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8492" w14:paraId="c3e849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4940CC">
        <w:t>758</w:t>
      </w:r>
      <w:r>
        <w:t>/1</w:t>
      </w:r>
      <w:r w:rsidR="00A2677E">
        <w:t>6</w:t>
      </w:r>
      <w:r>
        <w:t>-</w:t>
      </w:r>
      <w:r w:rsidR="004940CC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4940CC">
        <w:t>LIBERA-PER d.o.o., Zadar, Braće Bilšića 4, OIB: 31169491300</w:t>
      </w:r>
      <w:r w:rsidR="00F81A36" w:rsidRPr="001C5505">
        <w:t xml:space="preserve">,  </w:t>
      </w:r>
      <w:r w:rsidR="003A0A6A" w:rsidRPr="001C5505">
        <w:t xml:space="preserve">dana </w:t>
      </w:r>
      <w:r w:rsidR="00674E10">
        <w:t>07. lipnja</w:t>
      </w:r>
      <w:r w:rsidR="008E7626">
        <w:t xml:space="preserve">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4940CC">
        <w:t>LIBERA-PER d.o.o., Zadar, Braće Bilšića 4, OIB: 31169491300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4940CC">
        <w:t>758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4940CC">
        <w:t xml:space="preserve">LIBERA-PER d.o.o., Zadar,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</w:t>
      </w:r>
      <w:r w:rsidR="004940CC">
        <w:t>la je zastupnica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4940CC">
        <w:t>la</w:t>
      </w:r>
      <w:r w:rsidRPr="00802E3F">
        <w:t xml:space="preserve"> da stečajni dužnik </w:t>
      </w:r>
      <w:r w:rsidR="00671AF6" w:rsidRPr="00802E3F">
        <w:t>nema</w:t>
      </w:r>
      <w:r w:rsidR="001D6B79" w:rsidRPr="00802E3F">
        <w:t xml:space="preserve"> imovine</w:t>
      </w:r>
      <w:r w:rsidR="00671AF6" w:rsidRPr="00802E3F">
        <w:t xml:space="preserve">, </w:t>
      </w:r>
      <w:r w:rsidR="00D96F24" w:rsidRPr="00802E3F">
        <w:t xml:space="preserve">niti potraživanja, </w:t>
      </w:r>
      <w:r w:rsidR="00190141" w:rsidRPr="00802E3F">
        <w:t xml:space="preserve">da </w:t>
      </w:r>
      <w:r w:rsidR="004940CC">
        <w:t xml:space="preserve">ne </w:t>
      </w:r>
      <w:r w:rsidRPr="00802E3F">
        <w:t>posluje</w:t>
      </w:r>
      <w:r w:rsidR="00206FCF" w:rsidRPr="00802E3F">
        <w:t xml:space="preserve"> i </w:t>
      </w:r>
      <w:r w:rsidR="00190141" w:rsidRPr="00802E3F">
        <w:t xml:space="preserve">ima </w:t>
      </w:r>
      <w:r w:rsidR="00674E10">
        <w:t>jednog</w:t>
      </w:r>
      <w:r w:rsidR="00206FCF" w:rsidRPr="00802E3F">
        <w:t xml:space="preserve"> zaposlenika</w:t>
      </w:r>
      <w:r w:rsidR="008E7626" w:rsidRPr="00802E3F">
        <w:t>,</w:t>
      </w:r>
      <w:r w:rsidRPr="00802E3F">
        <w:t xml:space="preserve"> te da je račun u blokadi </w:t>
      </w:r>
      <w:r w:rsidR="00D96F24" w:rsidRPr="00802E3F">
        <w:t xml:space="preserve">u iznosu od oko </w:t>
      </w:r>
      <w:r w:rsidR="004940CC">
        <w:t>14.000,00</w:t>
      </w:r>
      <w:r w:rsidR="00D96F24" w:rsidRPr="00802E3F">
        <w:t xml:space="preserve"> kuna</w:t>
      </w:r>
      <w:r w:rsidR="00206FCF" w:rsidRPr="00802E3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674E10">
        <w:t>07.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4940CC">
      <w:t>758/16-9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940CC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74E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02E3F"/>
    <w:rsid w:val="00815E2F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AE593D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LIBERA-PER društvo s ograničenom odgovornošću za trgovinu i usluge</izvorni_sadrzaj>
    <derivirana_varijabla naziv="DomainObject.Predmet.ProtustrankaFormated_1">  LIBERA-PER društvo s ograničenom odgovornošću za trgovinu i usluge</derivirana_varijabla>
  </DomainObject.Predmet.ProtustrankaFormated>
  <DomainObject.Predmet.ProtustrankaFormatedOIB>
    <izvorni_sadrzaj>  LIBERA-PER društvo s ograničenom odgovornošću za trgovinu i usluge, OIB 31169491300</izvorni_sadrzaj>
    <derivirana_varijabla naziv="DomainObject.Predmet.ProtustrankaFormatedOIB_1">  LIBERA-PER društvo s ograničenom odgovornošću za trgovinu i usluge, OIB 31169491300</derivirana_varijabla>
  </DomainObject.Predmet.ProtustrankaFormatedOIB>
  <DomainObject.Predmet.ProtustrankaFormatedWithAdress>
    <izvorni_sadrzaj> LIBERA-PER društvo s ograničenom odgovornošću za trgovinu i usluge, Braće Bilšića 4, 23000 Zadar</izvorni_sadrzaj>
    <derivirana_varijabla naziv="DomainObject.Predmet.ProtustrankaFormatedWithAdress_1"> LIBERA-PER društvo s ograničenom odgovornošću za trgovinu i usluge, Braće Bilšića 4, 23000 Zadar</derivirana_varijabla>
  </DomainObject.Predmet.ProtustrankaFormatedWithAdress>
  <DomainObject.Predmet.ProtustrankaFormatedWithAdressOIB>
    <izvorni_sadrzaj> LIBERA-PER društvo s ograničenom odgovornošću za trgovinu i usluge, OIB 31169491300, Braće Bilšića 4, 23000 Zadar</izvorni_sadrzaj>
    <derivirana_varijabla naziv="DomainObject.Predmet.ProtustrankaFormatedWithAdressOIB_1"> LIBERA-PER društvo s ograničenom odgovornošću za trgovinu i usluge, OIB 31169491300, Braće Bilšića 4, 23000 Zadar</derivirana_varijabla>
  </DomainObject.Predmet.ProtustrankaFormatedWithAdressOIB>
  <DomainObject.Predmet.ProtustrankaWithAdress>
    <izvorni_sadrzaj>LIBERA-PER društvo s ograničenom odgovornošću za trgovinu i usluge Braće Bilšića 4, 23000 Zadar</izvorni_sadrzaj>
    <derivirana_varijabla naziv="DomainObject.Predmet.ProtustrankaWithAdress_1">LIBERA-PER društvo s ograničenom odgovornošću za trgovinu i usluge Braće Bilšića 4, 23000 Zadar</derivirana_varijabla>
  </DomainObject.Predmet.ProtustrankaWithAdress>
  <DomainObject.Predmet.ProtustrankaWithAdressOIB>
    <izvorni_sadrzaj>LIBERA-PER društvo s ograničenom odgovornošću za trgovinu i usluge, OIB 31169491300, Braće Bilšića 4, 23000 Zadar</izvorni_sadrzaj>
    <derivirana_varijabla naziv="DomainObject.Predmet.ProtustrankaWithAdressOIB_1">LIBERA-PER društvo s ograničenom odgovornošću za trgovinu i usluge, OIB 31169491300, Braće Bilšića 4, 23000 Zadar</derivirana_varijabla>
  </DomainObject.Predmet.ProtustrankaWithAdressOIB>
  <DomainObject.Predmet.ProtustrankaNazivFormated>
    <izvorni_sadrzaj>LIBERA-PER društvo s ograničenom odgovornošću za trgovinu i usluge</izvorni_sadrzaj>
    <derivirana_varijabla naziv="DomainObject.Predmet.ProtustrankaNazivFormated_1">LIBERA-PER društvo s ograničenom odgovornošću za trgovinu i usluge</derivirana_varijabla>
  </DomainObject.Predmet.ProtustrankaNazivFormated>
  <DomainObject.Predmet.ProtustrankaNazivFormatedOIB>
    <izvorni_sadrzaj>LIBERA-PER društvo s ograničenom odgovornošću za trgovinu i usluge, OIB 31169491300</izvorni_sadrzaj>
    <derivirana_varijabla naziv="DomainObject.Predmet.ProtustrankaNazivFormatedOIB_1">LIBERA-PER društvo s ograničenom odgovornošću za trgovinu i usluge, OIB 31169491300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13488.09</izvorni_sadrzaj>
    <derivirana_varijabla naziv="DomainObject.Predmet.TrenutnaVrijednost_1">13488.09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LIBERA-PER društvo s ograničenom odgovornošću za trgovinu i usluge</item>
    </izvorni_sadrzaj>
    <derivirana_varijabla naziv="DomainObject.Predmet.ProtuStrankaListFormated_1">
      <item>LIBERA-PER društvo s ograničenom odgovornošću za trgovinu i usluge</item>
    </derivirana_varijabla>
  </DomainObject.Predmet.ProtuStrankaListFormated>
  <DomainObject.Predmet.ProtuStrankaListFormatedOIB>
    <izvorni_sadrzaj>
      <item>LIBERA-PER društvo s ograničenom odgovornošću za trgovinu i usluge, OIB 31169491300</item>
    </izvorni_sadrzaj>
    <derivirana_varijabla naziv="DomainObject.Predmet.ProtuStrankaListFormatedOIB_1">
      <item>LIBERA-PER društvo s ograničenom odgovornošću za trgovinu i usluge, OIB 31169491300</item>
    </derivirana_varijabla>
  </DomainObject.Predmet.ProtuStrankaListFormatedOIB>
  <DomainObject.Predmet.ProtuStrankaListFormatedWithAdress>
    <izvorni_sadrzaj>
      <item>LIBERA-PER društvo s ograničenom odgovornošću za trgovinu i usluge, Braće Bilšića 4, 23000 Zadar</item>
    </izvorni_sadrzaj>
    <derivirana_varijabla naziv="DomainObject.Predmet.ProtuStrankaListFormatedWithAdress_1">
      <item>LIBERA-PER društvo s ograničenom odgovornošću za trgovinu i usluge, Braće Bilšića 4, 23000 Zadar</item>
    </derivirana_varijabla>
  </DomainObject.Predmet.ProtuStrankaListFormatedWithAdress>
  <DomainObject.Predmet.ProtuStrankaListFormatedWithAdressOIB>
    <izvorni_sadrzaj>
      <item>LIBERA-PER društvo s ograničenom odgovornošću za trgovinu i usluge, OIB 31169491300, Braće Bilšića 4, 23000 Zadar</item>
    </izvorni_sadrzaj>
    <derivirana_varijabla naziv="DomainObject.Predmet.ProtuStrankaListFormatedWithAdressOIB_1">
      <item>LIBERA-PER društvo s ograničenom odgovornošću za trgovinu i usluge, OIB 31169491300, Braće Bilšića 4, 23000 Zadar</item>
    </derivirana_varijabla>
  </DomainObject.Predmet.ProtuStrankaListFormatedWithAdressOIB>
  <DomainObject.Predmet.ProtuStrankaListNazivFormated>
    <izvorni_sadrzaj>
      <item>LIBERA-PER društvo s ograničenom odgovornošću za trgovinu i usluge</item>
    </izvorni_sadrzaj>
    <derivirana_varijabla naziv="DomainObject.Predmet.ProtuStrankaListNazivFormated_1">
      <item>LIBERA-PER društvo s ograničenom odgovornošću za trgovinu i usluge</item>
    </derivirana_varijabla>
  </DomainObject.Predmet.ProtuStrankaListNazivFormated>
  <DomainObject.Predmet.ProtuStrankaListNazivFormatedOIB>
    <izvorni_sadrzaj>
      <item>LIBERA-PER društvo s ograničenom odgovornošću za trgovinu i usluge, OIB 31169491300</item>
    </izvorni_sadrzaj>
    <derivirana_varijabla naziv="DomainObject.Predmet.ProtuStrankaListNazivFormatedOIB_1">
      <item>LIBERA-PER društvo s ograničenom odgovornošću za trgovinu i usluge, OIB 31169491300</item>
    </derivirana_varijabla>
  </DomainObject.Predmet.ProtuStrankaListNazivFormatedOIB>
  <DomainObject.Predmet.OstaliListFormated>
    <izvorni_sadrzaj>
      <item>Marina Perović</item>
    </izvorni_sadrzaj>
    <derivirana_varijabla naziv="DomainObject.Predmet.OstaliListFormated_1">
      <item>Marina Perović</item>
    </derivirana_varijabla>
  </DomainObject.Predmet.OstaliListFormated>
  <DomainObject.Predmet.OstaliListFormatedOIB>
    <izvorni_sadrzaj>
      <item>Marina Perović, OIB 90521214488</item>
    </izvorni_sadrzaj>
    <derivirana_varijabla naziv="DomainObject.Predmet.OstaliListFormatedOIB_1">
      <item>Marina Perović, OIB 90521214488</item>
    </derivirana_varijabla>
  </DomainObject.Predmet.OstaliListFormatedOIB>
  <DomainObject.Predmet.OstaliListFormatedWithAdress>
    <izvorni_sadrzaj>
      <item>Marina Perović, Braće Bilšić 4, 23000 Zadar</item>
    </izvorni_sadrzaj>
    <derivirana_varijabla naziv="DomainObject.Predmet.OstaliListFormatedWithAdress_1">
      <item>Marina Perović, Braće Bilšić 4, 23000 Zadar</item>
    </derivirana_varijabla>
  </DomainObject.Predmet.OstaliListFormatedWithAdress>
  <DomainObject.Predmet.OstaliListFormatedWithAdressOIB>
    <izvorni_sadrzaj>
      <item>Marina Perović, OIB 90521214488, Braće Bilšić 4, 23000 Zadar</item>
    </izvorni_sadrzaj>
    <derivirana_varijabla naziv="DomainObject.Predmet.OstaliListFormatedWithAdressOIB_1">
      <item>Marina Perović, OIB 90521214488, Braće Bilšić 4, 23000 Zadar</item>
    </derivirana_varijabla>
  </DomainObject.Predmet.OstaliListFormatedWithAdressOIB>
  <DomainObject.Predmet.OstaliListNazivFormated>
    <izvorni_sadrzaj>
      <item>Marina Perović</item>
    </izvorni_sadrzaj>
    <derivirana_varijabla naziv="DomainObject.Predmet.OstaliListNazivFormated_1">
      <item>Marina Perović</item>
    </derivirana_varijabla>
  </DomainObject.Predmet.OstaliListNazivFormated>
  <DomainObject.Predmet.OstaliListNazivFormatedOIB>
    <izvorni_sadrzaj>
      <item>Marina Perović, OIB 90521214488</item>
    </izvorni_sadrzaj>
    <derivirana_varijabla naziv="DomainObject.Predmet.OstaliListNazivFormatedOIB_1">
      <item>Marina Perović, OIB 90521214488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LIBERA-PER društvo s ograničenom odgovornošću za trgovinu i usluge</izvorni_sadrzaj>
    <derivirana_varijabla naziv="DomainObject.Predmet.ProtustrankaIDrugi_1">LIBERA-PER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LIBERA-PER društvo s ograničenom odgovornošću za trgovinu i usluge, OIB 31169491300, Braće Bilšića 4, 23000 Zadar</izvorni_sadrzaj>
    <derivirana_varijabla naziv="DomainObject.Predmet.ProtustrankaIDrugiAdressOIB_1">LIBERA-PER društvo s ograničenom odgovornošću za trgovinu i usluge, OIB 31169491300, Braće Bilšića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LIBERA-PER društvo s ograničenom odgovornošću za trgovinu i usluge</item>
      <item>Marina Perović</item>
    </izvorni_sadrzaj>
    <derivirana_varijabla naziv="DomainObject.Predmet.SudioniciListNaziv_1">
      <item>Financijska agencija</item>
      <item>LIBERA-PER društvo s ograničenom odgovornošću za trgovinu i usluge</item>
      <item>Marina Perović</item>
    </derivirana_varijabla>
  </DomainObject.Predmet.SudioniciListNaziv>
  <DomainObject.Predmet.SudioniciListAdressOIB>
    <izvorni_sadrzaj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izvorni_sadrzaj>
    <derivirana_varijabla naziv="DomainObject.Predmet.SudioniciListAdressOIB_1"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31169491300</item>
      <item>, OIB 90521214488</item>
    </izvorni_sadrzaj>
    <derivirana_varijabla naziv="DomainObject.Predmet.SudioniciListNazivOIB_1">
      <item>, OIB 85821130368</item>
      <item>, OIB 31169491300</item>
      <item>, OIB 90521214488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67CE4-035F-4F01-89D8-D2F2E3DD3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475</properties:Words>
  <properties:Characters>2477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2016-06-07T07:37:00Z</dcterms:created>
  <dc:creator>Ardena Bajlo</dc:creator>
  <cp:lastModifiedBy>wsadmin</cp:lastModifiedBy>
  <cp:lastPrinted>2014-11-21T08:47:00Z</cp:lastPrinted>
  <dcterms:modified xmlns:xsi="http://www.w3.org/2001/XMLSchema-instance" xsi:type="dcterms:W3CDTF">2016-06-08T08:14:00Z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