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e6dd" w14:paraId="104e6dd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B54522">
        <w:t>769</w:t>
      </w:r>
      <w:r w:rsidR="00496E35">
        <w:t>/16</w:t>
      </w:r>
      <w:r w:rsidR="00946625">
        <w:t>-</w:t>
      </w:r>
      <w:r w:rsidR="00B54522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54522">
        <w:t>RIZMAN d.o.o., Biograd na Moru, Stanka Vraza 30, OIB: 40797886180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54522" w:rsidP="002E4032" w:rsidR="00BE6E59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Iva Petanjek iz Zagreba, Trg Ivana Kukuljevića 9, OIB: 70764524701</w:t>
      </w:r>
      <w:r w:rsidR="00496E35" w:rsidRPr="00772151">
        <w:t>,</w:t>
      </w:r>
      <w:r w:rsidR="00772151">
        <w:t xml:space="preserve"> </w:t>
      </w:r>
      <w:r w:rsidR="005A2E2A">
        <w:t>imenuje</w:t>
      </w:r>
      <w:r>
        <w:t xml:space="preserve"> se za privremenu stečajnu upraviteljicu</w:t>
      </w:r>
      <w:r w:rsidR="00281BC7" w:rsidRPr="00EF7C9A">
        <w:t xml:space="preserve">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RIZMAN d.o.o., Biograd na Moru, Stanka Vraza 30, OIB: 40797886180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B54522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6A6847">
        <w:t xml:space="preserve"> upravitelj</w:t>
      </w:r>
      <w:r>
        <w:t>ica dužna</w:t>
      </w:r>
      <w:r w:rsidR="006A6847">
        <w:t xml:space="preserve">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B54522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6A6847">
        <w:t xml:space="preserve"> upravitelj</w:t>
      </w:r>
      <w:r>
        <w:t>ica dužna</w:t>
      </w:r>
      <w:r w:rsidR="006A6847">
        <w:t xml:space="preserve"> je svoje izvješće dostaviti sudu u roku od </w:t>
      </w:r>
      <w:r w:rsidR="00170940">
        <w:t>30</w:t>
      </w:r>
      <w:r w:rsidR="006A6847"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B54522">
        <w:t>RIZMAN d.o.o., Biograd na Moru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</w:p>
    <w:p w:rsidRDefault="008F3AD6" w:rsidP="00E2438C" w:rsidR="00B54522">
      <w:pPr>
        <w:ind w:firstLine="708"/>
        <w:jc w:val="both"/>
      </w:pPr>
      <w:r w:rsidRPr="00772151">
        <w:t>Na ročišt</w:t>
      </w:r>
      <w:r w:rsidR="00E2438C" w:rsidRPr="00772151">
        <w:t>u</w:t>
      </w:r>
      <w:r w:rsidR="009B4456" w:rsidRPr="00772151">
        <w:t xml:space="preserve"> </w:t>
      </w:r>
      <w:r w:rsidRPr="00772151">
        <w:t>za utvrđivanje uvjeta za otvaranje stečajnog postupka</w:t>
      </w:r>
      <w:r w:rsidR="00BC26D1" w:rsidRPr="00772151">
        <w:t xml:space="preserve"> zastupni</w:t>
      </w:r>
      <w:r w:rsidR="00772151" w:rsidRPr="00772151">
        <w:t xml:space="preserve">k </w:t>
      </w:r>
      <w:r w:rsidR="00F27195" w:rsidRPr="00772151">
        <w:t>po zakonu stečajnog dužnika</w:t>
      </w:r>
      <w:r w:rsidR="00F47A12" w:rsidRPr="00772151">
        <w:t xml:space="preserve"> </w:t>
      </w:r>
      <w:r w:rsidR="00B54522">
        <w:t>je navela</w:t>
      </w:r>
      <w:r w:rsidR="007A2AEF" w:rsidRPr="00772151">
        <w:t xml:space="preserve"> da</w:t>
      </w:r>
      <w:r w:rsidR="002E4032">
        <w:t xml:space="preserve"> će podmiriti sva dugovanja i time otkloniti stečajni razlog. Međutim</w:t>
      </w:r>
      <w:r w:rsidR="00B54522">
        <w:t xml:space="preserve"> na ročištu od 6. rujna 2016. iskazala je da nije uspjela podmiriti dugove.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E4032">
        <w:t>6.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B54522" w:rsidP="006F6B60" w:rsidR="006F6B60">
      <w:pPr>
        <w:numPr>
          <w:ilvl w:val="0"/>
          <w:numId w:val="1"/>
        </w:numPr>
      </w:pPr>
      <w:r>
        <w:t>Privremenoj stečajnoj upraviteljici</w:t>
      </w:r>
      <w:r w:rsidR="006F6B60" w:rsidRPr="00EF7C9A">
        <w:t xml:space="preserve"> uz izjavu i potvrdu o imenovanju</w:t>
      </w:r>
      <w:r w:rsidR="006F6B60"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E4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B54522">
          <w:t>769</w:t>
        </w:r>
        <w:r w:rsidR="00D26084">
          <w:t>/16-</w:t>
        </w:r>
        <w:r w:rsidR="00B54522">
          <w:t>11</w:t>
        </w:r>
      </w:p>
      <w:p w:rsidRDefault="00E12FEA" w:rsidP="009C0FF2" w:rsidR="00E12FEA" w:rsidRPr="00EF7C9A">
        <w:pPr>
          <w:jc w:val="right"/>
        </w:pPr>
      </w:p>
      <w:p w:rsidRDefault="00376E47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76E47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B310F0"/>
    <w:rsid w:val="00B54522"/>
    <w:rsid w:val="00BA7CDC"/>
    <w:rsid w:val="00BB4F73"/>
    <w:rsid w:val="00BC26D1"/>
    <w:rsid w:val="00BC6535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St-769/2016</izvorni_sadrzaj>
    <derivirana_varijabla naziv="DomainObject.Predmet.OznakaBroj_1">St-769/2016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RIZMAN društvo s ograničenom odgovornošću za trgovinu</izvorni_sadrzaj>
    <derivirana_varijabla naziv="DomainObject.Predmet.ProtustrankaFormated_1">  RIZMAN društvo s ograničenom odgovornošću za trgovinu</derivirana_varijabla>
  </DomainObject.Predmet.ProtustrankaFormated>
  <DomainObject.Predmet.ProtustrankaFormatedOIB>
    <izvorni_sadrzaj>  RIZMAN društvo s ograničenom odgovornošću za trgovinu, OIB 40797886180</izvorni_sadrzaj>
    <derivirana_varijabla naziv="DomainObject.Predmet.ProtustrankaFormatedOIB_1">  RIZMAN društvo s ograničenom odgovornošću za trgovinu, OIB 40797886180</derivirana_varijabla>
  </DomainObject.Predmet.ProtustrankaFormatedOIB>
  <DomainObject.Predmet.ProtustrankaFormatedWithAdress>
    <izvorni_sadrzaj> RIZMAN društvo s ograničenom odgovornošću za trgovinu, Stanka Vraza 30, 23210 Biograd Na Moru</izvorni_sadrzaj>
    <derivirana_varijabla naziv="DomainObject.Predmet.ProtustrankaFormatedWithAdress_1"> RIZMAN društvo s ograničenom odgovornošću za trgovinu, Stanka Vraza 30, 23210 Biograd Na Moru</derivirana_varijabla>
  </DomainObject.Predmet.ProtustrankaFormatedWithAdress>
  <DomainObject.Predmet.ProtustrankaFormatedWithAdressOIB>
    <izvorni_sadrzaj> RIZMAN društvo s ograničenom odgovornošću za trgovinu, OIB 40797886180, Stanka Vraza 30, 23210 Biograd Na Moru</izvorni_sadrzaj>
    <derivirana_varijabla naziv="DomainObject.Predmet.ProtustrankaFormatedWithAdressOIB_1"> RIZMAN društvo s ograničenom odgovornošću za trgovinu, OIB 40797886180, Stanka Vraza 30, 23210 Biograd Na Moru</derivirana_varijabla>
  </DomainObject.Predmet.ProtustrankaFormatedWithAdressOIB>
  <DomainObject.Predmet.ProtustrankaWithAdress>
    <izvorni_sadrzaj>RIZMAN društvo s ograničenom odgovornošću za trgovinu Stanka Vraza 30, 23210 Biograd Na Moru</izvorni_sadrzaj>
    <derivirana_varijabla naziv="DomainObject.Predmet.ProtustrankaWithAdress_1">RIZMAN društvo s ograničenom odgovornošću za trgovinu Stanka Vraza 30, 23210 Biograd Na Moru</derivirana_varijabla>
  </DomainObject.Predmet.ProtustrankaWithAdress>
  <DomainObject.Predmet.ProtustrankaWithAdressOIB>
    <izvorni_sadrzaj>RIZMAN društvo s ograničenom odgovornošću za trgovinu, OIB 40797886180, Stanka Vraza 30, 23210 Biograd Na Moru</izvorni_sadrzaj>
    <derivirana_varijabla naziv="DomainObject.Predmet.ProtustrankaWithAdressOIB_1">RIZMAN društvo s ograničenom odgovornošću za trgovinu, OIB 40797886180, Stanka Vraza 30, 23210 Biograd Na Moru</derivirana_varijabla>
  </DomainObject.Predmet.ProtustrankaWithAdressOIB>
  <DomainObject.Predmet.ProtustrankaNazivFormated>
    <izvorni_sadrzaj>RIZMAN društvo s ograničenom odgovornošću za trgovinu</izvorni_sadrzaj>
    <derivirana_varijabla naziv="DomainObject.Predmet.ProtustrankaNazivFormated_1">RIZMAN društvo s ograničenom odgovornošću za trgovinu</derivirana_varijabla>
  </DomainObject.Predmet.ProtustrankaNazivFormated>
  <DomainObject.Predmet.ProtustrankaNazivFormatedOIB>
    <izvorni_sadrzaj>RIZMAN društvo s ograničenom odgovornošću za trgovinu, OIB 40797886180</izvorni_sadrzaj>
    <derivirana_varijabla naziv="DomainObject.Predmet.ProtustrankaNazivFormatedOIB_1">RIZMAN društvo s ograničenom odgovornošću za trgovinu, OIB 40797886180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115021.77</izvorni_sadrzaj>
    <derivirana_varijabla naziv="DomainObject.Predmet.TrenutnaVrijednost_1">115021.77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RIZMAN društvo s ograničenom odgovornošću za trgovinu</item>
    </izvorni_sadrzaj>
    <derivirana_varijabla naziv="DomainObject.Predmet.ProtuStrankaListFormated_1">
      <item>RIZMAN društvo s ograničenom odgovornošću za trgovinu</item>
    </derivirana_varijabla>
  </DomainObject.Predmet.ProtuStrankaListFormated>
  <DomainObject.Predmet.ProtuStrankaListFormatedOIB>
    <izvorni_sadrzaj>
      <item>RIZMAN društvo s ograničenom odgovornošću za trgovinu, OIB 40797886180</item>
    </izvorni_sadrzaj>
    <derivirana_varijabla naziv="DomainObject.Predmet.ProtuStrankaListFormatedOIB_1">
      <item>RIZMAN društvo s ograničenom odgovornošću za trgovinu, OIB 40797886180</item>
    </derivirana_varijabla>
  </DomainObject.Predmet.ProtuStrankaListFormatedOIB>
  <DomainObject.Predmet.ProtuStrankaListFormatedWithAdress>
    <izvorni_sadrzaj>
      <item>RIZMAN društvo s ograničenom odgovornošću za trgovinu, Stanka Vraza 30, 23210 Biograd Na Moru</item>
    </izvorni_sadrzaj>
    <derivirana_varijabla naziv="DomainObject.Predmet.ProtuStrankaListFormatedWithAdress_1">
      <item>RIZMAN društvo s ograničenom odgovornošću za trgovinu, Stanka Vraza 30, 23210 Biograd Na Moru</item>
    </derivirana_varijabla>
  </DomainObject.Predmet.ProtuStrankaListFormatedWithAdress>
  <DomainObject.Predmet.ProtuStrankaListFormatedWithAdressOIB>
    <izvorni_sadrzaj>
      <item>RIZMAN društvo s ograničenom odgovornošću za trgovinu, OIB 40797886180, Stanka Vraza 30, 23210 Biograd Na Moru</item>
    </izvorni_sadrzaj>
    <derivirana_varijabla naziv="DomainObject.Predmet.ProtuStrankaListFormatedWithAdressOIB_1">
      <item>RIZMAN društvo s ograničenom odgovornošću za trgovinu, OIB 40797886180, Stanka Vraza 30, 23210 Biograd Na Moru</item>
    </derivirana_varijabla>
  </DomainObject.Predmet.ProtuStrankaListFormatedWithAdressOIB>
  <DomainObject.Predmet.ProtuStrankaListNazivFormated>
    <izvorni_sadrzaj>
      <item>RIZMAN društvo s ograničenom odgovornošću za trgovinu</item>
    </izvorni_sadrzaj>
    <derivirana_varijabla naziv="DomainObject.Predmet.ProtuStrankaListNazivFormated_1">
      <item>RIZMAN društvo s ograničenom odgovornošću za trgovinu</item>
    </derivirana_varijabla>
  </DomainObject.Predmet.ProtuStrankaListNazivFormated>
  <DomainObject.Predmet.ProtuStrankaListNazivFormatedOIB>
    <izvorni_sadrzaj>
      <item>RIZMAN društvo s ograničenom odgovornošću za trgovinu, OIB 40797886180</item>
    </izvorni_sadrzaj>
    <derivirana_varijabla naziv="DomainObject.Predmet.ProtuStrankaListNazivFormatedOIB_1">
      <item>RIZMAN društvo s ograničenom odgovornošću za trgovinu, OIB 40797886180</item>
    </derivirana_varijabla>
  </DomainObject.Predmet.ProtuStrankaListNazivFormatedOIB>
  <DomainObject.Predmet.OstaliListFormated>
    <izvorni_sadrzaj>
      <item>Tamara Rizman</item>
      <item>Robert Rizman</item>
    </izvorni_sadrzaj>
    <derivirana_varijabla naziv="DomainObject.Predmet.OstaliListFormated_1">
      <item>Tamara Rizman</item>
      <item>Robert Rizman</item>
    </derivirana_varijabla>
  </DomainObject.Predmet.OstaliListFormated>
  <DomainObject.Predmet.OstaliListFormatedOIB>
    <izvorni_sadrzaj>
      <item>Tamara Rizman, OIB 34075388971</item>
      <item>Robert Rizman, OIB 95505732295</item>
    </izvorni_sadrzaj>
    <derivirana_varijabla naziv="DomainObject.Predmet.OstaliListFormatedOIB_1">
      <item>Tamara Rizman, OIB 34075388971</item>
      <item>Robert Rizman, OIB 95505732295</item>
    </derivirana_varijabla>
  </DomainObject.Predmet.OstaliListFormatedOIB>
  <DomainObject.Predmet.OstaliListFormatedWithAdress>
    <izvorni_sadrzaj>
      <item>Tamara Rizman, Stanka Vraza 6, 23210 Biograd Na Moru</item>
      <item>Robert Rizman, Stanka Vraza 6, 23210 Biograd Na Moru</item>
    </izvorni_sadrzaj>
    <derivirana_varijabla naziv="DomainObject.Predmet.OstaliListFormatedWithAdress_1">
      <item>Tamara Rizman, Stanka Vraza 6, 23210 Biograd Na Moru</item>
      <item>Robert Rizman, Stanka Vraza 6, 23210 Biograd Na Moru</item>
    </derivirana_varijabla>
  </DomainObject.Predmet.OstaliListFormatedWithAdress>
  <DomainObject.Predmet.OstaliListFormatedWithAdressOIB>
    <izvorni_sadrzaj>
      <item>Tamara Rizman, OIB 34075388971, Stanka Vraza 6, 23210 Biograd Na Moru</item>
      <item>Robert Rizman, OIB 95505732295, Stanka Vraza 6, 23210 Biograd Na Moru</item>
    </izvorni_sadrzaj>
    <derivirana_varijabla naziv="DomainObject.Predmet.OstaliListFormatedWithAdressOIB_1">
      <item>Tamara Rizman, OIB 34075388971, Stanka Vraza 6, 23210 Biograd Na Moru</item>
      <item>Robert Rizman, OIB 95505732295, Stanka Vraza 6, 23210 Biograd Na Moru</item>
    </derivirana_varijabla>
  </DomainObject.Predmet.OstaliListFormatedWithAdressOIB>
  <DomainObject.Predmet.OstaliListNazivFormated>
    <izvorni_sadrzaj>
      <item>Tamara Rizman</item>
      <item>Robert Rizman</item>
    </izvorni_sadrzaj>
    <derivirana_varijabla naziv="DomainObject.Predmet.OstaliListNazivFormated_1">
      <item>Tamara Rizman</item>
      <item>Robert Rizman</item>
    </derivirana_varijabla>
  </DomainObject.Predmet.OstaliListNazivFormated>
  <DomainObject.Predmet.OstaliListNazivFormatedOIB>
    <izvorni_sadrzaj>
      <item>Tamara Rizman, OIB 34075388971</item>
      <item>Robert Rizman, OIB 95505732295</item>
    </izvorni_sadrzaj>
    <derivirana_varijabla naziv="DomainObject.Predmet.OstaliListNazivFormatedOIB_1">
      <item>Tamara Rizman, OIB 34075388971</item>
      <item>Robert Rizman, OIB 95505732295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RIZMAN društvo s ograničenom odgovornošću za trgovinu</izvorni_sadrzaj>
    <derivirana_varijabla naziv="DomainObject.Predmet.ProtustrankaIDrugi_1">RIZMAN društvo s ograničenom odgovornošću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RIZMAN društvo s ograničenom odgovornošću za trgovinu, OIB 40797886180, Stanka Vraza 30, 23210 Biograd Na Moru</izvorni_sadrzaj>
    <derivirana_varijabla naziv="DomainObject.Predmet.ProtustrankaIDrugiAdressOIB_1">RIZMAN društvo s ograničenom odgovornošću za trgovinu, OIB 40797886180, Stanka Vraza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RIZMAN društvo s ograničenom odgovornošću za trgovinu</item>
      <item>Tamara Rizman</item>
      <item>Robert Rizman</item>
    </izvorni_sadrzaj>
    <derivirana_varijabla naziv="DomainObject.Predmet.SudioniciListNaziv_1">
      <item>Financijska agencija</item>
      <item>RIZMAN društvo s ograničenom odgovornošću za trgovinu</item>
      <item>Tamara Rizman</item>
      <item>Robert Rizman</item>
    </derivirana_varijabla>
  </DomainObject.Predmet.SudioniciListNaziv>
  <DomainObject.Predmet.SudioniciListAdressOIB>
    <izvorni_sadrzaj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izvorni_sadrzaj>
    <derivirana_varijabla naziv="DomainObject.Predmet.SudioniciListAdressOIB_1">
      <item>Financijska agencija, OIB 85821130368, Ivana Danila 4,23000 Zadar</item>
      <item>RIZMAN društvo s ograničenom odgovornošću za trgovinu, OIB 40797886180, Stanka Vraza 30,23210 Biograd Na Moru</item>
      <item>Tamara Rizman, OIB 34075388971, Stanka Vraza 6,23210 Biograd Na Moru</item>
      <item>Robert Rizman, OIB 95505732295, Stanka Vraza 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40797886180</item>
      <item>, OIB 34075388971</item>
      <item>, OIB 95505732295</item>
    </izvorni_sadrzaj>
    <derivirana_varijabla naziv="DomainObject.Predmet.SudioniciListNazivOIB_1">
      <item>, OIB 85821130368</item>
      <item>, OIB 40797886180</item>
      <item>, OIB 34075388971</item>
      <item>, OIB 95505732295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1809</properties:Characters>
  <properties:Lines>64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2016-09-06T10:55:00Z</dcterms:created>
  <dc:creator>Ardena Bajlo</dc:creator>
  <cp:lastModifiedBy>Nena Mužanović</cp:lastModifiedBy>
  <cp:lastPrinted>2016-09-05T07:37:00Z</cp:lastPrinted>
  <dcterms:modified xmlns:xsi="http://www.w3.org/2001/XMLSchema-instance" xsi:type="dcterms:W3CDTF">2016-09-06T11:51:00Z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