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d622" w14:paraId="a8bd622" w:rsidRDefault="007B7F51" w:rsidP="00615C18" w:rsidR="00072BB2" w:rsidRPr="00CE341B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15C18" w:rsidRPr="000A6078">
        <w:t>1 St-</w:t>
      </w:r>
      <w:r w:rsidR="00DD4819">
        <w:t>719</w:t>
      </w:r>
      <w:r w:rsidR="00607558">
        <w:t>/</w:t>
      </w:r>
      <w:r w:rsidR="00ED05A7">
        <w:t>20</w:t>
      </w:r>
      <w:r>
        <w:t>16</w:t>
      </w:r>
      <w:r w:rsidR="00607558">
        <w:t>-</w:t>
      </w:r>
      <w:r w:rsidR="00DD4819">
        <w:t>72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>
      <w:pPr>
        <w:rPr>
          <w:b/>
        </w:rPr>
      </w:pPr>
    </w:p>
    <w:p w:rsidRDefault="007B7F51" w:rsidP="00072BB2" w:rsidR="007B7F51" w:rsidRPr="00D226A9">
      <w:pPr>
        <w:rPr>
          <w:b/>
        </w:rPr>
      </w:pPr>
    </w:p>
    <w:p w:rsidRDefault="007B7F51" w:rsidP="007B7F51" w:rsidR="007B7F5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F51" w:rsidP="007B7F51" w:rsidR="007B7F5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B7F51" w:rsidP="007B7F51" w:rsidR="007B7F5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B7F51" w:rsidP="007B7F51" w:rsidR="007B7F5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11C54" w:rsidP="00072BB2" w:rsidR="00850E47">
      <w:r w:rsidRPr="000A6078">
        <w:tab/>
      </w:r>
      <w:r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</w:t>
      </w:r>
      <w:r w:rsidR="00FF6F83" w:rsidRPr="000A6078">
        <w:t xml:space="preserve">(OIB:39670464653)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DD4819">
        <w:t>TRIMAT-KLIMA d.o.o., Zadar, Borelli 8, Zadar, OIB: 88646423415</w:t>
      </w:r>
      <w:r w:rsidR="006169E2">
        <w:t xml:space="preserve">, </w:t>
      </w:r>
      <w:r w:rsidR="006169E2" w:rsidRPr="002C2297">
        <w:t xml:space="preserve"> koga zastupa</w:t>
      </w:r>
      <w:r w:rsidR="00D7642B">
        <w:t xml:space="preserve"> </w:t>
      </w:r>
      <w:r w:rsidR="007B7F51">
        <w:t>stečajni</w:t>
      </w:r>
      <w:r w:rsidR="006169E2" w:rsidRPr="002C2297">
        <w:t xml:space="preserve"> upravitelj</w:t>
      </w:r>
      <w:r w:rsidR="007B7F51">
        <w:t>i</w:t>
      </w:r>
      <w:r w:rsidR="006169E2" w:rsidRPr="002C2297">
        <w:t xml:space="preserve"> </w:t>
      </w:r>
      <w:r w:rsidR="00DD4819">
        <w:t>Stjepan Rakarec</w:t>
      </w:r>
      <w:r w:rsidR="008362E0" w:rsidRPr="000A6078">
        <w:t xml:space="preserve">, </w:t>
      </w:r>
      <w:r w:rsidR="00AC43B7">
        <w:t xml:space="preserve">dana </w:t>
      </w:r>
      <w:r w:rsidR="00DD4819">
        <w:t>29</w:t>
      </w:r>
      <w:r w:rsidR="0085344B">
        <w:t>.</w:t>
      </w:r>
      <w:r w:rsidR="009E2E12">
        <w:t xml:space="preserve"> </w:t>
      </w:r>
      <w:r w:rsidR="00725BEC">
        <w:t>svibnja</w:t>
      </w:r>
      <w:r w:rsidR="009E2E12">
        <w:t xml:space="preserve"> </w:t>
      </w:r>
      <w:r w:rsidR="003A09A6">
        <w:t>201</w:t>
      </w:r>
      <w:r w:rsidR="00D7407B">
        <w:t>8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1233F6">
        <w:t xml:space="preserve">dužnikom </w:t>
      </w:r>
      <w:r w:rsidR="00DD4819">
        <w:t>TRIMAT-KLIMA d.o.o., Zadar, Borelli 8, Zadar, OIB: 88646423415</w:t>
      </w:r>
      <w:r w:rsidR="006169E2">
        <w:t xml:space="preserve">, </w:t>
      </w:r>
      <w:r w:rsidRPr="000A6078">
        <w:t>zbog nedostatnosti mase za pokriće troškova stečajnog postupka.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</w:t>
      </w:r>
      <w:r w:rsidR="00897AE8">
        <w:t>sudskom</w:t>
      </w:r>
      <w:r w:rsidRPr="000A6078">
        <w:t xml:space="preserve"> registru, te će se stečajni dužnik brisati iz registra</w:t>
      </w:r>
      <w:r>
        <w:t>.</w:t>
      </w:r>
    </w:p>
    <w:p w:rsidRDefault="00B77E8A" w:rsidP="00B77E8A" w:rsidR="00B77E8A">
      <w:pPr>
        <w:pStyle w:val="Odlomakpopisa"/>
      </w:pPr>
    </w:p>
    <w:p w:rsidRDefault="00146633" w:rsidP="00146633" w:rsidR="00146633">
      <w:pPr>
        <w:pStyle w:val="Odlomakpopisa"/>
        <w:numPr>
          <w:ilvl w:val="0"/>
          <w:numId w:val="2"/>
        </w:numPr>
        <w:jc w:val="both"/>
      </w:pPr>
      <w:r>
        <w:t xml:space="preserve">Stečajna masa iza stečajnog dužnika </w:t>
      </w:r>
      <w:r w:rsidR="00DD4819">
        <w:t xml:space="preserve">TRIMAT-KLIMA d.o.o., Zadar, Borelli 8, Zadar, OIB: 88646423415 </w:t>
      </w:r>
      <w:r>
        <w:t>upisat će se u sudski registar.</w:t>
      </w:r>
    </w:p>
    <w:p w:rsidRDefault="00146633" w:rsidP="00146633" w:rsidR="00146633">
      <w:pPr>
        <w:pStyle w:val="Odlomakpopisa"/>
      </w:pPr>
    </w:p>
    <w:p w:rsidRDefault="00146633" w:rsidP="00146633" w:rsidR="00146633">
      <w:pPr>
        <w:pStyle w:val="Odlomakpopisa"/>
        <w:numPr>
          <w:ilvl w:val="0"/>
          <w:numId w:val="2"/>
        </w:numPr>
        <w:jc w:val="both"/>
      </w:pPr>
      <w:r w:rsidRPr="00494C31">
        <w:t>Stečajn</w:t>
      </w:r>
      <w:r>
        <w:t>i</w:t>
      </w:r>
      <w:r w:rsidRPr="00494C31">
        <w:t xml:space="preserve"> upravitelj stečajne mase stečajnog dužnika </w:t>
      </w:r>
      <w:r w:rsidR="00DD4819">
        <w:t>TRIMAT-KLIMA d.o.o., Zadar, Borelli 8, Zadar, OIB: 88646423415</w:t>
      </w:r>
      <w:r>
        <w:t xml:space="preserve"> je </w:t>
      </w:r>
      <w:r w:rsidR="00DD4819">
        <w:rPr>
          <w:rFonts w:eastAsia="Calibri"/>
        </w:rPr>
        <w:t xml:space="preserve">Stjepan Rakarec, iz Velike Gorice, Črnkovec 16, OIB: 64132194100 </w:t>
      </w:r>
      <w:r w:rsidRPr="00494C31">
        <w:t xml:space="preserve">koji podatak će se upisati u sudski registar.  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</w:t>
      </w:r>
      <w:r w:rsidR="00DD4819">
        <w:t>Rješenjem ovog suda broj 1</w:t>
      </w:r>
      <w:r w:rsidRPr="002E6A9E">
        <w:t xml:space="preserve"> St-</w:t>
      </w:r>
      <w:r w:rsidR="00DD4819">
        <w:t>366</w:t>
      </w:r>
      <w:r w:rsidRPr="002E6A9E">
        <w:t>/</w:t>
      </w:r>
      <w:r w:rsidR="00DD4819">
        <w:t>2015</w:t>
      </w:r>
      <w:r w:rsidRPr="002E6A9E">
        <w:t>-</w:t>
      </w:r>
      <w:r w:rsidR="00DD4819">
        <w:t>10</w:t>
      </w:r>
      <w:r w:rsidR="000718B4">
        <w:t xml:space="preserve"> </w:t>
      </w:r>
      <w:r w:rsidRPr="002E6A9E">
        <w:t xml:space="preserve">od </w:t>
      </w:r>
      <w:r w:rsidR="00B64049">
        <w:t>1</w:t>
      </w:r>
      <w:r w:rsidR="00DD4819">
        <w:t>6</w:t>
      </w:r>
      <w:r w:rsidR="006169E2">
        <w:t xml:space="preserve">. </w:t>
      </w:r>
      <w:r w:rsidR="00DD4819">
        <w:t>svibnja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otvoren je stečajni postupak nad stečajnim dužnikom </w:t>
      </w:r>
      <w:r>
        <w:t xml:space="preserve"> </w:t>
      </w:r>
      <w:r w:rsidR="00DD4819">
        <w:t>TRIMAT-KLIMA d.o.o., Zadar</w:t>
      </w:r>
      <w:r w:rsidRPr="002E6A9E">
        <w:t xml:space="preserve">. </w:t>
      </w:r>
    </w:p>
    <w:p w:rsidRDefault="007B7F51" w:rsidP="000718B4" w:rsidR="00ED05A7" w:rsidRPr="002E6A9E">
      <w:pPr>
        <w:ind w:firstLine="708"/>
        <w:jc w:val="both"/>
      </w:pPr>
      <w:r>
        <w:t>Stečajni</w:t>
      </w:r>
      <w:r w:rsidR="00ED05A7">
        <w:t xml:space="preserve"> </w:t>
      </w:r>
      <w:r w:rsidR="00ED05A7" w:rsidRPr="002E6A9E">
        <w:t>upravitelj</w:t>
      </w:r>
      <w:r w:rsidR="00ED05A7">
        <w:t xml:space="preserve"> je podneskom</w:t>
      </w:r>
      <w:r w:rsidR="00ED05A7" w:rsidRPr="002E6A9E">
        <w:t xml:space="preserve"> od </w:t>
      </w:r>
      <w:r w:rsidR="00DD4819">
        <w:t>5</w:t>
      </w:r>
      <w:r w:rsidR="006169E2">
        <w:t xml:space="preserve">. </w:t>
      </w:r>
      <w:r w:rsidR="00DD4819">
        <w:t>travnja 2018</w:t>
      </w:r>
      <w:r>
        <w:t>. predložio</w:t>
      </w:r>
      <w:r w:rsidR="00ED05A7">
        <w:t xml:space="preserve"> obustavu i zaključenje stečajnog postupka zbog nedostatnosti sredstava za podmirenje troškova pos</w:t>
      </w:r>
      <w:r w:rsidR="00897AE8">
        <w:t>t</w:t>
      </w:r>
      <w:r>
        <w:t>upka slijedom čega je predložio</w:t>
      </w:r>
      <w:r w:rsidR="00897AE8">
        <w:t xml:space="preserve"> i</w:t>
      </w:r>
      <w:r w:rsidR="00ED05A7" w:rsidRPr="002E6A9E">
        <w:t xml:space="preserve"> pozvati vjerovnike na očitovanje.</w:t>
      </w:r>
      <w:r w:rsidR="000718B4">
        <w:t xml:space="preserve"> </w:t>
      </w:r>
    </w:p>
    <w:p w:rsidRDefault="00ED05A7" w:rsidP="00ED05A7" w:rsidR="00ED05A7">
      <w:pPr>
        <w:ind w:firstLine="708"/>
        <w:jc w:val="both"/>
      </w:pPr>
      <w:r>
        <w:t xml:space="preserve">Sud  je postupajući temeljem odredbe čl. 293. st. 2. Stečajnog zakona </w:t>
      </w:r>
      <w:r w:rsidRPr="000A6078">
        <w:t xml:space="preserve">(Narodne novine broj </w:t>
      </w:r>
      <w:r>
        <w:t>71/15</w:t>
      </w:r>
      <w:r w:rsidR="00D7407B">
        <w:t xml:space="preserve"> i 104/17</w:t>
      </w:r>
      <w:r>
        <w:t xml:space="preserve">) zaključkom od </w:t>
      </w:r>
      <w:r w:rsidR="00B64049">
        <w:t>13</w:t>
      </w:r>
      <w:r w:rsidR="006169E2">
        <w:t xml:space="preserve">. </w:t>
      </w:r>
      <w:r w:rsidR="00DD4819">
        <w:t>travnja</w:t>
      </w:r>
      <w:r>
        <w:t xml:space="preserve"> </w:t>
      </w:r>
      <w:r w:rsidR="00DD4819">
        <w:t>2018</w:t>
      </w:r>
      <w:r>
        <w:t>. broj 1 St-</w:t>
      </w:r>
      <w:r w:rsidR="00DD4819">
        <w:t>719</w:t>
      </w:r>
      <w:r w:rsidR="007B7F51">
        <w:t>/2016</w:t>
      </w:r>
      <w:r>
        <w:t>-</w:t>
      </w:r>
      <w:r w:rsidR="00DD4819">
        <w:t>68</w:t>
      </w:r>
      <w:r w:rsidR="008E5882">
        <w:t xml:space="preserve"> pozvao vjerovnike stečajnog dužnika na podnošenje pisanog očitovanja sudu o prijedlogu stečajnog upravitelja za obustavu postupka zbog nedostatnosti stečajne mase za namirenje troškova </w:t>
      </w:r>
      <w:r w:rsidR="008E5882">
        <w:lastRenderedPageBreak/>
        <w:t xml:space="preserve">stečajnog postupka a u smislu čl. 293. Stečajnog zakona, te je odredio skupštinu vjerovnika za dan </w:t>
      </w:r>
      <w:r w:rsidR="00DD4819">
        <w:t>29</w:t>
      </w:r>
      <w:r w:rsidR="008E5882">
        <w:t xml:space="preserve">. </w:t>
      </w:r>
      <w:r w:rsidR="00DD4819">
        <w:t>svibnja</w:t>
      </w:r>
      <w:r w:rsidR="00D7407B">
        <w:t xml:space="preserve"> 2018</w:t>
      </w:r>
      <w:r w:rsidR="008E5882">
        <w:t>. radi izjašnjavanja vjerovnika o navedenom</w:t>
      </w:r>
      <w:r w:rsidR="00146633">
        <w:t xml:space="preserve">  prijedlogu stečajnog upravitelja</w:t>
      </w:r>
      <w:r>
        <w:t xml:space="preserve">. </w:t>
      </w:r>
    </w:p>
    <w:p w:rsidRDefault="00146633" w:rsidP="00ED05A7" w:rsidR="00ED05A7">
      <w:pPr>
        <w:ind w:firstLine="708"/>
        <w:jc w:val="both"/>
      </w:pPr>
      <w:r>
        <w:t>Zastupnica po zakonu Republike Hrvatske koja je jedina nazočila skupštini vjerovnika složila se s prijedlogom stečajnog upravitelja za obustavu i zaključenje ovog postupka po č</w:t>
      </w:r>
      <w:r w:rsidR="00DD4819">
        <w:t>l</w:t>
      </w:r>
      <w:r>
        <w:t>. 293. Stečajnog zakona.</w:t>
      </w:r>
      <w:r w:rsidR="001233F6">
        <w:t xml:space="preserve"> </w:t>
      </w:r>
      <w:r w:rsidR="00ED05A7">
        <w:t>Obzirom da se dakle niti jedan vjerovnik nije</w:t>
      </w:r>
      <w:r w:rsidR="001233F6">
        <w:t xml:space="preserve"> </w:t>
      </w:r>
      <w:r>
        <w:t xml:space="preserve">izjasnio protiv prijedloga stečajnog upravitelja, </w:t>
      </w:r>
      <w:r w:rsidR="001233F6">
        <w:t xml:space="preserve">niti je podnio pisano očitovanje sudu o prijedlogu stečajnog upravitelja o obustavi i zaključenju postupka, sud zaključuje da vjerovnici nisu zainteresirani za nastavak vođenja ovog postupka već da su suglasni s prijedlogom stečajnog upravitelja, pa je stoga postupajući temeljem odredbe čl. 293. st. 3. Stečajnog zakona valjalo odlučiti kao u izreci. </w:t>
      </w:r>
      <w:r w:rsidR="00ED05A7">
        <w:t xml:space="preserve"> </w:t>
      </w:r>
    </w:p>
    <w:p w:rsidRDefault="00DD4819" w:rsidP="00ED05A7" w:rsidR="00DD4819">
      <w:pPr>
        <w:ind w:firstLine="708"/>
        <w:jc w:val="both"/>
      </w:pPr>
      <w:r>
        <w:t>Upis stečajne mase u sudski registar određen je obzirom na činjenicu da stečajni dužnik u vlasništvu ima nekretninu nad kojom je u tijeku postupak pred Općinskim sudom u Zadru broj Ovr-1356/2012.</w:t>
      </w:r>
    </w:p>
    <w:p w:rsidRDefault="00ED05A7" w:rsidP="00ED05A7" w:rsidR="00ED05A7" w:rsidRPr="000A6078">
      <w:pPr>
        <w:jc w:val="both"/>
      </w:pPr>
      <w:r w:rsidRPr="000A6078">
        <w:t xml:space="preserve">          Stoga je odlučeno kao u izreci.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</w:t>
      </w:r>
      <w:r w:rsidR="00DD4819">
        <w:t>29</w:t>
      </w:r>
      <w:r w:rsidR="0085344B">
        <w:t>.</w:t>
      </w:r>
      <w:r w:rsidR="009E2E12">
        <w:t xml:space="preserve"> </w:t>
      </w:r>
      <w:r w:rsidR="00B64049">
        <w:t>svibnja</w:t>
      </w:r>
      <w:r w:rsidR="00D7407B">
        <w:t xml:space="preserve"> 2018</w:t>
      </w:r>
      <w:r w:rsidR="000718B4">
        <w:t>.</w:t>
      </w:r>
    </w:p>
    <w:p w:rsidRDefault="00ED05A7" w:rsidP="00ED05A7" w:rsidR="00ED05A7" w:rsidRPr="000A6078"/>
    <w:p w:rsidRDefault="005B33C6" w:rsidP="00C856E2" w:rsidR="00ED05A7" w:rsidRPr="000A6078">
      <w:r>
        <w:t>Za točnost otpravka – ovlašteni službenik</w:t>
      </w:r>
      <w:r w:rsidR="007B7F51">
        <w:tab/>
      </w:r>
      <w:r w:rsidR="007B7F51">
        <w:tab/>
      </w:r>
      <w:r w:rsidR="007B7F51">
        <w:tab/>
      </w:r>
      <w:r w:rsidR="007B7F51">
        <w:tab/>
      </w:r>
      <w:r w:rsidR="007B7F51">
        <w:tab/>
      </w:r>
      <w:r w:rsidR="000718B4">
        <w:t>Sutkinja</w:t>
      </w:r>
    </w:p>
    <w:p w:rsidRDefault="005B33C6" w:rsidP="00C856E2" w:rsidR="00ED05A7" w:rsidRPr="000A6078">
      <w:r>
        <w:t>Ante Rubelj</w:t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897AE8">
        <w:tab/>
      </w:r>
      <w:r w:rsidR="007B7F51">
        <w:tab/>
      </w:r>
      <w:r w:rsidR="00ED05A7" w:rsidRPr="000A6078">
        <w:t>Ardena Bajlo</w:t>
      </w:r>
      <w:r>
        <w:t>, v.r.</w:t>
      </w:r>
    </w:p>
    <w:p w:rsidRDefault="00ED05A7" w:rsidP="00ED05A7" w:rsidR="00ED05A7" w:rsidRPr="000A6078">
      <w:pPr>
        <w:jc w:val="both"/>
      </w:pPr>
    </w:p>
    <w:p w:rsidRDefault="00ED05A7" w:rsidP="00ED05A7" w:rsidR="00ED05A7">
      <w:pPr>
        <w:jc w:val="both"/>
      </w:pPr>
    </w:p>
    <w:p w:rsidRDefault="009E2E12" w:rsidP="00ED05A7" w:rsidR="009E2E12" w:rsidRPr="000A6078">
      <w:pPr>
        <w:jc w:val="both"/>
      </w:pPr>
    </w:p>
    <w:p w:rsidRDefault="007B7F51" w:rsidP="00ED05A7" w:rsidR="00ED05A7" w:rsidRPr="000A6078">
      <w:pPr>
        <w:jc w:val="both"/>
      </w:pPr>
      <w:r>
        <w:t>Pouka o pravnom lijeku</w:t>
      </w:r>
      <w:r w:rsidR="00ED05A7" w:rsidRPr="000A6078">
        <w:t xml:space="preserve">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897AE8" w:rsidP="00ED05A7" w:rsidR="00ED05A7" w:rsidRPr="000A6078">
      <w:pPr>
        <w:numPr>
          <w:ilvl w:val="0"/>
          <w:numId w:val="1"/>
        </w:numPr>
      </w:pPr>
      <w:r>
        <w:t>Sudski</w:t>
      </w:r>
      <w:r w:rsidR="00ED05A7" w:rsidRPr="000A6078">
        <w:t xml:space="preserve">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615C18" w:rsidR="00ED05A7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7642B" w:rsidP="007B7F51" w:rsidR="00D7642B">
        <w:pPr>
          <w:pStyle w:val="Zaglavlje"/>
          <w:ind w:firstLine="4248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3C6">
          <w:rPr>
            <w:noProof/>
          </w:rPr>
          <w:t>2</w:t>
        </w:r>
        <w:r>
          <w:fldChar w:fldCharType="end"/>
        </w:r>
        <w:r w:rsidR="007B7F51">
          <w:tab/>
        </w:r>
        <w:r w:rsidR="007B7F51">
          <w:tab/>
          <w:t xml:space="preserve">Poslovni broj: </w:t>
        </w:r>
        <w:r w:rsidRPr="000A6078">
          <w:t>1 St-</w:t>
        </w:r>
        <w:r w:rsidR="00DD4819">
          <w:t>719</w:t>
        </w:r>
        <w:r w:rsidR="007B7F51">
          <w:t>/2016</w:t>
        </w:r>
        <w:r>
          <w:t>-</w:t>
        </w:r>
        <w:r w:rsidR="00DD4819">
          <w:t>72</w:t>
        </w:r>
      </w:p>
    </w:sdtContent>
  </w:sdt>
  <w:p w:rsidRDefault="00D7642B" w:rsidR="00D764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00DC6"/>
    <w:rsid w:val="001233F6"/>
    <w:rsid w:val="00131D84"/>
    <w:rsid w:val="00146633"/>
    <w:rsid w:val="001A216F"/>
    <w:rsid w:val="001A5004"/>
    <w:rsid w:val="001B7950"/>
    <w:rsid w:val="001C34F3"/>
    <w:rsid w:val="001C68DE"/>
    <w:rsid w:val="001D15DE"/>
    <w:rsid w:val="00203CE3"/>
    <w:rsid w:val="00204F75"/>
    <w:rsid w:val="002076E7"/>
    <w:rsid w:val="002177AF"/>
    <w:rsid w:val="00234F35"/>
    <w:rsid w:val="00242A75"/>
    <w:rsid w:val="00262A08"/>
    <w:rsid w:val="0026379F"/>
    <w:rsid w:val="00263EC7"/>
    <w:rsid w:val="002A1944"/>
    <w:rsid w:val="002A1B08"/>
    <w:rsid w:val="002B1F36"/>
    <w:rsid w:val="002F345F"/>
    <w:rsid w:val="002F6377"/>
    <w:rsid w:val="00330DC1"/>
    <w:rsid w:val="00333DB0"/>
    <w:rsid w:val="00337B7A"/>
    <w:rsid w:val="00352A82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3C6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6E68E3"/>
    <w:rsid w:val="007113D7"/>
    <w:rsid w:val="00725BEC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B7F51"/>
    <w:rsid w:val="007C2E57"/>
    <w:rsid w:val="007E4DCA"/>
    <w:rsid w:val="007F1BE5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97AE8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AB3"/>
    <w:rsid w:val="00AC43B7"/>
    <w:rsid w:val="00AC67A7"/>
    <w:rsid w:val="00AE750C"/>
    <w:rsid w:val="00AF69C7"/>
    <w:rsid w:val="00B17060"/>
    <w:rsid w:val="00B64049"/>
    <w:rsid w:val="00B77E8A"/>
    <w:rsid w:val="00B8290B"/>
    <w:rsid w:val="00B87DDA"/>
    <w:rsid w:val="00B95ABB"/>
    <w:rsid w:val="00BA1FAB"/>
    <w:rsid w:val="00BB4E85"/>
    <w:rsid w:val="00BC2B4F"/>
    <w:rsid w:val="00BD2717"/>
    <w:rsid w:val="00BE5F91"/>
    <w:rsid w:val="00BE686C"/>
    <w:rsid w:val="00BE6C59"/>
    <w:rsid w:val="00BF2092"/>
    <w:rsid w:val="00BF4C1F"/>
    <w:rsid w:val="00BF5D87"/>
    <w:rsid w:val="00C0011C"/>
    <w:rsid w:val="00C02A95"/>
    <w:rsid w:val="00C13EE9"/>
    <w:rsid w:val="00C14BF4"/>
    <w:rsid w:val="00C52D04"/>
    <w:rsid w:val="00C558F4"/>
    <w:rsid w:val="00C57856"/>
    <w:rsid w:val="00C66BB4"/>
    <w:rsid w:val="00C856E2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31A46"/>
    <w:rsid w:val="00D42B67"/>
    <w:rsid w:val="00D42D33"/>
    <w:rsid w:val="00D50751"/>
    <w:rsid w:val="00D629CF"/>
    <w:rsid w:val="00D7407B"/>
    <w:rsid w:val="00D75D62"/>
    <w:rsid w:val="00D7642B"/>
    <w:rsid w:val="00D81649"/>
    <w:rsid w:val="00DA65B0"/>
    <w:rsid w:val="00DA6CAE"/>
    <w:rsid w:val="00DB1DE8"/>
    <w:rsid w:val="00DD4819"/>
    <w:rsid w:val="00DD6CC0"/>
    <w:rsid w:val="00DD6F3C"/>
    <w:rsid w:val="00DF05AD"/>
    <w:rsid w:val="00DF5A1F"/>
    <w:rsid w:val="00E11C54"/>
    <w:rsid w:val="00E17F01"/>
    <w:rsid w:val="00E21A02"/>
    <w:rsid w:val="00E3381A"/>
    <w:rsid w:val="00E431E1"/>
    <w:rsid w:val="00E45438"/>
    <w:rsid w:val="00E51741"/>
    <w:rsid w:val="00E53329"/>
    <w:rsid w:val="00E725C8"/>
    <w:rsid w:val="00EC303B"/>
    <w:rsid w:val="00ED05A7"/>
    <w:rsid w:val="00EE1F8A"/>
    <w:rsid w:val="00F859BE"/>
    <w:rsid w:val="00FA7FA2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7B7F5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7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F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F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F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F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7B7F5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7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F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F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F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F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St-719/2016-66</izvorni_sadrzaj>
    <derivirana_varijabla naziv="DomainObject.Oznaka_1">St-719/2016-66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2018.</izvorni_sadrzaj>
    <derivirana_varijabla naziv="DomainObject.Predmet.DatumRjesavanja_1">29.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TRIMAT-KLIMA d.o.o. za posredovanje i zastupanje u prometu roba i usluga</izvorni_sadrzaj>
    <derivirana_varijabla naziv="DomainObject.Predmet.ProtustrankaFormated_1">  TRIMAT-KLIMA d.o.o. za posredovanje i zastupanje u prometu roba i usluga</derivirana_varijabla>
  </DomainObject.Predmet.ProtustrankaFormated>
  <DomainObject.Predmet.ProtustrankaFormatedOIB>
    <izvorni_sadrzaj>  TRIMAT-KLIMA d.o.o. za posredovanje i zastupanje u prometu roba i usluga, OIB 88646423415</izvorni_sadrzaj>
    <derivirana_varijabla naziv="DomainObject.Predmet.ProtustrankaFormatedOIB_1">  TRIMAT-KLIMA d.o.o. za posredovanje i zastupanje u prometu roba i usluga, OIB 88646423415</derivirana_varijabla>
  </DomainObject.Predmet.ProtustrankaFormatedOIB>
  <DomainObject.Predmet.ProtustrankaFormatedWithAdress>
    <izvorni_sadrzaj> TRIMAT-KLIMA d.o.o. za posredovanje i zastupanje u prometu roba i usluga, Borelli 8, 23000 Zadar</izvorni_sadrzaj>
    <derivirana_varijabla naziv="DomainObject.Predmet.ProtustrankaFormatedWithAdress_1"> TRIMAT-KLIMA d.o.o. za posredovanje i zastupanje u prometu roba i usluga, Borelli 8, 23000 Zadar</derivirana_varijabla>
  </DomainObject.Predmet.ProtustrankaFormatedWithAdress>
  <DomainObject.Predmet.ProtustrankaFormatedWithAdressOIB>
    <izvorni_sadrzaj> TRIMAT-KLIMA d.o.o. za posredovanje i zastupanje u prometu roba i usluga, OIB 88646423415, Borelli 8, 23000 Zadar</izvorni_sadrzaj>
    <derivirana_varijabla naziv="DomainObject.Predmet.ProtustrankaFormatedWithAdressOIB_1"> TRIMAT-KLIMA d.o.o. za posredovanje i zastupanje u prometu roba i usluga, OIB 88646423415, Borelli 8, 23000 Zadar</derivirana_varijabla>
  </DomainObject.Predmet.ProtustrankaFormatedWithAdressOIB>
  <DomainObject.Predmet.ProtustrankaWithAdress>
    <izvorni_sadrzaj>TRIMAT-KLIMA d.o.o. za posredovanje i zastupanje u prometu roba i usluga Borelli 8, 23000 Zadar</izvorni_sadrzaj>
    <derivirana_varijabla naziv="DomainObject.Predmet.ProtustrankaWithAdress_1">TRIMAT-KLIMA d.o.o. za posredovanje i zastupanje u prometu roba i usluga Borelli 8, 23000 Zadar</derivirana_varijabla>
  </DomainObject.Predmet.ProtustrankaWithAdress>
  <DomainObject.Predmet.ProtustrankaWithAdressOIB>
    <izvorni_sadrzaj>TRIMAT-KLIMA d.o.o. za posredovanje i zastupanje u prometu roba i usluga, OIB 88646423415, Borelli 8, 23000 Zadar</izvorni_sadrzaj>
    <derivirana_varijabla naziv="DomainObject.Predmet.ProtustrankaWithAdressOIB_1">TRIMAT-KLIMA d.o.o. za posredovanje i zastupanje u prometu roba i usluga, OIB 88646423415, Borelli 8, 23000 Zadar</derivirana_varijabla>
  </DomainObject.Predmet.ProtustrankaWithAdressOIB>
  <DomainObject.Predmet.ProtustrankaNazivFormated>
    <izvorni_sadrzaj>TRIMAT-KLIMA d.o.o. za posredovanje i zastupanje u prometu roba i usluga</izvorni_sadrzaj>
    <derivirana_varijabla naziv="DomainObject.Predmet.ProtustrankaNazivFormated_1">TRIMAT-KLIMA d.o.o. za posredovanje i zastupanje u prometu roba i usluga</derivirana_varijabla>
  </DomainObject.Predmet.ProtustrankaNazivFormated>
  <DomainObject.Predmet.ProtustrankaNazivFormatedOIB>
    <izvorni_sadrzaj>TRIMAT-KLIMA d.o.o. za posredovanje i zastupanje u prometu roba i usluga, OIB 88646423415</izvorni_sadrzaj>
    <derivirana_varijabla naziv="DomainObject.Predmet.ProtustrankaNazivFormatedOIB_1">TRIMAT-KLIMA d.o.o. za posredovanje i zastupanje u prometu roba i usluga, OIB 88646423415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TRIMAT-KLIMA d.o.o. za posredovanje i zastupanje u prometu roba i usluga</item>
    </izvorni_sadrzaj>
    <derivirana_varijabla naziv="DomainObject.Predmet.ProtuStrankaListFormated_1">
      <item>TRIMAT-KLIMA d.o.o. za posredovanje i zastupanje u prometu roba i usluga</item>
    </derivirana_varijabla>
  </DomainObject.Predmet.ProtuStrankaListFormated>
  <DomainObject.Predmet.ProtuStrankaListFormatedOIB>
    <izvorni_sadrzaj>
      <item>TRIMAT-KLIMA d.o.o. za posredovanje i zastupanje u prometu roba i usluga, OIB 88646423415</item>
    </izvorni_sadrzaj>
    <derivirana_varijabla naziv="DomainObject.Predmet.ProtuStrankaListFormatedOIB_1">
      <item>TRIMAT-KLIMA d.o.o. za posredovanje i zastupanje u prometu roba i usluga, OIB 88646423415</item>
    </derivirana_varijabla>
  </DomainObject.Predmet.ProtuStrankaListFormatedOIB>
  <DomainObject.Predmet.ProtuStrankaListFormatedWithAdress>
    <izvorni_sadrzaj>
      <item>TRIMAT-KLIMA d.o.o. za posredovanje i zastupanje u prometu roba i usluga, Borelli 8, 23000 Zadar</item>
    </izvorni_sadrzaj>
    <derivirana_varijabla naziv="DomainObject.Predmet.ProtuStrankaListFormatedWithAdress_1">
      <item>TRIMAT-KLIMA d.o.o. za posredovanje i zastupanje u prometu roba i usluga, Borelli 8, 23000 Zadar</item>
    </derivirana_varijabla>
  </DomainObject.Predmet.ProtuStrankaListFormatedWithAdress>
  <DomainObject.Predmet.ProtuStrankaListFormatedWithAdressOIB>
    <izvorni_sadrzaj>
      <item>TRIMAT-KLIMA d.o.o. za posredovanje i zastupanje u prometu roba i usluga, OIB 88646423415, Borelli 8, 23000 Zadar</item>
    </izvorni_sadrzaj>
    <derivirana_varijabla naziv="DomainObject.Predmet.ProtuStrankaListFormatedWithAdressOIB_1">
      <item>TRIMAT-KLIMA d.o.o. za posredovanje i zastupanje u prometu roba i usluga, OIB 88646423415, Borelli 8, 23000 Zadar</item>
    </derivirana_varijabla>
  </DomainObject.Predmet.ProtuStrankaListFormatedWithAdressOIB>
  <DomainObject.Predmet.ProtuStrankaListNazivFormated>
    <izvorni_sadrzaj>
      <item>TRIMAT-KLIMA d.o.o. za posredovanje i zastupanje u prometu roba i usluga</item>
    </izvorni_sadrzaj>
    <derivirana_varijabla naziv="DomainObject.Predmet.ProtuStrankaListNazivFormated_1">
      <item>TRIMAT-KLIMA d.o.o. za posredovanje i zastupanje u prometu roba i usluga</item>
    </derivirana_varijabla>
  </DomainObject.Predmet.ProtuStrankaListNazivFormated>
  <DomainObject.Predmet.ProtuStrankaListNazivFormatedOIB>
    <izvorni_sadrzaj>
      <item>TRIMAT-KLIMA d.o.o. za posredovanje i zastupanje u prometu roba i usluga, OIB 88646423415</item>
    </izvorni_sadrzaj>
    <derivirana_varijabla naziv="DomainObject.Predmet.ProtuStrankaListNazivFormatedOIB_1">
      <item>TRIMAT-KLIMA d.o.o. za posredovanje i zastupanje u prometu roba i usluga, OIB 88646423415</item>
    </derivirana_varijabla>
  </DomainObject.Predmet.ProtuStrankaListNazivFormatedOIB>
  <DomainObject.Predmet.OstaliListFormated>
    <izvorni_sadrzaj>
      <item>Snežan Oruč</item>
    </izvorni_sadrzaj>
    <derivirana_varijabla naziv="DomainObject.Predmet.OstaliListFormated_1">
      <item>Snežan Oruč</item>
    </derivirana_varijabla>
  </DomainObject.Predmet.OstaliListFormated>
  <DomainObject.Predmet.OstaliListFormatedOIB>
    <izvorni_sadrzaj>
      <item>Snežan Oruč, OIB 06944719830</item>
    </izvorni_sadrzaj>
    <derivirana_varijabla naziv="DomainObject.Predmet.OstaliListFormatedOIB_1">
      <item>Snežan Oruč, OIB 06944719830</item>
    </derivirana_varijabla>
  </DomainObject.Predmet.OstaliListFormatedOIB>
  <DomainObject.Predmet.OstaliListFormatedWithAdress>
    <izvorni_sadrzaj>
      <item>Snežan Oruč, Otona Ivekovića 16, 23000 Zadar</item>
    </izvorni_sadrzaj>
    <derivirana_varijabla naziv="DomainObject.Predmet.OstaliListFormatedWithAdress_1">
      <item>Snežan Oruč, Otona Ivekovića 16, 23000 Zadar</item>
    </derivirana_varijabla>
  </DomainObject.Predmet.OstaliListFormatedWithAdress>
  <DomainObject.Predmet.OstaliListFormatedWithAdressOIB>
    <izvorni_sadrzaj>
      <item>Snežan Oruč, OIB 06944719830, Otona Ivekovića 16, 23000 Zadar</item>
    </izvorni_sadrzaj>
    <derivirana_varijabla naziv="DomainObject.Predmet.OstaliListFormatedWithAdressOIB_1">
      <item>Snežan Oruč, OIB 06944719830, Otona Ivekovića 16, 23000 Zadar</item>
    </derivirana_varijabla>
  </DomainObject.Predmet.OstaliListFormatedWithAdressOIB>
  <DomainObject.Predmet.OstaliListNazivFormated>
    <izvorni_sadrzaj>
      <item>Snežan Oruč</item>
    </izvorni_sadrzaj>
    <derivirana_varijabla naziv="DomainObject.Predmet.OstaliListNazivFormated_1">
      <item>Snežan Oruč</item>
    </derivirana_varijabla>
  </DomainObject.Predmet.OstaliListNazivFormated>
  <DomainObject.Predmet.OstaliListNazivFormatedOIB>
    <izvorni_sadrzaj>
      <item>Snežan Oruč, OIB 06944719830</item>
    </izvorni_sadrzaj>
    <derivirana_varijabla naziv="DomainObject.Predmet.OstaliListNazivFormatedOIB_1">
      <item>Snežan Oruč, OIB 06944719830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St-719/2016-66</izvorni_sadrzaj>
    <derivirana_varijabla naziv="DomainObject.PoslovniBrojDokumenta_1">St-719/2016-66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TRIMAT-KLIMA d.o.o. za posredovanje i zastupanje u prometu roba i usluga</izvorni_sadrzaj>
    <derivirana_varijabla naziv="DomainObject.Predmet.ProtustrankaIDrugi_1">TRIMAT-KLIMA d.o.o. za posredovanje i zastupanje u prometu roba i usluga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TRIMAT-KLIMA d.o.o. za posredovanje i zastupanje u prometu roba i usluga, OIB 88646423415, Borelli 8, 23000 Zadar</izvorni_sadrzaj>
    <derivirana_varijabla naziv="DomainObject.Predmet.ProtustrankaIDrugiAdressOIB_1">TRIMAT-KLIMA d.o.o. za posredovanje i zastupanje u prometu roba i usluga, OIB 88646423415,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2018.</izvorni_sadrzaj>
    <derivirana_varijabla naziv="DomainObject.Predmet.OdlukaRjesenje.DatumDonosenjaOdluke_1">29.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St-719/2016-66</izvorni_sadrzaj>
    <derivirana_varijabla naziv="DomainObject.Predmet.OdlukaRjesenje.Oznaka_1">St-719/2016-66</derivirana_varijabla>
  </DomainObject.Predmet.OdlukaRjesenje.Oznaka>
  <DomainObject.Predmet.SudioniciListNaziv>
    <izvorni_sadrzaj>
      <item>TRIMAT-KLIMA d.o.o. za posredovanje i zastupanje u prometu roba i usluga</item>
      <item>Financijska agencija</item>
      <item>Snežan Oruč</item>
      <item>Addiko Bank dioničko društvo</item>
    </izvorni_sadrzaj>
    <derivirana_varijabla naziv="DomainObject.Predmet.SudioniciListNaziv_1">
      <item>TRIMAT-KLIMA d.o.o. za posredovanje i zastupanje u prometu roba i usluga</item>
      <item>Financijska agencija</item>
      <item>Snežan Oruč</item>
      <item>Addiko Bank dioničko društvo</item>
    </derivirana_varijabla>
  </DomainObject.Predmet.SudioniciListNaziv>
  <DomainObject.Predmet.SudioniciListAdressOIB>
    <izvorni_sadrzaj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izvorni_sadrzaj>
    <derivirana_varijabla naziv="DomainObject.Predmet.SudioniciListAdressOIB_1"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88646423415</item>
      <item>, OIB 85821130368</item>
      <item>, OIB 06944719830</item>
      <item>, OIB 14036333877</item>
    </izvorni_sadrzaj>
    <derivirana_varijabla naziv="DomainObject.Predmet.SudioniciListNazivOIB_1">
      <item>, OIB 88646423415</item>
      <item>, OIB 85821130368</item>
      <item>, OIB 06944719830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5B5C6A-592F-4F50-A108-8E0F391D25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518</properties:Words>
  <properties:Characters>2867</properties:Characters>
  <properties:Lines>86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2018-05-29T07:28:00Z</dcterms:created>
  <dc:creator>Ardena Bajlo</dc:creator>
  <cp:lastModifiedBy>Ante Rubelj</cp:lastModifiedBy>
  <cp:lastPrinted>2018-04-26T06:32:00Z</cp:lastPrinted>
  <dcterms:modified xmlns:xsi="http://www.w3.org/2001/XMLSchema-instance" xsi:type="dcterms:W3CDTF">2018-05-29T12:41:00Z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St-719/2016-66 / Odluka - Rješenje - obustava i zaključenje stečajnog postupka zbog nedostatnosti stečajne mase (1St-719-16_trimat_klima_d.o.o._-_293._ispravno_po_NOVOM_SZ-u_------------------._ispravno_po_novom_sz-u_------------------)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