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b0a3" w14:paraId="788b0a3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87CCC">
        <w:t>8529</w:t>
      </w:r>
      <w:r w:rsidR="00CD0E4F">
        <w:t>/</w:t>
      </w:r>
      <w:r w:rsidR="00CC1534">
        <w:t>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087CCC">
        <w:t>ALKOTEC d.o.o.</w:t>
      </w:r>
      <w:r w:rsidR="00087CCC" w:rsidRPr="005E7291">
        <w:t xml:space="preserve">, OIB: </w:t>
      </w:r>
      <w:r w:rsidR="00087CCC">
        <w:t>76478740404</w:t>
      </w:r>
      <w:r w:rsidR="00087CCC" w:rsidRPr="005E7291">
        <w:t xml:space="preserve">, MBS: </w:t>
      </w:r>
      <w:r w:rsidR="00087CCC">
        <w:t>080377625</w:t>
      </w:r>
      <w:r w:rsidR="00087CCC" w:rsidRPr="005E7291">
        <w:t xml:space="preserve">, Zagreb, </w:t>
      </w:r>
      <w:proofErr w:type="spellStart"/>
      <w:r w:rsidR="00087CCC">
        <w:t>Sortina</w:t>
      </w:r>
      <w:proofErr w:type="spellEnd"/>
      <w:r w:rsidR="00087CCC">
        <w:t xml:space="preserve"> 21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F046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87CCC">
        <w:t>14.355,19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779" w:rsidR="008F4779">
      <w:r>
        <w:separator/>
      </w:r>
    </w:p>
  </w:endnote>
  <w:endnote w:id="0" w:type="continuationSeparator">
    <w:p w:rsidRDefault="008F4779" w:rsidR="008F4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779" w:rsidR="008F4779">
      <w:r>
        <w:separator/>
      </w:r>
    </w:p>
  </w:footnote>
  <w:footnote w:id="0" w:type="continuationSeparator">
    <w:p w:rsidRDefault="008F4779" w:rsidR="008F4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6C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26C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365CE"/>
    <w:rsid w:val="00087CCC"/>
    <w:rsid w:val="00096BFA"/>
    <w:rsid w:val="000B2E99"/>
    <w:rsid w:val="000E4BA2"/>
    <w:rsid w:val="00123BA5"/>
    <w:rsid w:val="00156BFC"/>
    <w:rsid w:val="0017125F"/>
    <w:rsid w:val="00187124"/>
    <w:rsid w:val="001C29CC"/>
    <w:rsid w:val="00222323"/>
    <w:rsid w:val="0028327B"/>
    <w:rsid w:val="0029156E"/>
    <w:rsid w:val="002D1AE7"/>
    <w:rsid w:val="00347C92"/>
    <w:rsid w:val="00361327"/>
    <w:rsid w:val="0036323E"/>
    <w:rsid w:val="003839BE"/>
    <w:rsid w:val="003D2404"/>
    <w:rsid w:val="003F6C0C"/>
    <w:rsid w:val="004C025F"/>
    <w:rsid w:val="004C0A55"/>
    <w:rsid w:val="00571EE7"/>
    <w:rsid w:val="00596E55"/>
    <w:rsid w:val="00653450"/>
    <w:rsid w:val="00694DBA"/>
    <w:rsid w:val="006F26CC"/>
    <w:rsid w:val="007F087B"/>
    <w:rsid w:val="008367F3"/>
    <w:rsid w:val="008F4779"/>
    <w:rsid w:val="00943F6F"/>
    <w:rsid w:val="00AD4D4F"/>
    <w:rsid w:val="00B96BA2"/>
    <w:rsid w:val="00BB039A"/>
    <w:rsid w:val="00BB114C"/>
    <w:rsid w:val="00CC1534"/>
    <w:rsid w:val="00CD0E4F"/>
    <w:rsid w:val="00D0726B"/>
    <w:rsid w:val="00D2010E"/>
    <w:rsid w:val="00D4082C"/>
    <w:rsid w:val="00E34A70"/>
    <w:rsid w:val="00E34BAC"/>
    <w:rsid w:val="00E52F28"/>
    <w:rsid w:val="00EC4C32"/>
    <w:rsid w:val="00F046F3"/>
    <w:rsid w:val="00F45B98"/>
    <w:rsid w:val="00F65299"/>
    <w:rsid w:val="00F9561F"/>
    <w:rsid w:val="00FC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8529</izvorni_sadrzaj>
    <derivirana_varijabla naziv="DomainObject.Predmet.Broj_1">8529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St-8529/2015</izvorni_sadrzaj>
    <derivirana_varijabla naziv="DomainObject.Predmet.OznakaBroj_1">St-8529/2015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ALKOTEC d.o.o. zastupanog po punomoćniku Zlatko Katulić</izvorni_sadrzaj>
    <derivirana_varijabla naziv="DomainObject.Predmet.ProtustrankaFormated_1">  ALKOTEC d.o.o. zastupanog po punomoćniku Zlatko Katulić</derivirana_varijabla>
  </DomainObject.Predmet.ProtustrankaFormated>
  <DomainObject.Predmet.ProtustrankaFormatedOIB>
    <izvorni_sadrzaj>  ALKOTEC d.o.o., OIB 76478740404 zastupanog po punomoćniku Zlatko Katulić</izvorni_sadrzaj>
    <derivirana_varijabla naziv="DomainObject.Predmet.ProtustrankaFormatedOIB_1">  ALKOTEC d.o.o., OIB 76478740404 zastupanog po punomoćniku Zlatko Katulić</derivirana_varijabla>
  </DomainObject.Predmet.ProtustrankaFormatedOIB>
  <DomainObject.Predmet.ProtustrankaFormatedWithAdress>
    <izvorni_sadrzaj> ALKOTEC d.o.o., Sortina 21, 10000 Zagreb zastupanog po punomoćniku Zlatko Katulić</izvorni_sadrzaj>
    <derivirana_varijabla naziv="DomainObject.Predmet.ProtustrankaFormatedWithAdress_1"> ALKOTEC d.o.o., Sortina 21, 10000 Zagreb zastupanog po punomoćniku Zlatko Katulić</derivirana_varijabla>
  </DomainObject.Predmet.ProtustrankaFormatedWithAdress>
  <DomainObject.Predmet.ProtustrankaFormatedWithAdressOIB>
    <izvorni_sadrzaj> ALKOTEC d.o.o., OIB 76478740404, Sortina 21, 10000 Zagreb zastupanog po punomoćniku Zlatko Katulić</izvorni_sadrzaj>
    <derivirana_varijabla naziv="DomainObject.Predmet.ProtustrankaFormatedWithAdressOIB_1"> ALKOTEC d.o.o., OIB 76478740404, Sortina 21, 10000 Zagreb zastupanog po punomoćniku Zlatko Katulić</derivirana_varijabla>
  </DomainObject.Predmet.ProtustrankaFormatedWithAdressOIB>
  <DomainObject.Predmet.ProtustrankaWithAdress>
    <izvorni_sadrzaj>ALKOTEC d.o.o. Sortina 21, 10000 Zagreb</izvorni_sadrzaj>
    <derivirana_varijabla naziv="DomainObject.Predmet.ProtustrankaWithAdress_1">ALKOTEC d.o.o. Sortina 21, 10000 Zagreb</derivirana_varijabla>
  </DomainObject.Predmet.ProtustrankaWithAdress>
  <DomainObject.Predmet.ProtustrankaWithAdressOIB>
    <izvorni_sadrzaj>ALKOTEC d.o.o., OIB 76478740404, Sortina 21, 10000 Zagreb</izvorni_sadrzaj>
    <derivirana_varijabla naziv="DomainObject.Predmet.ProtustrankaWithAdressOIB_1">ALKOTEC d.o.o., OIB 76478740404, Sortina 21, 10000 Zagreb</derivirana_varijabla>
  </DomainObject.Predmet.ProtustrankaWithAdressOIB>
  <DomainObject.Predmet.ProtustrankaNazivFormated>
    <izvorni_sadrzaj>ALKOTEC d.o.o.</izvorni_sadrzaj>
    <derivirana_varijabla naziv="DomainObject.Predmet.ProtustrankaNazivFormated_1">ALKOTEC d.o.o.</derivirana_varijabla>
  </DomainObject.Predmet.ProtustrankaNazivFormated>
  <DomainObject.Predmet.ProtustrankaNazivFormatedOIB>
    <izvorni_sadrzaj>ALKOTEC d.o.o., OIB 76478740404</izvorni_sadrzaj>
    <derivirana_varijabla naziv="DomainObject.Predmet.ProtustrankaNazivFormatedOIB_1">ALKOTEC d.o.o., OIB 76478740404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ALKOTEC d.o.o. zastupanog po punomoćniku Zlatko Katulić</item>
    </izvorni_sadrzaj>
    <derivirana_varijabla naziv="DomainObject.Predmet.ProtuStrankaListFormated_1">
      <item>ALKOTEC d.o.o. zastupanog po punomoćniku Zlatko Katulić</item>
    </derivirana_varijabla>
  </DomainObject.Predmet.ProtuStrankaListFormated>
  <DomainObject.Predmet.ProtuStrankaListFormatedOIB>
    <izvorni_sadrzaj>
      <item>ALKOTEC d.o.o., OIB 76478740404 zastupanog po punomoćniku Zlatko Katulić</item>
    </izvorni_sadrzaj>
    <derivirana_varijabla naziv="DomainObject.Predmet.ProtuStrankaListFormatedOIB_1">
      <item>ALKOTEC d.o.o., OIB 76478740404 zastupanog po punomoćniku Zlatko Katulić</item>
    </derivirana_varijabla>
  </DomainObject.Predmet.ProtuStrankaListFormatedOIB>
  <DomainObject.Predmet.ProtuStrankaListFormatedWithAdress>
    <izvorni_sadrzaj>
      <item>ALKOTEC d.o.o., Sortina 21, 10000 Zagreb zastupanog po punomoćniku Zlatko Katulić</item>
    </izvorni_sadrzaj>
    <derivirana_varijabla naziv="DomainObject.Predmet.ProtuStrankaListFormatedWithAdress_1">
      <item>ALKOTEC d.o.o., Sortina 21, 10000 Zagreb zastupanog po punomoćniku Zlatko Katulić</item>
    </derivirana_varijabla>
  </DomainObject.Predmet.ProtuStrankaListFormatedWithAdress>
  <DomainObject.Predmet.ProtuStrankaListFormatedWithAdressOIB>
    <izvorni_sadrzaj>
      <item>ALKOTEC d.o.o., OIB 76478740404, Sortina 21, 10000 Zagreb zastupanog po punomoćniku Zlatko Katulić</item>
    </izvorni_sadrzaj>
    <derivirana_varijabla naziv="DomainObject.Predmet.ProtuStrankaListFormatedWithAdressOIB_1">
      <item>ALKOTEC d.o.o., OIB 76478740404, Sortina 21, 10000 Zagreb zastupanog po punomoćniku Zlatko Katulić</item>
    </derivirana_varijabla>
  </DomainObject.Predmet.ProtuStrankaListFormatedWithAdressOIB>
  <DomainObject.Predmet.ProtuStrankaListNazivFormated>
    <izvorni_sadrzaj>
      <item>ALKOTEC d.o.o.</item>
    </izvorni_sadrzaj>
    <derivirana_varijabla naziv="DomainObject.Predmet.ProtuStrankaListNazivFormated_1">
      <item>ALKOTEC d.o.o.</item>
    </derivirana_varijabla>
  </DomainObject.Predmet.ProtuStrankaListNazivFormated>
  <DomainObject.Predmet.ProtuStrankaListNazivFormatedOIB>
    <izvorni_sadrzaj>
      <item>ALKOTEC d.o.o., OIB 76478740404</item>
    </izvorni_sadrzaj>
    <derivirana_varijabla naziv="DomainObject.Predmet.ProtuStrankaListNazivFormatedOIB_1">
      <item>ALKOTEC d.o.o., OIB 76478740404</item>
    </derivirana_varijabla>
  </DomainObject.Predmet.ProtuStrankaListNazivFormatedOIB>
  <DomainObject.Predmet.OstaliListFormated>
    <izvorni_sadrzaj>
      <item>Zlatko Katulić punomoćnik sudionika u postupku ALKOTEC d.o.o.</item>
    </izvorni_sadrzaj>
    <derivirana_varijabla naziv="DomainObject.Predmet.OstaliListFormated_1">
      <item>Zlatko Katulić punomoćnik sudionika u postupku ALKOTEC d.o.o.</item>
    </derivirana_varijabla>
  </DomainObject.Predmet.OstaliListFormated>
  <DomainObject.Predmet.OstaliListFormatedOIB>
    <izvorni_sadrzaj>
      <item>Zlatko Katulić, OIB 27302582534 punomoćnik sudionika u postupku ALKOTEC d.o.o.</item>
    </izvorni_sadrzaj>
    <derivirana_varijabla naziv="DomainObject.Predmet.OstaliListFormatedOIB_1">
      <item>Zlatko Katulić, OIB 27302582534 punomoćnik sudionika u postupku ALKOTEC d.o.o.</item>
    </derivirana_varijabla>
  </DomainObject.Predmet.OstaliListFormatedOIB>
  <DomainObject.Predmet.OstaliListFormatedWithAdress>
    <izvorni_sadrzaj>
      <item>Zlatko Katulić, Sortina 21, 10000 Zagreb punomoćnik sudionika u postupku ALKOTEC d.o.o.</item>
    </izvorni_sadrzaj>
    <derivirana_varijabla naziv="DomainObject.Predmet.OstaliListFormatedWithAdress_1">
      <item>Zlatko Katulić, Sortina 21, 10000 Zagreb punomoćnik sudionika u postupku ALKOTEC d.o.o.</item>
    </derivirana_varijabla>
  </DomainObject.Predmet.OstaliListFormatedWithAdress>
  <DomainObject.Predmet.OstaliListFormatedWithAdressOIB>
    <izvorni_sadrzaj>
      <item>Zlatko Katulić, OIB 27302582534, Sortina 21, 10000 Zagreb punomoćnik sudionika u postupku ALKOTEC d.o.o.</item>
    </izvorni_sadrzaj>
    <derivirana_varijabla naziv="DomainObject.Predmet.OstaliListFormatedWithAdressOIB_1">
      <item>Zlatko Katulić, OIB 27302582534, Sortina 21, 10000 Zagreb punomoćnik sudionika u postupku ALKOTEC d.o.o.</item>
    </derivirana_varijabla>
  </DomainObject.Predmet.OstaliListFormatedWithAdressOIB>
  <DomainObject.Predmet.OstaliListNazivFormated>
    <izvorni_sadrzaj>
      <item>Zlatko Katulić</item>
    </izvorni_sadrzaj>
    <derivirana_varijabla naziv="DomainObject.Predmet.OstaliListNazivFormated_1">
      <item>Zlatko Katulić</item>
    </derivirana_varijabla>
  </DomainObject.Predmet.OstaliListNazivFormated>
  <DomainObject.Predmet.OstaliListNazivFormatedOIB>
    <izvorni_sadrzaj>
      <item>Zlatko Katulić, OIB 27302582534</item>
    </izvorni_sadrzaj>
    <derivirana_varijabla naziv="DomainObject.Predmet.OstaliListNazivFormatedOIB_1">
      <item>Zlatko Katulić, OIB 27302582534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ALKOTEC d.o.o.</izvorni_sadrzaj>
    <derivirana_varijabla naziv="DomainObject.Predmet.ProtustrankaIDrugi_1">ALKOTEC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ALKOTEC d.o.o., OIB 76478740404, Sortina 21, 10000 Zagreb</izvorni_sadrzaj>
    <derivirana_varijabla naziv="DomainObject.Predmet.ProtustrankaIDrugiAdressOIB_1">ALKOTEC d.o.o., OIB 76478740404, Sortina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ALKOTEC d.o.o.</item>
      <item>Zlatko Katulić</item>
    </izvorni_sadrzaj>
    <derivirana_varijabla naziv="DomainObject.Predmet.SudioniciListNaziv_1">
      <item>FINA Regionalni centar Zagreb</item>
      <item>ALKOTEC d.o.o.</item>
      <item>Zlatko Katulić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ALKOTEC d.o.o., OIB 76478740404, Sortina 21,10000 Zagreb</item>
      <item>Zlatko Katulić, OIB 27302582534, Sortina 21,10000 Zagreb</item>
    </izvorni_sadrzaj>
    <derivirana_varijabla naziv="DomainObject.Predmet.SudioniciListAdressOIB_1">
      <item>FINA Regionalni centar Zagreb, OIB 85821130368, Trg svibanjskih žrtava 1995. br. 1,10000 Zagreb</item>
      <item>ALKOTEC d.o.o., OIB 76478740404, Sortina 21,10000 Zagreb</item>
      <item>Zlatko Katulić, OIB 27302582534, Sortina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76478740404</item>
      <item>, OIB 27302582534</item>
    </izvorni_sadrzaj>
    <derivirana_varijabla naziv="DomainObject.Predmet.SudioniciListNazivOIB_1">
      <item>, OIB 85821130368</item>
      <item>, OIB 76478740404</item>
      <item>, OIB 27302582534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235</properties:Words>
  <properties:Characters>1295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2016-06-06T11:13:00Z</dcterms:created>
  <dc:creator>Jelena Vučemilo Manojlovski</dc:creator>
  <cp:lastModifiedBy>Valerija Svečak</cp:lastModifiedBy>
  <cp:lastPrinted>2016-06-06T11:13:00Z</cp:lastPrinted>
  <dcterms:modified xmlns:xsi="http://www.w3.org/2001/XMLSchema-instance" xsi:type="dcterms:W3CDTF">2016-06-07T07:37:00Z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