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013e3" w14:paraId="32013e3" w:rsidRDefault="0096578D" w:rsidP="007D647D" w:rsidR="0096578D">
      <w:pPr>
        <w:jc w:val="right"/>
        <w15:collapsed w:val="false"/>
        <w:rPr>
          <w:rFonts w:cs="Tahoma" w:hAnsi="Tahoma" w:ascii="Tahoma"/>
          <w:b/>
        </w:rPr>
      </w:pPr>
      <w:bookmarkStart w:name="_GoBack" w:id="0"/>
      <w:bookmarkEnd w:id="0"/>
    </w:p>
    <w:p w:rsidRDefault="0096578D" w:rsidP="007D647D" w:rsidR="0096578D" w:rsidRPr="00BB718E">
      <w:pPr>
        <w:jc w:val="right"/>
        <w:rPr>
          <w:rFonts w:cs="Tahoma" w:hAnsi="Cambria" w:ascii="Cambria"/>
          <w:b/>
        </w:rPr>
      </w:pPr>
    </w:p>
    <w:p w:rsidRDefault="00476850" w:rsidP="007D647D" w:rsidR="007D647D" w:rsidRPr="005B65B1">
      <w:pPr>
        <w:jc w:val="right"/>
        <w:rPr>
          <w:rFonts w:cs="Tahoma" w:hAnsi="Cambria" w:ascii="Cambria"/>
          <w:b/>
        </w:rPr>
      </w:pPr>
      <w:r w:rsidRPr="005B65B1">
        <w:rPr>
          <w:rFonts w:cs="Tahoma" w:hAnsi="Cambria" w:ascii="Cambria"/>
          <w:b/>
        </w:rPr>
        <w:t xml:space="preserve">66. </w:t>
      </w:r>
      <w:r w:rsidR="00323DD3" w:rsidRPr="005B65B1">
        <w:rPr>
          <w:rFonts w:cs="Tahoma" w:hAnsi="Cambria" w:ascii="Cambria"/>
          <w:b/>
        </w:rPr>
        <w:t>St-1572/15</w:t>
      </w:r>
    </w:p>
    <w:p w:rsidRDefault="00C25971" w:rsidR="00C25971" w:rsidRPr="005B65B1">
      <w:pPr>
        <w:rPr>
          <w:rFonts w:cs="Tahoma" w:hAnsi="Cambria" w:ascii="Cambria"/>
        </w:rPr>
      </w:pPr>
    </w:p>
    <w:p w:rsidRDefault="00323DD3" w:rsidP="00323DD3" w:rsidR="00323DD3" w:rsidRPr="005B65B1">
      <w:pPr>
        <w:rPr>
          <w:rFonts w:cs="Tahoma" w:hAnsi="Cambria" w:ascii="Cambria"/>
        </w:rPr>
      </w:pPr>
      <w:proofErr w:type="spellStart"/>
      <w:r w:rsidRPr="005B65B1">
        <w:rPr>
          <w:rFonts w:cs="Tahoma" w:hAnsi="Cambria" w:ascii="Cambria"/>
        </w:rPr>
        <w:t>METALING</w:t>
      </w:r>
      <w:proofErr w:type="spellEnd"/>
      <w:r w:rsidRPr="005B65B1">
        <w:rPr>
          <w:rFonts w:cs="Tahoma" w:hAnsi="Cambria" w:ascii="Cambria"/>
        </w:rPr>
        <w:t xml:space="preserve"> d.o.o. – u stečaju</w:t>
      </w:r>
    </w:p>
    <w:p w:rsidRDefault="00323DD3" w:rsidP="00323DD3" w:rsidR="00323DD3" w:rsidRPr="005B65B1">
      <w:pPr>
        <w:rPr>
          <w:rFonts w:cs="Tahoma" w:hAnsi="Cambria" w:ascii="Cambria"/>
        </w:rPr>
      </w:pPr>
      <w:r w:rsidRPr="005B65B1">
        <w:rPr>
          <w:rFonts w:cs="Tahoma" w:hAnsi="Cambria" w:ascii="Cambria"/>
        </w:rPr>
        <w:t xml:space="preserve">Sisak, Božidara </w:t>
      </w:r>
      <w:proofErr w:type="spellStart"/>
      <w:r w:rsidRPr="005B65B1">
        <w:rPr>
          <w:rFonts w:cs="Tahoma" w:hAnsi="Cambria" w:ascii="Cambria"/>
        </w:rPr>
        <w:t>Adžije</w:t>
      </w:r>
      <w:proofErr w:type="spellEnd"/>
      <w:r w:rsidRPr="005B65B1">
        <w:rPr>
          <w:rFonts w:cs="Tahoma" w:hAnsi="Cambria" w:ascii="Cambria"/>
        </w:rPr>
        <w:t xml:space="preserve"> 2</w:t>
      </w:r>
    </w:p>
    <w:p w:rsidRDefault="00323DD3" w:rsidP="00323DD3" w:rsidR="00556373" w:rsidRPr="005B65B1">
      <w:pPr>
        <w:rPr>
          <w:rFonts w:cs="Tahoma" w:hAnsi="Cambria" w:ascii="Cambria"/>
        </w:rPr>
      </w:pPr>
      <w:proofErr w:type="spellStart"/>
      <w:r w:rsidRPr="005B65B1">
        <w:rPr>
          <w:rFonts w:cs="Tahoma" w:hAnsi="Cambria" w:ascii="Cambria"/>
        </w:rPr>
        <w:t>OIB</w:t>
      </w:r>
      <w:proofErr w:type="spellEnd"/>
      <w:r w:rsidRPr="005B65B1">
        <w:rPr>
          <w:rFonts w:cs="Tahoma" w:hAnsi="Cambria" w:ascii="Cambria"/>
        </w:rPr>
        <w:t>: 76134860175</w:t>
      </w:r>
    </w:p>
    <w:p w:rsidRDefault="00323DD3" w:rsidR="00323DD3" w:rsidRPr="005B65B1">
      <w:pPr>
        <w:rPr>
          <w:rFonts w:cs="Tahoma" w:hAnsi="Cambria" w:ascii="Cambria"/>
        </w:rPr>
      </w:pPr>
    </w:p>
    <w:p w:rsidRDefault="00E1050E" w:rsidR="00E1050E" w:rsidRPr="005B65B1">
      <w:pPr>
        <w:rPr>
          <w:rFonts w:cs="Tahoma" w:hAnsi="Cambria" w:ascii="Cambria"/>
        </w:rPr>
      </w:pPr>
      <w:r w:rsidRPr="005B65B1">
        <w:rPr>
          <w:rFonts w:cs="Tahoma" w:hAnsi="Cambria" w:ascii="Cambria"/>
        </w:rPr>
        <w:t>Stečajni upra</w:t>
      </w:r>
      <w:r w:rsidR="007D647D" w:rsidRPr="005B65B1">
        <w:rPr>
          <w:rFonts w:cs="Tahoma" w:hAnsi="Cambria" w:ascii="Cambria"/>
        </w:rPr>
        <w:t>v</w:t>
      </w:r>
      <w:r w:rsidRPr="005B65B1">
        <w:rPr>
          <w:rFonts w:cs="Tahoma" w:hAnsi="Cambria" w:ascii="Cambria"/>
        </w:rPr>
        <w:t>itelj</w:t>
      </w:r>
    </w:p>
    <w:p w:rsidRDefault="00E1050E" w:rsidP="00AA67CA" w:rsidR="00E1050E" w:rsidRPr="005B65B1">
      <w:pPr>
        <w:tabs>
          <w:tab w:pos="5670" w:val="left"/>
        </w:tabs>
        <w:rPr>
          <w:rFonts w:cs="Tahoma" w:hAnsi="Cambria" w:ascii="Cambria"/>
        </w:rPr>
      </w:pPr>
      <w:r w:rsidRPr="005B65B1">
        <w:rPr>
          <w:rFonts w:cs="Tahoma" w:hAnsi="Cambria" w:ascii="Cambria"/>
        </w:rPr>
        <w:t xml:space="preserve">Zagreb, </w:t>
      </w:r>
      <w:r w:rsidR="00D228CA">
        <w:rPr>
          <w:rFonts w:cs="Tahoma" w:hAnsi="Cambria" w:ascii="Cambria"/>
        </w:rPr>
        <w:t>05.09.2018</w:t>
      </w:r>
      <w:r w:rsidR="007D647D" w:rsidRPr="005B65B1">
        <w:rPr>
          <w:rFonts w:cs="Tahoma" w:hAnsi="Cambria" w:ascii="Cambria"/>
        </w:rPr>
        <w:t>.g.</w:t>
      </w:r>
    </w:p>
    <w:p w:rsidRDefault="00E1050E" w:rsidR="00E1050E" w:rsidRPr="005B65B1">
      <w:pPr>
        <w:rPr>
          <w:rFonts w:cs="Tahoma" w:hAnsi="Cambria" w:ascii="Cambria"/>
        </w:rPr>
      </w:pPr>
    </w:p>
    <w:p w:rsidRDefault="00E366B9" w:rsidP="00E366B9" w:rsidR="00E409DE" w:rsidRPr="005B65B1">
      <w:pPr>
        <w:jc w:val="right"/>
        <w:rPr>
          <w:rFonts w:cs="Tahoma" w:hAnsi="Cambria" w:ascii="Cambria"/>
        </w:rPr>
      </w:pPr>
      <w:r w:rsidRPr="005B65B1">
        <w:rPr>
          <w:rFonts w:cs="Tahoma" w:hAnsi="Cambria" w:ascii="Cambria"/>
        </w:rPr>
        <w:t>TRGOVAČKI SUD U ZAGREBU</w:t>
      </w:r>
    </w:p>
    <w:p w:rsidRDefault="00E366B9" w:rsidP="00E366B9" w:rsidR="00E366B9" w:rsidRPr="005B65B1">
      <w:pPr>
        <w:jc w:val="right"/>
        <w:rPr>
          <w:rFonts w:cs="Tahoma" w:hAnsi="Cambria" w:ascii="Cambria"/>
        </w:rPr>
      </w:pPr>
    </w:p>
    <w:p w:rsidRDefault="00E366B9" w:rsidP="00E366B9" w:rsidR="00E366B9" w:rsidRPr="005B65B1">
      <w:pPr>
        <w:jc w:val="right"/>
        <w:rPr>
          <w:rFonts w:cs="Tahoma" w:hAnsi="Cambria" w:ascii="Cambria"/>
        </w:rPr>
      </w:pPr>
      <w:r w:rsidRPr="005B65B1">
        <w:rPr>
          <w:rFonts w:cs="Tahoma" w:hAnsi="Cambria" w:ascii="Cambria"/>
        </w:rPr>
        <w:t>Stečajni sudac</w:t>
      </w:r>
    </w:p>
    <w:p w:rsidRDefault="00E366B9" w:rsidP="005B65B1" w:rsidR="00E366B9" w:rsidRPr="005B65B1">
      <w:pPr>
        <w:rPr>
          <w:rFonts w:cs="Tahoma" w:hAnsi="Cambria" w:ascii="Cambria"/>
        </w:rPr>
      </w:pPr>
    </w:p>
    <w:p w:rsidRDefault="00E366B9" w:rsidP="00E366B9" w:rsidR="00E366B9" w:rsidRPr="005B65B1">
      <w:pPr>
        <w:jc w:val="both"/>
        <w:rPr>
          <w:rFonts w:cs="Tahoma" w:hAnsi="Cambria" w:ascii="Cambria"/>
          <w:b/>
        </w:rPr>
      </w:pPr>
      <w:r w:rsidRPr="005B65B1">
        <w:rPr>
          <w:rFonts w:cs="Tahoma" w:hAnsi="Cambria" w:ascii="Cambria"/>
          <w:b/>
        </w:rPr>
        <w:t>PREDMET: Izviješće stečajnoga upravitelja o provedenim isplatama naknada</w:t>
      </w:r>
    </w:p>
    <w:p w:rsidRDefault="00E366B9" w:rsidP="00E366B9" w:rsidR="00E366B9" w:rsidRPr="005B65B1">
      <w:pPr>
        <w:jc w:val="both"/>
        <w:rPr>
          <w:rFonts w:cs="Tahoma" w:hAnsi="Cambria" w:ascii="Cambria"/>
          <w:b/>
        </w:rPr>
      </w:pPr>
      <w:r w:rsidRPr="005B65B1">
        <w:rPr>
          <w:rFonts w:cs="Tahoma" w:hAnsi="Cambria" w:ascii="Cambria"/>
          <w:b/>
        </w:rPr>
        <w:t xml:space="preserve">         </w:t>
      </w:r>
      <w:r w:rsidR="00D228CA">
        <w:rPr>
          <w:rFonts w:cs="Tahoma" w:hAnsi="Cambria" w:ascii="Cambria"/>
          <w:b/>
        </w:rPr>
        <w:t xml:space="preserve">            </w:t>
      </w:r>
      <w:r w:rsidRPr="005B65B1">
        <w:rPr>
          <w:rFonts w:cs="Tahoma" w:hAnsi="Cambria" w:ascii="Cambria"/>
          <w:b/>
        </w:rPr>
        <w:t xml:space="preserve">radnicima po osnovu prava iz čl. 155.  St. 2. Stečajnoga zakona </w:t>
      </w:r>
    </w:p>
    <w:p w:rsidRDefault="00E366B9" w:rsidP="00E366B9" w:rsidR="00E366B9" w:rsidRPr="005B65B1">
      <w:pPr>
        <w:jc w:val="both"/>
        <w:rPr>
          <w:rFonts w:cs="Tahoma" w:hAnsi="Cambria" w:ascii="Cambria"/>
          <w:b/>
        </w:rPr>
      </w:pPr>
    </w:p>
    <w:p w:rsidRDefault="00E366B9" w:rsidP="00E366B9" w:rsidR="00E366B9" w:rsidRPr="005B65B1">
      <w:pPr>
        <w:jc w:val="both"/>
        <w:rPr>
          <w:rFonts w:cs="Tahoma" w:hAnsi="Cambria" w:ascii="Cambria"/>
        </w:rPr>
      </w:pPr>
      <w:r w:rsidRPr="005B65B1">
        <w:rPr>
          <w:rFonts w:cs="Tahoma" w:hAnsi="Cambria" w:ascii="Cambria"/>
        </w:rPr>
        <w:t>Stečajni upravitelj je sukladno odredbama  čl. 155. St. 2 Stečajnoga zakona (NN 71/15) isplatio radnicima</w:t>
      </w:r>
      <w:r w:rsidR="008F5A07" w:rsidRPr="005B65B1">
        <w:rPr>
          <w:rFonts w:cs="Tahoma" w:hAnsi="Cambria" w:ascii="Cambria"/>
        </w:rPr>
        <w:t xml:space="preserve"> stečajnoga dužnika </w:t>
      </w:r>
      <w:proofErr w:type="spellStart"/>
      <w:r w:rsidR="008F5A07" w:rsidRPr="005B65B1">
        <w:rPr>
          <w:rFonts w:cs="Tahoma" w:hAnsi="Cambria" w:ascii="Cambria"/>
        </w:rPr>
        <w:t>METALING</w:t>
      </w:r>
      <w:proofErr w:type="spellEnd"/>
      <w:r w:rsidR="008F5A07" w:rsidRPr="005B65B1">
        <w:rPr>
          <w:rFonts w:cs="Tahoma" w:hAnsi="Cambria" w:ascii="Cambria"/>
        </w:rPr>
        <w:t xml:space="preserve"> d.o.o. u stečaju, iznos do minimalne plać</w:t>
      </w:r>
      <w:r w:rsidR="00D228CA">
        <w:rPr>
          <w:rFonts w:cs="Tahoma" w:hAnsi="Cambria" w:ascii="Cambria"/>
        </w:rPr>
        <w:t>e za mjesec kolovoz</w:t>
      </w:r>
      <w:r w:rsidR="008F5A07" w:rsidRPr="005B65B1">
        <w:rPr>
          <w:rFonts w:cs="Tahoma" w:hAnsi="Cambria" w:ascii="Cambria"/>
        </w:rPr>
        <w:t xml:space="preserve"> 2015. godine</w:t>
      </w:r>
      <w:r w:rsidRPr="005B65B1">
        <w:rPr>
          <w:rFonts w:cs="Tahoma" w:hAnsi="Cambria" w:ascii="Cambria"/>
        </w:rPr>
        <w:t xml:space="preserve"> , koji uređuje prava radnika</w:t>
      </w:r>
      <w:r w:rsidR="008F5A07" w:rsidRPr="005B65B1">
        <w:rPr>
          <w:rFonts w:cs="Tahoma" w:hAnsi="Cambria" w:ascii="Cambria"/>
        </w:rPr>
        <w:t xml:space="preserve"> na način</w:t>
      </w:r>
      <w:r w:rsidRPr="005B65B1">
        <w:rPr>
          <w:rFonts w:cs="Tahoma" w:hAnsi="Cambria" w:ascii="Cambria"/>
        </w:rPr>
        <w:t>, da u troškova stečajnoga postupka  pripadaju:</w:t>
      </w:r>
    </w:p>
    <w:p w:rsidRDefault="00E366B9" w:rsidP="00E366B9" w:rsidR="00E366B9" w:rsidRPr="005B65B1">
      <w:pPr>
        <w:jc w:val="both"/>
        <w:rPr>
          <w:rFonts w:cs="Tahoma" w:hAnsi="Cambria" w:ascii="Cambria"/>
        </w:rPr>
      </w:pPr>
      <w:r w:rsidRPr="005B65B1">
        <w:rPr>
          <w:rFonts w:cs="Tahoma" w:hAnsi="Cambria" w:ascii="Cambria"/>
        </w:rPr>
        <w:t xml:space="preserve"> </w:t>
      </w:r>
    </w:p>
    <w:p w:rsidRDefault="00E366B9" w:rsidP="00E366B9" w:rsidR="008F5A07" w:rsidRPr="00D228CA">
      <w:pPr>
        <w:numPr>
          <w:ilvl w:val="0"/>
          <w:numId w:val="2"/>
        </w:numPr>
        <w:jc w:val="both"/>
        <w:rPr>
          <w:rFonts w:cs="Tahoma" w:hAnsi="Cambria" w:ascii="Cambria"/>
          <w:i/>
        </w:rPr>
      </w:pPr>
      <w:r w:rsidRPr="005B65B1">
        <w:rPr>
          <w:rFonts w:cs="Tahoma" w:hAnsi="Cambria" w:ascii="Cambria"/>
          <w:i/>
        </w:rPr>
        <w:t>tražbine neisplaćenih plaća radnika u bruto iznosu utvrđene u stečajnom postupku koje su veće od tri neisplaćene plaće koje radnik ostvaruje prema posebnom propisu, a najviše do iznosa tri neisplaćene minimalne plaće u Republici Hrvatskoj. Odredbe ove točke ne primjenjuju se na osobe koje su bile ovlaštene voditi poslove društva</w:t>
      </w:r>
      <w:r w:rsidR="008F5A07" w:rsidRPr="00D228CA">
        <w:rPr>
          <w:rFonts w:cs="Tahoma" w:hAnsi="Cambria" w:ascii="Cambria"/>
        </w:rPr>
        <w:t>.</w:t>
      </w:r>
    </w:p>
    <w:p w:rsidRDefault="008F5A07" w:rsidP="00E366B9" w:rsidR="008F5A07" w:rsidRPr="005B65B1">
      <w:pPr>
        <w:jc w:val="both"/>
        <w:rPr>
          <w:rFonts w:cs="Tahoma" w:hAnsi="Cambria" w:ascii="Cambria"/>
        </w:rPr>
      </w:pPr>
    </w:p>
    <w:p w:rsidRDefault="008F5A07" w:rsidP="00D228CA" w:rsidR="00D228CA" w:rsidRPr="00D228CA">
      <w:pPr>
        <w:jc w:val="both"/>
        <w:rPr>
          <w:rFonts w:cs="Tahoma" w:hAnsi="Cambria" w:ascii="Cambria"/>
        </w:rPr>
      </w:pPr>
      <w:r w:rsidRPr="005B65B1">
        <w:rPr>
          <w:rFonts w:cs="Tahoma" w:hAnsi="Cambria" w:ascii="Cambria"/>
        </w:rPr>
        <w:t>Temeljem raspoložive dokumentacije stečajnoga dužnika utvrđeno je da pravo na iznos do mi</w:t>
      </w:r>
      <w:r w:rsidR="00D228CA">
        <w:rPr>
          <w:rFonts w:cs="Tahoma" w:hAnsi="Cambria" w:ascii="Cambria"/>
        </w:rPr>
        <w:t>nimalne bruto plaće ostvaruje 113</w:t>
      </w:r>
      <w:r w:rsidRPr="005B65B1">
        <w:rPr>
          <w:rFonts w:cs="Tahoma" w:hAnsi="Cambria" w:ascii="Cambria"/>
        </w:rPr>
        <w:t xml:space="preserve"> radnika, </w:t>
      </w:r>
      <w:r w:rsidR="00EF2E0A" w:rsidRPr="005B65B1">
        <w:rPr>
          <w:rFonts w:cs="Tahoma" w:hAnsi="Cambria" w:ascii="Cambria"/>
        </w:rPr>
        <w:t xml:space="preserve"> iz kojega se</w:t>
      </w:r>
      <w:r w:rsidR="00D228CA">
        <w:rPr>
          <w:rFonts w:cs="Tahoma" w:hAnsi="Cambria" w:ascii="Cambria"/>
        </w:rPr>
        <w:t xml:space="preserve"> vidi da svi radnici </w:t>
      </w:r>
      <w:r w:rsidR="00EF2E0A" w:rsidRPr="005B65B1">
        <w:rPr>
          <w:rFonts w:cs="Tahoma" w:hAnsi="Cambria" w:ascii="Cambria"/>
        </w:rPr>
        <w:t xml:space="preserve"> temeljem ove isplate u cijelosti namiruju s o</w:t>
      </w:r>
      <w:r w:rsidR="00D228CA">
        <w:rPr>
          <w:rFonts w:cs="Tahoma" w:hAnsi="Cambria" w:ascii="Cambria"/>
        </w:rPr>
        <w:t>snova neisplaćene plaće za kolovoz 2015</w:t>
      </w:r>
      <w:r w:rsidRPr="005B65B1">
        <w:rPr>
          <w:rFonts w:cs="Tahoma" w:hAnsi="Cambria" w:ascii="Cambria"/>
        </w:rPr>
        <w:t>.</w:t>
      </w:r>
      <w:r w:rsidR="00D228CA">
        <w:rPr>
          <w:rFonts w:cs="Tahoma" w:hAnsi="Cambria" w:ascii="Cambria"/>
        </w:rPr>
        <w:t xml:space="preserve"> </w:t>
      </w:r>
      <w:r w:rsidR="00D228CA" w:rsidRPr="00D228CA">
        <w:rPr>
          <w:rFonts w:cs="Tahoma" w:hAnsi="Cambria" w:ascii="Cambria"/>
        </w:rPr>
        <w:t xml:space="preserve">Ukupni </w:t>
      </w:r>
      <w:r w:rsidR="00D228CA">
        <w:rPr>
          <w:rFonts w:cs="Tahoma" w:hAnsi="Cambria" w:ascii="Cambria"/>
        </w:rPr>
        <w:t>iznos koji se isplaćuje za kolovoz</w:t>
      </w:r>
      <w:r w:rsidR="00D228CA" w:rsidRPr="00D228CA">
        <w:rPr>
          <w:rFonts w:cs="Tahoma" w:hAnsi="Cambria" w:ascii="Cambria"/>
        </w:rPr>
        <w:t xml:space="preserve"> 2015. godina s osnova odredbi čl. 155.st. 2. Stečajnoga zakona, to jest kao troškovi stečaj</w:t>
      </w:r>
      <w:r w:rsidR="00D228CA">
        <w:rPr>
          <w:rFonts w:cs="Tahoma" w:hAnsi="Cambria" w:ascii="Cambria"/>
        </w:rPr>
        <w:t>noga postupka, iznosi 302.960,43</w:t>
      </w:r>
      <w:r w:rsidR="00D228CA" w:rsidRPr="00D228CA">
        <w:rPr>
          <w:rFonts w:cs="Tahoma" w:hAnsi="Cambria" w:ascii="Cambria"/>
        </w:rPr>
        <w:t xml:space="preserve"> HRK </w:t>
      </w:r>
      <w:r w:rsidR="00D228CA">
        <w:rPr>
          <w:rFonts w:cs="Tahoma" w:hAnsi="Cambria" w:ascii="Cambria"/>
        </w:rPr>
        <w:t xml:space="preserve"> </w:t>
      </w:r>
      <w:r w:rsidR="00D228CA" w:rsidRPr="00D228CA">
        <w:rPr>
          <w:rFonts w:cs="Tahoma" w:hAnsi="Cambria" w:ascii="Cambria"/>
        </w:rPr>
        <w:t>(bruto 2).</w:t>
      </w:r>
    </w:p>
    <w:p w:rsidRDefault="008F5A07" w:rsidP="00E366B9" w:rsidR="008F5A07" w:rsidRPr="005B65B1">
      <w:pPr>
        <w:jc w:val="both"/>
        <w:rPr>
          <w:rFonts w:cs="Tahoma" w:hAnsi="Cambria" w:ascii="Cambria"/>
        </w:rPr>
      </w:pPr>
    </w:p>
    <w:p w:rsidRDefault="00D228CA" w:rsidP="00E366B9" w:rsidR="00EF2E0A" w:rsidRPr="005B65B1">
      <w:pPr>
        <w:jc w:val="both"/>
        <w:rPr>
          <w:rFonts w:cs="Tahoma" w:hAnsi="Cambria" w:ascii="Cambria"/>
          <w:i/>
        </w:rPr>
      </w:pPr>
      <w:r>
        <w:rPr>
          <w:rFonts w:cs="Tahoma" w:hAnsi="Cambria" w:ascii="Cambria"/>
          <w:i/>
        </w:rPr>
        <w:t>Dokaz: Obračun dohotka / plaća za kolovoz</w:t>
      </w:r>
      <w:r w:rsidR="00EF2E0A" w:rsidRPr="005B65B1">
        <w:rPr>
          <w:rFonts w:cs="Tahoma" w:hAnsi="Cambria" w:ascii="Cambria"/>
          <w:i/>
        </w:rPr>
        <w:t xml:space="preserve"> 2015.</w:t>
      </w:r>
    </w:p>
    <w:p w:rsidRDefault="008F5A07" w:rsidP="00E366B9" w:rsidR="008F5A07" w:rsidRPr="005B65B1">
      <w:pPr>
        <w:jc w:val="both"/>
        <w:rPr>
          <w:rFonts w:cs="Tahoma" w:hAnsi="Cambria" w:ascii="Cambria"/>
        </w:rPr>
      </w:pPr>
    </w:p>
    <w:p w:rsidRDefault="00EF2E0A" w:rsidP="00E366B9" w:rsidR="00EF2E0A" w:rsidRPr="005B65B1">
      <w:pPr>
        <w:jc w:val="both"/>
        <w:rPr>
          <w:rFonts w:cs="Tahoma" w:hAnsi="Cambria" w:ascii="Cambria"/>
        </w:rPr>
      </w:pPr>
      <w:r w:rsidRPr="005B65B1">
        <w:rPr>
          <w:rFonts w:cs="Tahoma" w:hAnsi="Cambria" w:ascii="Cambria"/>
        </w:rPr>
        <w:t>Osnovica za iskazani bruto 2 je obraču</w:t>
      </w:r>
      <w:r w:rsidR="00D228CA">
        <w:rPr>
          <w:rFonts w:cs="Tahoma" w:hAnsi="Cambria" w:ascii="Cambria"/>
        </w:rPr>
        <w:t>nati bruto 1 u iznosu 258.501,93</w:t>
      </w:r>
      <w:r w:rsidRPr="005B65B1">
        <w:rPr>
          <w:rFonts w:cs="Tahoma" w:hAnsi="Cambria" w:ascii="Cambria"/>
        </w:rPr>
        <w:t xml:space="preserve"> HRK, dok će po tome istome radnici os</w:t>
      </w:r>
      <w:r w:rsidR="00D228CA">
        <w:rPr>
          <w:rFonts w:cs="Tahoma" w:hAnsi="Cambria" w:ascii="Cambria"/>
        </w:rPr>
        <w:t>tvariti neto iznos od 206.339,64</w:t>
      </w:r>
      <w:r w:rsidRPr="005B65B1">
        <w:rPr>
          <w:rFonts w:cs="Tahoma" w:hAnsi="Cambria" w:ascii="Cambria"/>
        </w:rPr>
        <w:t xml:space="preserve"> HRK.</w:t>
      </w:r>
    </w:p>
    <w:p w:rsidRDefault="005B65B1" w:rsidP="00E366B9" w:rsidR="005B65B1" w:rsidRPr="005B65B1">
      <w:pPr>
        <w:jc w:val="both"/>
        <w:rPr>
          <w:rFonts w:cs="Tahoma" w:hAnsi="Cambria" w:ascii="Cambria"/>
        </w:rPr>
      </w:pPr>
    </w:p>
    <w:p w:rsidRDefault="005B65B1" w:rsidP="005B65B1" w:rsidR="005B65B1" w:rsidRPr="005B65B1">
      <w:pPr>
        <w:jc w:val="both"/>
        <w:rPr>
          <w:rFonts w:cs="Tahoma" w:hAnsi="Cambria" w:ascii="Cambria"/>
        </w:rPr>
      </w:pPr>
      <w:r w:rsidRPr="005B65B1">
        <w:rPr>
          <w:rFonts w:cs="Tahoma" w:hAnsi="Cambria" w:ascii="Cambria"/>
        </w:rPr>
        <w:t xml:space="preserve">Slijedom gore iznijetoga, stečajni upravitelj uz ovaj podnesak stečajnom sucu dostavlja presliku </w:t>
      </w:r>
      <w:proofErr w:type="spellStart"/>
      <w:r w:rsidRPr="005B65B1">
        <w:rPr>
          <w:rFonts w:cs="Tahoma" w:hAnsi="Cambria" w:ascii="Cambria"/>
        </w:rPr>
        <w:t>JOPPD</w:t>
      </w:r>
      <w:proofErr w:type="spellEnd"/>
      <w:r w:rsidRPr="005B65B1">
        <w:rPr>
          <w:rFonts w:cs="Tahoma" w:hAnsi="Cambria" w:ascii="Cambria"/>
        </w:rPr>
        <w:t xml:space="preserve"> obrasca o provedenim uplatama s osnova javnih da</w:t>
      </w:r>
      <w:r>
        <w:rPr>
          <w:rFonts w:cs="Tahoma" w:hAnsi="Cambria" w:ascii="Cambria"/>
        </w:rPr>
        <w:t xml:space="preserve">vanja kao i  </w:t>
      </w:r>
      <w:r w:rsidRPr="005B65B1">
        <w:rPr>
          <w:rFonts w:cs="Tahoma" w:hAnsi="Cambria" w:ascii="Cambria"/>
        </w:rPr>
        <w:t xml:space="preserve"> provedenim uplatama </w:t>
      </w:r>
      <w:r w:rsidR="00D25F55">
        <w:rPr>
          <w:rFonts w:cs="Tahoma" w:hAnsi="Cambria" w:ascii="Cambria"/>
        </w:rPr>
        <w:t xml:space="preserve">neto iznosa </w:t>
      </w:r>
      <w:r w:rsidRPr="005B65B1">
        <w:rPr>
          <w:rFonts w:cs="Tahoma" w:hAnsi="Cambria" w:ascii="Cambria"/>
        </w:rPr>
        <w:t>u korist  radnika.</w:t>
      </w:r>
    </w:p>
    <w:p w:rsidRDefault="005B65B1" w:rsidP="005B65B1" w:rsidR="005B65B1">
      <w:pPr>
        <w:jc w:val="both"/>
        <w:rPr>
          <w:rFonts w:cs="Tahoma" w:hAnsi="Cambria" w:ascii="Cambria"/>
        </w:rPr>
      </w:pPr>
    </w:p>
    <w:p w:rsidRDefault="005B65B1" w:rsidP="005B65B1" w:rsidR="005B65B1" w:rsidRPr="005B65B1">
      <w:pPr>
        <w:jc w:val="both"/>
        <w:rPr>
          <w:rFonts w:cs="Tahoma" w:hAnsi="Cambria" w:ascii="Cambria"/>
          <w:i/>
        </w:rPr>
      </w:pPr>
      <w:r w:rsidRPr="005B65B1">
        <w:rPr>
          <w:rFonts w:cs="Tahoma" w:hAnsi="Cambria" w:ascii="Cambria"/>
          <w:i/>
        </w:rPr>
        <w:t xml:space="preserve">Dokaz: Potvrda o zaprimljenom obrascu </w:t>
      </w:r>
      <w:proofErr w:type="spellStart"/>
      <w:r w:rsidRPr="005B65B1">
        <w:rPr>
          <w:rFonts w:cs="Tahoma" w:hAnsi="Cambria" w:ascii="Cambria"/>
          <w:i/>
        </w:rPr>
        <w:t>JOPPD</w:t>
      </w:r>
      <w:proofErr w:type="spellEnd"/>
      <w:r w:rsidRPr="005B65B1">
        <w:rPr>
          <w:rFonts w:cs="Tahoma" w:hAnsi="Cambria" w:ascii="Cambria"/>
          <w:i/>
        </w:rPr>
        <w:t xml:space="preserve"> od strane MF PU</w:t>
      </w:r>
      <w:r w:rsidR="00D25F55">
        <w:rPr>
          <w:rFonts w:cs="Tahoma" w:hAnsi="Cambria" w:ascii="Cambria"/>
          <w:i/>
        </w:rPr>
        <w:t xml:space="preserve"> sa nadnevkom od 4.9.2018.</w:t>
      </w:r>
    </w:p>
    <w:p w:rsidRDefault="005B65B1" w:rsidP="005B65B1" w:rsidR="005B65B1">
      <w:pPr>
        <w:jc w:val="right"/>
        <w:rPr>
          <w:rFonts w:cs="Tahoma" w:hAnsi="Cambria" w:ascii="Cambria"/>
        </w:rPr>
      </w:pPr>
    </w:p>
    <w:p w:rsidRDefault="005B65B1" w:rsidP="005B65B1" w:rsidR="005B65B1" w:rsidRPr="005B65B1">
      <w:pPr>
        <w:jc w:val="right"/>
        <w:rPr>
          <w:rFonts w:cs="Tahoma" w:hAnsi="Cambria" w:ascii="Cambria"/>
        </w:rPr>
      </w:pPr>
      <w:r w:rsidRPr="005B65B1">
        <w:rPr>
          <w:rFonts w:cs="Tahoma" w:hAnsi="Cambria" w:ascii="Cambria"/>
        </w:rPr>
        <w:t>Stečajni upravitelj</w:t>
      </w:r>
    </w:p>
    <w:p w:rsidRDefault="005B65B1" w:rsidP="005B65B1" w:rsidR="005B65B1" w:rsidRPr="005B65B1">
      <w:pPr>
        <w:jc w:val="right"/>
        <w:rPr>
          <w:rFonts w:cs="Tahoma" w:hAnsi="Cambria" w:ascii="Cambria"/>
        </w:rPr>
      </w:pPr>
      <w:r w:rsidRPr="005B65B1">
        <w:rPr>
          <w:rFonts w:cs="Tahoma" w:hAnsi="Cambria" w:ascii="Cambria"/>
        </w:rPr>
        <w:t>Mato Čičak, dipl. oec.</w:t>
      </w:r>
    </w:p>
    <w:p w:rsidRDefault="005B65B1" w:rsidP="005B65B1" w:rsidR="005B65B1" w:rsidRPr="005B65B1">
      <w:pPr>
        <w:jc w:val="both"/>
        <w:rPr>
          <w:rFonts w:cs="Tahoma" w:hAnsi="Cambria" w:ascii="Cambria"/>
          <w:sz w:val="22"/>
          <w:szCs w:val="22"/>
        </w:rPr>
      </w:pPr>
    </w:p>
    <w:p w:rsidRDefault="00E409DE" w:rsidP="00D228CA" w:rsidR="00E409DE" w:rsidRPr="00323DD3">
      <w:pPr>
        <w:jc w:val="both"/>
        <w:rPr>
          <w:rFonts w:cs="Tahoma" w:hAnsi="Cambria" w:ascii="Cambria"/>
          <w:sz w:val="22"/>
          <w:szCs w:val="22"/>
        </w:rPr>
      </w:pPr>
    </w:p>
    <w:sectPr w:rsidSect="00564928" w:rsidR="00E409DE" w:rsidRPr="00323DD3">
      <w:pgSz w:h="16838" w:w="11906"/>
      <w:pgMar w:gutter="0" w:footer="709" w:header="709" w:left="1418" w:bottom="1418" w:right="1191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D1755B"/>
    <w:multiLevelType w:val="hybridMultilevel"/>
    <w:tmpl w:val="7E32C59A"/>
    <w:lvl w:tplc="E7483116" w:ilvl="0">
      <w:numFmt w:val="bullet"/>
      <w:lvlText w:val="-"/>
      <w:lvlJc w:val="left"/>
      <w:pPr>
        <w:ind w:hanging="360" w:left="720"/>
      </w:pPr>
      <w:rPr>
        <w:rFonts w:cs="Tahoma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6A735A0"/>
    <w:multiLevelType w:val="hybridMultilevel"/>
    <w:tmpl w:val="BE428714"/>
    <w:lvl w:tplc="CF741012" w:ilvl="0">
      <w:numFmt w:val="bullet"/>
      <w:lvlText w:val="-"/>
      <w:lvlJc w:val="left"/>
      <w:pPr>
        <w:ind w:hanging="360" w:left="720"/>
      </w:pPr>
      <w:rPr>
        <w:rFonts w:cs="Tahoma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50E"/>
    <w:rsid w:val="000B4982"/>
    <w:rsid w:val="00144140"/>
    <w:rsid w:val="001770BD"/>
    <w:rsid w:val="001A0C25"/>
    <w:rsid w:val="00227B43"/>
    <w:rsid w:val="00230FB4"/>
    <w:rsid w:val="002C20AD"/>
    <w:rsid w:val="00323DD3"/>
    <w:rsid w:val="00476850"/>
    <w:rsid w:val="004877D9"/>
    <w:rsid w:val="00541D70"/>
    <w:rsid w:val="00556373"/>
    <w:rsid w:val="00564928"/>
    <w:rsid w:val="005B65B1"/>
    <w:rsid w:val="00624F58"/>
    <w:rsid w:val="00674D05"/>
    <w:rsid w:val="006C4FAD"/>
    <w:rsid w:val="00745C6E"/>
    <w:rsid w:val="007D647D"/>
    <w:rsid w:val="00885315"/>
    <w:rsid w:val="008F5A07"/>
    <w:rsid w:val="009609FA"/>
    <w:rsid w:val="0096578D"/>
    <w:rsid w:val="00992464"/>
    <w:rsid w:val="00A973BA"/>
    <w:rsid w:val="00AA67CA"/>
    <w:rsid w:val="00B11622"/>
    <w:rsid w:val="00BB718E"/>
    <w:rsid w:val="00C25971"/>
    <w:rsid w:val="00CE62F6"/>
    <w:rsid w:val="00D228CA"/>
    <w:rsid w:val="00D25F55"/>
    <w:rsid w:val="00D80267"/>
    <w:rsid w:val="00DA07CC"/>
    <w:rsid w:val="00E1050E"/>
    <w:rsid w:val="00E366B9"/>
    <w:rsid w:val="00E409DE"/>
    <w:rsid w:val="00EA2622"/>
    <w:rsid w:val="00EF2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441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4414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49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98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4982"/>
    <w:rPr>
      <w:rFonts w:cs="Tahoma" w:hAnsi="Tahoma" w:ascii="Tahoma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4982"/>
    <w:rPr>
      <w:rFonts w:cs="Tahoma" w:hAnsi="Tahoma" w:ascii="Tahoma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4982"/>
    <w:rPr>
      <w:rFonts w:cs="Tahoma" w:hAnsi="Tahoma" w:ascii="Tahoma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441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4414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49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98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4982"/>
    <w:rPr>
      <w:rFonts w:ascii="Tahoma" w:cs="Tahoma" w:hAnsi="Tahoma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4982"/>
    <w:rPr>
      <w:rFonts w:ascii="Tahoma" w:cs="Tahoma" w:hAnsi="Tahoma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4982"/>
    <w:rPr>
      <w:rFonts w:ascii="Tahoma" w:cs="Tahoma" w:hAnsi="Tahoma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6146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Tlos</properties:Company>
  <properties:Pages>1</properties:Pages>
  <properties:Words>284</properties:Words>
  <properties:Characters>1610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________________________</vt:lpstr>
    </vt:vector>
  </properties:TitlesOfParts>
  <properties:LinksUpToDate>false</properties:LinksUpToDate>
  <properties:CharactersWithSpaces>1908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2018-09-05T11:01:00Z</dcterms:created>
  <dc:creator>Zlata</dc:creator>
  <cp:lastModifiedBy>Ivana Stampf</cp:lastModifiedBy>
  <cp:lastPrinted>2016-10-12T06:48:00Z</cp:lastPrinted>
  <dcterms:modified xmlns:xsi="http://www.w3.org/2001/XMLSchema-instance" xsi:type="dcterms:W3CDTF">2018-09-05T11:03:00Z</dcterms:modified>
  <cp:revision>3</cp:revision>
  <dc:title>________________________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St-1572/2015-149 / Podnesak - Izvješće stečajnog upravitelja (St-1572-15- Metaling-plaće za kolovoz 2015_.docx)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