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71a6" w14:paraId="d7b71a6" w:rsidRDefault="00CD6112" w:rsidP="00CD6112" w:rsidR="00CD6112" w:rsidRPr="000F66B9">
      <w:pPr>
        <w15:collapsed w:val="false"/>
      </w:pPr>
      <w:bookmarkStart w:name="_GoBack" w:id="0"/>
      <w:bookmarkEnd w:id="0"/>
    </w:p>
    <w:p w:rsidRDefault="00CD6112" w:rsidP="00CD6112" w:rsidR="00CD6112" w:rsidRPr="000F66B9">
      <w:r w:rsidRPr="000F66B9">
        <w:t>REPUBLIKA HRVATSKA</w:t>
      </w:r>
    </w:p>
    <w:p w:rsidRDefault="00CD6112" w:rsidP="00CD6112" w:rsidR="00CD6112" w:rsidRPr="000F66B9">
      <w:r w:rsidRPr="000F66B9">
        <w:t>TRGOVAČKI SUD U ZADRU</w:t>
      </w:r>
    </w:p>
    <w:p w:rsidRDefault="00CD6112" w:rsidP="00CD6112" w:rsidR="00CD6112" w:rsidRPr="000F66B9">
      <w:r w:rsidRPr="000F66B9">
        <w:t>Dr. Franje Tuđmana 35</w:t>
      </w:r>
    </w:p>
    <w:p w:rsidRDefault="00CD6112" w:rsidP="00CD6112" w:rsidR="00CD6112" w:rsidRPr="000F66B9">
      <w:r w:rsidRPr="000F66B9">
        <w:t>Zadar</w:t>
      </w:r>
      <w:r w:rsidRPr="000F66B9">
        <w:tab/>
      </w:r>
      <w:r w:rsidRPr="000F66B9">
        <w:tab/>
      </w:r>
      <w:r w:rsidRPr="000F66B9">
        <w:tab/>
        <w:t xml:space="preserve">          </w:t>
      </w:r>
    </w:p>
    <w:p w:rsidRDefault="00CD6112" w:rsidP="00CD6112" w:rsidR="00CD6112" w:rsidRPr="000F66B9">
      <w:pPr>
        <w:jc w:val="center"/>
      </w:pPr>
    </w:p>
    <w:p w:rsidRDefault="00CD6112" w:rsidP="00CD6112" w:rsidR="00CD6112" w:rsidRPr="000F66B9">
      <w:pPr>
        <w:jc w:val="center"/>
        <w:rPr>
          <w:bCs/>
        </w:rPr>
      </w:pPr>
      <w:r w:rsidRPr="000F66B9">
        <w:rPr>
          <w:bCs/>
        </w:rPr>
        <w:t>R E P U B L I KA   H R V A T S K A</w:t>
      </w:r>
    </w:p>
    <w:p w:rsidRDefault="00CD6112" w:rsidP="00CD6112" w:rsidR="00CD6112" w:rsidRPr="000F66B9">
      <w:pPr>
        <w:jc w:val="center"/>
        <w:rPr>
          <w:bCs/>
        </w:rPr>
      </w:pPr>
    </w:p>
    <w:p w:rsidRDefault="00CD6112" w:rsidP="00CD6112" w:rsidR="00CD6112" w:rsidRPr="000F66B9">
      <w:pPr>
        <w:jc w:val="center"/>
        <w:rPr>
          <w:bCs/>
        </w:rPr>
      </w:pPr>
      <w:r w:rsidRPr="000F66B9">
        <w:rPr>
          <w:bCs/>
        </w:rPr>
        <w:t>R J E Š E N J E</w:t>
      </w:r>
    </w:p>
    <w:p w:rsidRDefault="00CD6112" w:rsidP="00CD6112" w:rsidR="00CD6112"/>
    <w:p w:rsidRDefault="00313FB0" w:rsidP="00CD6112" w:rsidR="00CD6112">
      <w:pPr>
        <w:ind w:firstLine="708"/>
        <w:jc w:val="both"/>
      </w:pPr>
      <w:r w:rsidRPr="00951610">
        <w:t xml:space="preserve">Trgovački sud u </w:t>
      </w:r>
      <w:r>
        <w:t>Zadru OIB: 39670464653</w:t>
      </w:r>
      <w:r w:rsidRPr="00951610">
        <w:t xml:space="preserve">, po sucu tog suda </w:t>
      </w:r>
      <w:r>
        <w:t xml:space="preserve">Ardeni </w:t>
      </w:r>
      <w:proofErr w:type="spellStart"/>
      <w:r>
        <w:t>Bajlo</w:t>
      </w:r>
      <w:proofErr w:type="spellEnd"/>
      <w:r w:rsidRPr="00951610">
        <w:t>, kao stečajno</w:t>
      </w:r>
      <w:r>
        <w:t>j sutkinji</w:t>
      </w:r>
      <w:r w:rsidR="00CD6112">
        <w:t xml:space="preserve">, povodom prijedloga dužnika ŽUPANIJSKI RADIO ŠIBENIK d.o.o., Šibenik, Obala </w:t>
      </w:r>
      <w:proofErr w:type="spellStart"/>
      <w:r w:rsidR="00CD6112">
        <w:t>palih</w:t>
      </w:r>
      <w:proofErr w:type="spellEnd"/>
      <w:r w:rsidR="00CD6112">
        <w:t xml:space="preserve"> omladinaca </w:t>
      </w:r>
      <w:r w:rsidR="005D2099">
        <w:t>4</w:t>
      </w:r>
      <w:r w:rsidR="00CD6112">
        <w:t>, Šibenik, OIB:</w:t>
      </w:r>
      <w:r w:rsidR="00364034">
        <w:t xml:space="preserve"> </w:t>
      </w:r>
      <w:r w:rsidR="00CD6112">
        <w:t xml:space="preserve">50868563028, za otvaranje </w:t>
      </w:r>
      <w:proofErr w:type="spellStart"/>
      <w:r w:rsidR="00CD6112">
        <w:t>predstečajnog</w:t>
      </w:r>
      <w:proofErr w:type="spellEnd"/>
      <w:r w:rsidR="00CD6112">
        <w:t xml:space="preserve"> postupka, dana 06. travnja 2016.,</w:t>
      </w:r>
    </w:p>
    <w:p w:rsidRDefault="00CD6112" w:rsidP="00CD6112" w:rsidR="00CD6112">
      <w:pPr>
        <w:rPr>
          <w:b/>
        </w:rPr>
      </w:pPr>
    </w:p>
    <w:p w:rsidRDefault="00CD6112" w:rsidP="00CD6112" w:rsidR="00CD6112">
      <w:pPr>
        <w:jc w:val="center"/>
        <w:rPr>
          <w:b/>
        </w:rPr>
      </w:pPr>
      <w:r>
        <w:rPr>
          <w:b/>
        </w:rPr>
        <w:t>r i j e š i o  j e</w:t>
      </w:r>
    </w:p>
    <w:p w:rsidRDefault="00CD6112" w:rsidP="00CD6112" w:rsidR="00CD6112">
      <w:pPr>
        <w:rPr>
          <w:b/>
        </w:rPr>
      </w:pPr>
    </w:p>
    <w:p w:rsidRDefault="00CD6112" w:rsidP="00CD6112" w:rsidR="00CD6112">
      <w:pPr>
        <w:jc w:val="both"/>
        <w:rPr>
          <w:b/>
        </w:rPr>
      </w:pPr>
      <w:r>
        <w:t>I.</w:t>
      </w:r>
      <w:r>
        <w:tab/>
        <w:t xml:space="preserve">O t v a r a   s e   </w:t>
      </w:r>
      <w:proofErr w:type="spellStart"/>
      <w:r>
        <w:t>predstečajni</w:t>
      </w:r>
      <w:proofErr w:type="spellEnd"/>
      <w:r>
        <w:t xml:space="preserve"> postupak nad dužnikom</w:t>
      </w:r>
      <w:r>
        <w:rPr>
          <w:b/>
        </w:rPr>
        <w:t xml:space="preserve"> </w:t>
      </w:r>
      <w:r>
        <w:t xml:space="preserve">ŽUPANIJSKI RADIO ŠIBENIK d.o.o., Šibenik, Obala </w:t>
      </w:r>
      <w:proofErr w:type="spellStart"/>
      <w:r>
        <w:t>palih</w:t>
      </w:r>
      <w:proofErr w:type="spellEnd"/>
      <w:r>
        <w:t xml:space="preserve"> omladinaca </w:t>
      </w:r>
      <w:r w:rsidR="005D2099">
        <w:t>4</w:t>
      </w:r>
      <w:r>
        <w:t>, Šibenik, OIB:</w:t>
      </w:r>
      <w:r w:rsidR="0058333A">
        <w:t xml:space="preserve"> </w:t>
      </w:r>
      <w:r>
        <w:t>50868563028.</w:t>
      </w:r>
      <w:r>
        <w:rPr>
          <w:b/>
        </w:rPr>
        <w:t xml:space="preserve"> </w:t>
      </w:r>
    </w:p>
    <w:p w:rsidRDefault="00CD6112" w:rsidP="00CD6112" w:rsidR="00CD6112">
      <w:pPr>
        <w:ind w:hanging="192" w:left="900"/>
        <w:jc w:val="both"/>
        <w:rPr>
          <w:b/>
        </w:rPr>
      </w:pPr>
    </w:p>
    <w:p w:rsidRDefault="00CD6112" w:rsidP="00CD6112" w:rsidR="00CD6112" w:rsidRPr="00CD6112">
      <w:pPr>
        <w:jc w:val="both"/>
        <w:rPr>
          <w:b/>
        </w:rPr>
      </w:pPr>
      <w:r>
        <w:t>II.</w:t>
      </w:r>
      <w:r>
        <w:tab/>
        <w:t xml:space="preserve">Za povjerenika se imenuje </w:t>
      </w:r>
      <w:r w:rsidR="0058333A" w:rsidRPr="00BD0221">
        <w:t xml:space="preserve">Edvin </w:t>
      </w:r>
      <w:r w:rsidR="0058333A">
        <w:t xml:space="preserve">Šimunov iz Zadra, </w:t>
      </w:r>
      <w:proofErr w:type="spellStart"/>
      <w:r w:rsidR="0058333A">
        <w:t>Poljanska</w:t>
      </w:r>
      <w:proofErr w:type="spellEnd"/>
      <w:r w:rsidR="0058333A">
        <w:t xml:space="preserve"> 9, </w:t>
      </w:r>
      <w:r w:rsidR="0058333A" w:rsidRPr="00BD0221">
        <w:t>OIB 681</w:t>
      </w:r>
      <w:r w:rsidR="0058333A">
        <w:t>67380523</w:t>
      </w:r>
      <w:r w:rsidR="0058333A" w:rsidRPr="0058333A">
        <w:t>.</w:t>
      </w:r>
    </w:p>
    <w:p w:rsidRDefault="00CD6112" w:rsidP="00CD6112" w:rsidR="00CD6112">
      <w:pPr>
        <w:jc w:val="both"/>
        <w:rPr>
          <w:b/>
        </w:rPr>
      </w:pPr>
    </w:p>
    <w:p w:rsidRDefault="00CD6112" w:rsidP="00CD6112" w:rsidR="00CD6112">
      <w:pPr>
        <w:jc w:val="both"/>
      </w:pPr>
      <w:r>
        <w:t>III.</w:t>
      </w:r>
      <w:r>
        <w:tab/>
        <w:t>Pozivaju se vjerovnici dužnika ŽUPANIJSKI RADIO ŠIBENIK d.o.o., Š</w:t>
      </w:r>
      <w:r w:rsidR="005D2099">
        <w:t xml:space="preserve">ibenik, Obala </w:t>
      </w:r>
      <w:proofErr w:type="spellStart"/>
      <w:r w:rsidR="005D2099">
        <w:t>palih</w:t>
      </w:r>
      <w:proofErr w:type="spellEnd"/>
      <w:r w:rsidR="005D2099">
        <w:t xml:space="preserve"> omladinaca 4</w:t>
      </w:r>
      <w:r>
        <w:t>, Šibenik, OIB:</w:t>
      </w:r>
      <w:r w:rsidR="0058333A">
        <w:t xml:space="preserve"> </w:t>
      </w:r>
      <w:r>
        <w:t xml:space="preserve">50868563028 da nadležnoj jedinici Financijske agencije u roku od 15 (petnaest) dana od dana objave ovog rješenja na stranici e-Oglasna ploča sukladno čl. 34. st. 1. </w:t>
      </w:r>
      <w:proofErr w:type="spellStart"/>
      <w:r>
        <w:t>toč</w:t>
      </w:r>
      <w:proofErr w:type="spellEnd"/>
      <w:r>
        <w:t xml:space="preserve">. 2. </w:t>
      </w:r>
      <w:r w:rsidR="0058333A">
        <w:t xml:space="preserve">Stečajnog zakona (Narodne novine 71/15) </w:t>
      </w:r>
      <w:r>
        <w:t>prijave svoje tražbine.</w:t>
      </w:r>
    </w:p>
    <w:p w:rsidRDefault="00CD6112" w:rsidP="00CD6112" w:rsidR="00CD6112">
      <w:pPr>
        <w:ind w:firstLine="708"/>
        <w:jc w:val="both"/>
      </w:pPr>
    </w:p>
    <w:p w:rsidRDefault="00CD6112" w:rsidP="00CD6112" w:rsidR="00CD6112">
      <w:pPr>
        <w:jc w:val="both"/>
      </w:pPr>
      <w:r>
        <w:t>IV.</w:t>
      </w:r>
      <w:r>
        <w:tab/>
        <w:t xml:space="preserve">Pozivaju se dužnik i povjerenik </w:t>
      </w:r>
      <w:r w:rsidR="009E2E05" w:rsidRPr="00BD0221">
        <w:t xml:space="preserve">Edvin </w:t>
      </w:r>
      <w:r w:rsidR="009E2E05">
        <w:t>Šimunov</w:t>
      </w:r>
      <w:r>
        <w:t xml:space="preserve">, da u roku od 8 (osam) dana od objave tablice prijavljenih tražbina, dostave nadležnoj jedinici Financijske agencije pisano očitovanje o svakoj prijavljenoj tražbini, priznaju li je ili osporavaju, uz obveznu naznaku iznosa za koji se tražbina osporava i razloga osporavanja. </w:t>
      </w:r>
    </w:p>
    <w:p w:rsidRDefault="00CD6112" w:rsidP="00CD6112" w:rsidR="00CD6112">
      <w:pPr>
        <w:jc w:val="both"/>
        <w:rPr>
          <w:b/>
        </w:rPr>
      </w:pPr>
    </w:p>
    <w:p w:rsidRDefault="00CD6112" w:rsidP="00CD6112" w:rsidR="00CD6112">
      <w:pPr>
        <w:jc w:val="both"/>
      </w:pPr>
      <w:r>
        <w:t>V.</w:t>
      </w:r>
      <w:r>
        <w:tab/>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CD6112" w:rsidP="00CD6112" w:rsidR="00CD6112">
      <w:pPr>
        <w:jc w:val="both"/>
      </w:pPr>
    </w:p>
    <w:p w:rsidRDefault="00CD6112" w:rsidP="00CD6112" w:rsidR="00CD6112">
      <w:pPr>
        <w:jc w:val="both"/>
      </w:pPr>
      <w:r>
        <w:t>VI.</w:t>
      </w:r>
      <w:r>
        <w:tab/>
        <w:t>Poziva se dužnik da vjerovnicima i povjereniku omogući uvid u isprave iz kojih proizlaze tražbine navedene u popisu imovine i obveza.</w:t>
      </w:r>
    </w:p>
    <w:p w:rsidRDefault="00CD6112" w:rsidP="00CD6112" w:rsidR="00CD6112">
      <w:pPr>
        <w:jc w:val="both"/>
        <w:rPr>
          <w:b/>
        </w:rPr>
      </w:pPr>
      <w:r>
        <w:tab/>
      </w:r>
    </w:p>
    <w:p w:rsidRDefault="00CD6112" w:rsidP="00CD6112" w:rsidR="00CD6112">
      <w:pPr>
        <w:jc w:val="both"/>
      </w:pPr>
      <w:r>
        <w:t>VII.</w:t>
      </w:r>
      <w:r>
        <w:tab/>
        <w:t xml:space="preserve">Pozivaju se dužnikovi dužnici da svoje dospjele obveze bez odgode ispune dužniku. </w:t>
      </w:r>
    </w:p>
    <w:p w:rsidRDefault="00CD6112" w:rsidP="00CD6112" w:rsidR="00CD6112">
      <w:pPr>
        <w:jc w:val="both"/>
      </w:pPr>
    </w:p>
    <w:p w:rsidRDefault="00CD6112" w:rsidP="00CD6112" w:rsidR="00CD6112">
      <w:pPr>
        <w:jc w:val="both"/>
      </w:pPr>
      <w:r>
        <w:t>VIII.</w:t>
      </w:r>
      <w:r>
        <w:tab/>
        <w:t>Pozivaju se vjerovnici, dužnik i  povjerenik na</w:t>
      </w:r>
    </w:p>
    <w:p w:rsidRDefault="00CD6112" w:rsidP="00CD6112" w:rsidR="00CD6112">
      <w:pPr>
        <w:jc w:val="both"/>
      </w:pPr>
    </w:p>
    <w:p w:rsidRDefault="00CD6112" w:rsidP="00CD6112" w:rsidR="00CD6112">
      <w:pPr>
        <w:jc w:val="both"/>
        <w:rPr>
          <w:b/>
        </w:rPr>
      </w:pPr>
      <w:r>
        <w:t xml:space="preserve">ročište za ispitivanje tražbina koje se zakazuje za dan </w:t>
      </w:r>
      <w:r w:rsidR="009E2E05">
        <w:rPr>
          <w:b/>
        </w:rPr>
        <w:t>03. lipnja</w:t>
      </w:r>
      <w:r>
        <w:rPr>
          <w:b/>
        </w:rPr>
        <w:t xml:space="preserve"> 2016. u 10,00 sati kod Trgovačkog suda u Zadru, Stalne službe u Šibeniku, Stjepana Radića 81, sudnica broj 212. </w:t>
      </w:r>
    </w:p>
    <w:p w:rsidRDefault="00CD6112" w:rsidP="00CD6112" w:rsidR="00CD6112">
      <w:pPr>
        <w:jc w:val="both"/>
        <w:rPr>
          <w:b/>
        </w:rPr>
      </w:pPr>
    </w:p>
    <w:p w:rsidRDefault="00CD6112" w:rsidP="00CD6112" w:rsidR="00CD6112">
      <w:pPr>
        <w:jc w:val="both"/>
      </w:pPr>
      <w:r>
        <w:t>IX.</w:t>
      </w:r>
      <w:r>
        <w:tab/>
        <w:t xml:space="preserve">Određuje se upis zabilježbe otvaranja </w:t>
      </w:r>
      <w:proofErr w:type="spellStart"/>
      <w:r>
        <w:t>predstečajnog</w:t>
      </w:r>
      <w:proofErr w:type="spellEnd"/>
      <w:r>
        <w:t xml:space="preserve"> postupka u registar Trgovačkog suda u Zadru, Stalne službe u Šibeniku, kao i u javne knjige, registre, upisnike i očevidnike u kojima je dužnik upisan kao nositelj nekog prava.</w:t>
      </w:r>
    </w:p>
    <w:p w:rsidRDefault="00CD6112" w:rsidP="00CD6112" w:rsidR="00CD6112">
      <w:pPr>
        <w:jc w:val="both"/>
      </w:pPr>
      <w:r>
        <w:lastRenderedPageBreak/>
        <w:t>X.</w:t>
      </w:r>
      <w:r>
        <w:tab/>
        <w:t xml:space="preserve">Rješenje o otvaranju </w:t>
      </w:r>
      <w:proofErr w:type="spellStart"/>
      <w:r>
        <w:t>predstečajnog</w:t>
      </w:r>
      <w:proofErr w:type="spellEnd"/>
      <w:r>
        <w:t xml:space="preserve"> postupka dostavit će se Financijskog agenciji uz popis tražbina i vjerovnika koje je dužnik dostavio uz prijedlog za otvaranje </w:t>
      </w:r>
      <w:proofErr w:type="spellStart"/>
      <w:r>
        <w:t>predstečajnog</w:t>
      </w:r>
      <w:proofErr w:type="spellEnd"/>
      <w:r>
        <w:t xml:space="preserve"> postupka.</w:t>
      </w:r>
    </w:p>
    <w:p w:rsidRDefault="00CD6112" w:rsidP="00CD6112" w:rsidR="00CD6112"/>
    <w:p w:rsidRDefault="00CD6112" w:rsidP="00CD6112" w:rsidR="00CD6112">
      <w:pPr>
        <w:jc w:val="center"/>
      </w:pPr>
      <w:r>
        <w:t>Obrazloženje</w:t>
      </w:r>
    </w:p>
    <w:p w:rsidRDefault="00CD6112" w:rsidP="00CD6112" w:rsidR="00CD6112"/>
    <w:p w:rsidRDefault="00CD6112" w:rsidP="00CD6112" w:rsidR="00CD6112">
      <w:pPr>
        <w:jc w:val="both"/>
      </w:pPr>
      <w:r>
        <w:tab/>
        <w:t xml:space="preserve">Dužnik je ovom Sudu podnio prijedlog za otvaranje </w:t>
      </w:r>
      <w:proofErr w:type="spellStart"/>
      <w:r>
        <w:t>predstečajnog</w:t>
      </w:r>
      <w:proofErr w:type="spellEnd"/>
      <w:r>
        <w:t xml:space="preserve"> postupka sukladno čl. 4. st. 2. Stečajnog zakona (Narodne novine 71/15) navodeći da kod istoga postoji </w:t>
      </w:r>
      <w:proofErr w:type="spellStart"/>
      <w:r>
        <w:t>predstečajni</w:t>
      </w:r>
      <w:proofErr w:type="spellEnd"/>
      <w:r>
        <w:t xml:space="preserve"> razlog prijeteće nesposobnosti za plaćanje. </w:t>
      </w:r>
    </w:p>
    <w:p w:rsidRDefault="00CD6112" w:rsidP="00CD6112" w:rsidR="00CD6112">
      <w:pPr>
        <w:jc w:val="both"/>
      </w:pPr>
      <w:r>
        <w:tab/>
        <w:t>Dužnik je uz prijedlog dostavio sudu bilancu stanja na dan 31.12.2015., račun dobiti i gubitka na dan 31.12.2015., opis pregovora sa vjerovnicima, dokaz o ukupnoj aktivi i dokaz o ukupnom prihodu za prethodnu godinu kao i broju zaposlenih, plan restrukturiranja.</w:t>
      </w:r>
    </w:p>
    <w:p w:rsidRDefault="00CD6112" w:rsidP="00A7577A" w:rsidR="00CD6112">
      <w:pPr>
        <w:ind w:firstLine="708"/>
        <w:jc w:val="both"/>
      </w:pPr>
      <w:r>
        <w:t>Sud je utvrdio kako plan restrukturiranja sadrži sve elemente propisane člankom 27. Stečajnog zakona.</w:t>
      </w:r>
    </w:p>
    <w:p w:rsidRDefault="00CD6112" w:rsidP="00CD6112" w:rsidR="00CD6112">
      <w:pPr>
        <w:jc w:val="both"/>
      </w:pPr>
      <w:r>
        <w:tab/>
        <w:t xml:space="preserve">U smislu čl. 4. Stečajnog zakona </w:t>
      </w:r>
      <w:proofErr w:type="spellStart"/>
      <w:r>
        <w:t>predstečajni</w:t>
      </w:r>
      <w:proofErr w:type="spellEnd"/>
      <w:r>
        <w:t xml:space="preserve"> postupak može se otvoriti ako sud utvrdi postojanje prijeteće nesposobnosti za plaćanje. Prijeteća nesposobnost za plaćanje postoji ako sud stekne uvjerenje da dužnik svoje postojeće obveze neće moći ispuniti po dospijeću. Nadalje, stavkom 2. istog članka citiranog zakona smatrat će se da postoji prijeteća nesposobnost za plaćanje ako nisu nastale okolnosti zbog kojih se smatra da je dužnik postao nesposobna za plaćanje i ako:</w:t>
      </w:r>
    </w:p>
    <w:p w:rsidRDefault="00CD6112" w:rsidP="00CD6112" w:rsidR="00CD6112">
      <w:pPr>
        <w:pStyle w:val="Odlomakpopisa"/>
        <w:numPr>
          <w:ilvl w:val="0"/>
          <w:numId w:val="1"/>
        </w:numPr>
        <w:jc w:val="both"/>
      </w:pPr>
      <w:r>
        <w:t xml:space="preserve">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 </w:t>
      </w:r>
    </w:p>
    <w:p w:rsidRDefault="00CD6112" w:rsidP="00CD6112" w:rsidR="00CD6112">
      <w:pPr>
        <w:pStyle w:val="Odlomakpopisa"/>
        <w:numPr>
          <w:ilvl w:val="0"/>
          <w:numId w:val="1"/>
        </w:numPr>
        <w:jc w:val="both"/>
      </w:pPr>
      <w:r>
        <w:t>duže od 30 dana kasni s isplatom plaće koja radniku pripada prema ugovoru o radu, pravilniku o radu, kolektivnom ugovoru ili posebnom propisu odnosno prema drugom aktu kojim se uređuju obveze poslodavca prema radniku ili</w:t>
      </w:r>
    </w:p>
    <w:p w:rsidRDefault="00CD6112" w:rsidP="00CD6112" w:rsidR="00CD6112">
      <w:pPr>
        <w:pStyle w:val="Odlomakpopisa"/>
        <w:numPr>
          <w:ilvl w:val="0"/>
          <w:numId w:val="1"/>
        </w:numPr>
        <w:jc w:val="both"/>
      </w:pPr>
      <w:r>
        <w:t xml:space="preserve">u roku od 30 dana ne uplati doprinose i poreze prema plaći iz podstavka 2. ovog stavka, računajući do dana kada je radniku bio dužan isplatiti plaću. </w:t>
      </w:r>
    </w:p>
    <w:p w:rsidRDefault="00CD6112" w:rsidP="00CD6112" w:rsidR="00A7577A">
      <w:pPr>
        <w:ind w:firstLine="708"/>
        <w:jc w:val="both"/>
      </w:pPr>
      <w:r>
        <w:t xml:space="preserve">Sud je pregledom priložene dokumentacije utvrdio da su ispunjenje pretpostavke za otvaranje </w:t>
      </w:r>
      <w:proofErr w:type="spellStart"/>
      <w:r>
        <w:t>predstečajnog</w:t>
      </w:r>
      <w:proofErr w:type="spellEnd"/>
      <w:r>
        <w:t xml:space="preserve"> postupka nad dužnikom budući da</w:t>
      </w:r>
      <w:r w:rsidR="00A7577A">
        <w:t xml:space="preserve"> kod dužnika postoji prijeteća nesposobnost za plaćanje jer isti u Očevidniku redoslijeda osnova za plaćanje ima više evidentiranih neizvršenih osnova za plaćanje.</w:t>
      </w:r>
    </w:p>
    <w:p w:rsidRDefault="00CD6112" w:rsidP="00A7577A" w:rsidR="00CD6112">
      <w:pPr>
        <w:ind w:firstLine="708"/>
        <w:jc w:val="both"/>
        <w:rPr>
          <w:b/>
        </w:rPr>
      </w:pPr>
      <w:r>
        <w:t>Uzimajući u obzir naprijed navedeno, Sud je sukladno čl. 33. st. 1. Stečajnog zakona odlučio kao u točki I. izreke ovog rješenja, dok je točkom II. imenovao povjerenika</w:t>
      </w:r>
      <w:r w:rsidR="00A7577A">
        <w:t xml:space="preserve"> automatskim odabirom</w:t>
      </w:r>
      <w:r>
        <w:t>, a sukladno st. 2. istog članka citiranog Zakona.</w:t>
      </w:r>
    </w:p>
    <w:p w:rsidRDefault="00CD6112" w:rsidP="00CD6112" w:rsidR="00CD6112">
      <w:pPr>
        <w:ind w:firstLine="708"/>
        <w:jc w:val="both"/>
      </w:pPr>
      <w:r>
        <w:t>Temeljem odredbe članka 39. Stečajnog zakona Financijskoj agenciji dostavlja se popis vjerovnika sa tražbinama koje je dužnik naveo u svojem Popisu imovine i obveza, dostavljenom uz prijedlog.</w:t>
      </w:r>
    </w:p>
    <w:p w:rsidRDefault="00CD6112" w:rsidP="00CD6112" w:rsidR="00CD6112">
      <w:pPr>
        <w:ind w:firstLine="708"/>
        <w:jc w:val="both"/>
      </w:pPr>
      <w:r>
        <w:t xml:space="preserve">Nadalje, izreka rješenja u točkama I., te III.-X. temelji se na odredbi članka 34. Stečajnog zakona. </w:t>
      </w:r>
    </w:p>
    <w:p w:rsidRDefault="00CD6112" w:rsidP="00CD6112" w:rsidR="00CD6112">
      <w:pPr>
        <w:ind w:firstLine="708"/>
      </w:pPr>
      <w:r>
        <w:t>Slijedom navedenoga odlučeno je kao u izreci.</w:t>
      </w:r>
    </w:p>
    <w:p w:rsidRDefault="00CD6112" w:rsidP="00CD6112" w:rsidR="00CD6112">
      <w:pPr>
        <w:ind w:left="708"/>
        <w:jc w:val="both"/>
      </w:pPr>
    </w:p>
    <w:p w:rsidRDefault="00CD6112" w:rsidP="00CD6112" w:rsidR="00CD6112">
      <w:pPr>
        <w:ind w:firstLine="708"/>
        <w:jc w:val="center"/>
      </w:pPr>
      <w:r>
        <w:t xml:space="preserve">U Zadru </w:t>
      </w:r>
      <w:r w:rsidR="00A7577A">
        <w:t>06. travnja 2016</w:t>
      </w:r>
      <w:r>
        <w:t xml:space="preserve">. </w:t>
      </w:r>
    </w:p>
    <w:p w:rsidRDefault="00CD6112" w:rsidP="00CD6112" w:rsidR="00CD6112">
      <w:pPr>
        <w:jc w:val="both"/>
      </w:pPr>
    </w:p>
    <w:p w:rsidRDefault="006F0D39" w:rsidP="00A7577A" w:rsidR="00CD6112">
      <w:pPr>
        <w:jc w:val="right"/>
      </w:pPr>
      <w:r>
        <w:tab/>
      </w:r>
      <w:r>
        <w:tab/>
      </w:r>
      <w:r>
        <w:tab/>
      </w:r>
      <w:r>
        <w:tab/>
      </w:r>
      <w:r>
        <w:tab/>
      </w:r>
      <w:r w:rsidR="00CD6112">
        <w:t xml:space="preserve"> </w:t>
      </w:r>
      <w:r>
        <w:t>Stečajna s</w:t>
      </w:r>
      <w:r w:rsidR="00CD6112">
        <w:t>utkinja</w:t>
      </w:r>
    </w:p>
    <w:p w:rsidRDefault="00CD6112" w:rsidP="00A7577A" w:rsidR="00CD6112">
      <w:pPr>
        <w:jc w:val="right"/>
      </w:pPr>
      <w:r>
        <w:tab/>
      </w:r>
      <w:r>
        <w:tab/>
      </w:r>
      <w:r>
        <w:tab/>
      </w:r>
      <w:r>
        <w:tab/>
      </w:r>
      <w:r>
        <w:tab/>
      </w:r>
      <w:r>
        <w:tab/>
      </w:r>
      <w:r>
        <w:tab/>
      </w:r>
      <w:r>
        <w:tab/>
        <w:t xml:space="preserve">  </w:t>
      </w:r>
      <w:r w:rsidR="006F0D39">
        <w:t xml:space="preserve">Ardena </w:t>
      </w:r>
      <w:proofErr w:type="spellStart"/>
      <w:r w:rsidR="006F0D39">
        <w:t>Bajlo</w:t>
      </w:r>
      <w:proofErr w:type="spellEnd"/>
    </w:p>
    <w:p w:rsidRDefault="00CD6112" w:rsidP="00CD6112" w:rsidR="00CD6112">
      <w:pPr>
        <w:jc w:val="both"/>
        <w:rPr>
          <w:b/>
        </w:rPr>
      </w:pPr>
    </w:p>
    <w:p w:rsidRDefault="00CD6112" w:rsidP="00CD6112" w:rsidR="00CD6112">
      <w:pPr>
        <w:jc w:val="both"/>
        <w:rPr>
          <w:b/>
        </w:rPr>
      </w:pPr>
    </w:p>
    <w:p w:rsidRDefault="00CD6112" w:rsidP="00CD6112" w:rsidR="00CD6112">
      <w:pPr>
        <w:jc w:val="both"/>
        <w:rPr>
          <w:b/>
        </w:rPr>
      </w:pPr>
    </w:p>
    <w:p w:rsidRDefault="00CD6112" w:rsidP="00CD6112" w:rsidR="00CD6112">
      <w:pPr>
        <w:jc w:val="both"/>
      </w:pPr>
      <w:r>
        <w:lastRenderedPageBreak/>
        <w:t>POUKA O PRAVNOM LIJEKU:</w:t>
      </w:r>
    </w:p>
    <w:p w:rsidRDefault="00CD6112" w:rsidP="00CD6112" w:rsidR="00CD6112">
      <w:pPr>
        <w:jc w:val="both"/>
      </w:pPr>
      <w:r>
        <w:t xml:space="preserve">Protiv ovog rješenja žalbu može podnijeti osoba ovlaštena za zastupanje dužnika po zakonu (čl. 33.st.4. Stečajnog zakona) u roku od 8 (osam) dana od dana primitka. Žalba se ulaže putem ovog Suda u 3 (tri) istovjetna primjerka, a o žalbi odlučuje Visoki trgovački sud Republike Hrvatske  </w:t>
      </w:r>
    </w:p>
    <w:p w:rsidRDefault="00CD6112" w:rsidP="00CD6112" w:rsidR="00CD6112">
      <w:pPr>
        <w:ind w:firstLine="705"/>
        <w:jc w:val="both"/>
      </w:pPr>
    </w:p>
    <w:p w:rsidRDefault="00CD6112" w:rsidP="00CD6112" w:rsidR="00CD6112">
      <w:pPr>
        <w:ind w:hanging="705" w:left="705"/>
        <w:rPr>
          <w:color w:val="000000"/>
        </w:rPr>
      </w:pPr>
    </w:p>
    <w:p w:rsidRDefault="00CD6112" w:rsidP="00CD6112" w:rsidR="00CD6112">
      <w:pPr>
        <w:ind w:hanging="705" w:left="705"/>
        <w:rPr>
          <w:color w:val="000000"/>
        </w:rPr>
      </w:pPr>
    </w:p>
    <w:p w:rsidRDefault="00543C76" w:rsidP="00543C76" w:rsidR="00543C76" w:rsidRPr="009969B9">
      <w:r w:rsidRPr="009969B9">
        <w:t>DNA:</w:t>
      </w:r>
    </w:p>
    <w:p w:rsidRDefault="00543C76" w:rsidP="00543C76" w:rsidR="00543C76">
      <w:pPr>
        <w:ind w:hanging="705" w:left="705"/>
      </w:pPr>
      <w:r w:rsidRPr="009969B9">
        <w:t>-</w:t>
      </w:r>
      <w:r w:rsidRPr="009969B9">
        <w:tab/>
      </w:r>
      <w:r>
        <w:t>e-Oglasna ploča sudova uz plan restrukturiranja (ls 5-40)</w:t>
      </w:r>
    </w:p>
    <w:p w:rsidRDefault="00543C76" w:rsidP="00543C76" w:rsidR="00543C76">
      <w:pPr>
        <w:ind w:hanging="705" w:left="705"/>
      </w:pPr>
      <w:r>
        <w:t xml:space="preserve">- </w:t>
      </w:r>
      <w:r>
        <w:tab/>
        <w:t>FINA-i Šibenik i elektronskim putem, uz popis imovine i obveza (vjerovnika) (list 30-40),</w:t>
      </w:r>
    </w:p>
    <w:p w:rsidRDefault="00543C76" w:rsidP="00543C76" w:rsidR="00543C76">
      <w:pPr>
        <w:ind w:hanging="705" w:left="705"/>
      </w:pPr>
      <w:r>
        <w:t>-</w:t>
      </w:r>
      <w:r>
        <w:tab/>
        <w:t>povjereniku</w:t>
      </w:r>
      <w:r w:rsidRPr="00596CA2">
        <w:t xml:space="preserve"> </w:t>
      </w:r>
      <w:r>
        <w:t xml:space="preserve">Edvinu Šimunovu, uz presliku spisa </w:t>
      </w:r>
    </w:p>
    <w:p w:rsidRDefault="00543C76" w:rsidP="00543C76" w:rsidR="00543C76" w:rsidRPr="007E0FEA">
      <w:pPr>
        <w:rPr>
          <w:color w:val="000000"/>
        </w:rPr>
      </w:pPr>
      <w:r>
        <w:rPr>
          <w:color w:val="000000"/>
        </w:rPr>
        <w:t>-</w:t>
      </w:r>
      <w:r>
        <w:rPr>
          <w:color w:val="000000"/>
        </w:rPr>
        <w:tab/>
        <w:t>Sudskom r</w:t>
      </w:r>
      <w:r w:rsidRPr="007E0FEA">
        <w:rPr>
          <w:color w:val="000000"/>
        </w:rPr>
        <w:t>egistru</w:t>
      </w:r>
      <w:r>
        <w:rPr>
          <w:color w:val="000000"/>
        </w:rPr>
        <w:t>, Stalna služba Šibenik</w:t>
      </w:r>
    </w:p>
    <w:p w:rsidRDefault="00543C76" w:rsidP="00543C76" w:rsidR="00543C76" w:rsidRPr="009969B9">
      <w:r>
        <w:t>-</w:t>
      </w:r>
      <w:r>
        <w:tab/>
        <w:t>ŽDO-Šibenik</w:t>
      </w:r>
    </w:p>
    <w:p w:rsidRDefault="00543C76" w:rsidP="00543C76" w:rsidR="00543C76" w:rsidRPr="007E0FEA">
      <w:pPr>
        <w:rPr>
          <w:color w:val="000000"/>
        </w:rPr>
      </w:pPr>
      <w:r w:rsidRPr="009969B9">
        <w:t>-</w:t>
      </w:r>
      <w:r w:rsidRPr="009969B9">
        <w:tab/>
      </w:r>
      <w:r w:rsidRPr="007E0FEA">
        <w:rPr>
          <w:color w:val="000000"/>
        </w:rPr>
        <w:t xml:space="preserve">Poreznoj upravi </w:t>
      </w:r>
      <w:r>
        <w:rPr>
          <w:color w:val="000000"/>
        </w:rPr>
        <w:t>Šibenik</w:t>
      </w:r>
    </w:p>
    <w:p w:rsidRDefault="00543C76" w:rsidP="00543C76" w:rsidR="00543C76" w:rsidRPr="007E0FEA">
      <w:pPr>
        <w:rPr>
          <w:color w:val="000000"/>
        </w:rPr>
      </w:pPr>
      <w:r>
        <w:rPr>
          <w:color w:val="000000"/>
        </w:rPr>
        <w:t>-</w:t>
      </w:r>
      <w:r>
        <w:rPr>
          <w:color w:val="000000"/>
        </w:rPr>
        <w:tab/>
      </w:r>
      <w:r w:rsidRPr="007E0FEA">
        <w:rPr>
          <w:color w:val="000000"/>
        </w:rPr>
        <w:t>Općinsk</w:t>
      </w:r>
      <w:r>
        <w:rPr>
          <w:color w:val="000000"/>
        </w:rPr>
        <w:t>om sudu u Šibeniku,</w:t>
      </w:r>
      <w:r w:rsidRPr="007E0FEA">
        <w:rPr>
          <w:color w:val="000000"/>
        </w:rPr>
        <w:t xml:space="preserve"> </w:t>
      </w:r>
    </w:p>
    <w:p w:rsidRDefault="00543C76" w:rsidP="00543C76" w:rsidR="00543C76" w:rsidRPr="007E0FEA">
      <w:pPr>
        <w:rPr>
          <w:color w:val="000000"/>
        </w:rPr>
      </w:pPr>
      <w:r>
        <w:rPr>
          <w:color w:val="000000"/>
        </w:rPr>
        <w:t>-</w:t>
      </w:r>
      <w:r>
        <w:rPr>
          <w:color w:val="000000"/>
        </w:rPr>
        <w:tab/>
        <w:t xml:space="preserve">Općinskom </w:t>
      </w:r>
      <w:r w:rsidRPr="007E0FEA">
        <w:rPr>
          <w:color w:val="000000"/>
        </w:rPr>
        <w:t xml:space="preserve">sud </w:t>
      </w:r>
      <w:r>
        <w:rPr>
          <w:color w:val="000000"/>
        </w:rPr>
        <w:t xml:space="preserve">u Šibeniku, </w:t>
      </w:r>
      <w:r w:rsidRPr="007E0FEA">
        <w:rPr>
          <w:color w:val="000000"/>
        </w:rPr>
        <w:t>Zemljišno knjižn</w:t>
      </w:r>
      <w:r>
        <w:rPr>
          <w:color w:val="000000"/>
        </w:rPr>
        <w:t>om</w:t>
      </w:r>
      <w:r w:rsidRPr="007E0FEA">
        <w:rPr>
          <w:color w:val="000000"/>
        </w:rPr>
        <w:t xml:space="preserve"> odjel</w:t>
      </w:r>
      <w:r>
        <w:rPr>
          <w:color w:val="000000"/>
        </w:rPr>
        <w:t>u,</w:t>
      </w:r>
      <w:r w:rsidRPr="007E0FEA">
        <w:rPr>
          <w:color w:val="000000"/>
        </w:rPr>
        <w:t xml:space="preserve"> </w:t>
      </w:r>
    </w:p>
    <w:p w:rsidRDefault="00543C76" w:rsidP="00543C76" w:rsidR="00543C76" w:rsidRPr="007E0FEA">
      <w:pPr>
        <w:rPr>
          <w:color w:val="000000"/>
        </w:rPr>
      </w:pPr>
      <w:r>
        <w:rPr>
          <w:color w:val="000000"/>
        </w:rPr>
        <w:t>-</w:t>
      </w:r>
      <w:r>
        <w:rPr>
          <w:color w:val="000000"/>
        </w:rPr>
        <w:tab/>
      </w:r>
      <w:r w:rsidRPr="007E0FEA">
        <w:rPr>
          <w:color w:val="000000"/>
        </w:rPr>
        <w:t>Lučkoj kapetaniji – registru brodova,</w:t>
      </w:r>
    </w:p>
    <w:p w:rsidRDefault="00543C76" w:rsidP="00543C76" w:rsidR="00543C76" w:rsidRPr="007E0FEA">
      <w:pPr>
        <w:rPr>
          <w:color w:val="000000"/>
        </w:rPr>
      </w:pPr>
      <w:r>
        <w:rPr>
          <w:color w:val="000000"/>
        </w:rPr>
        <w:t>-</w:t>
      </w:r>
      <w:r>
        <w:rPr>
          <w:color w:val="000000"/>
        </w:rPr>
        <w:tab/>
      </w:r>
      <w:r w:rsidRPr="007E0FEA">
        <w:rPr>
          <w:color w:val="000000"/>
        </w:rPr>
        <w:t>Hrvatsk</w:t>
      </w:r>
      <w:r>
        <w:rPr>
          <w:color w:val="000000"/>
        </w:rPr>
        <w:t>oj</w:t>
      </w:r>
      <w:r w:rsidRPr="007E0FEA">
        <w:rPr>
          <w:color w:val="000000"/>
        </w:rPr>
        <w:t xml:space="preserve"> </w:t>
      </w:r>
      <w:r w:rsidRPr="007E0FEA">
        <w:rPr>
          <w:bCs/>
          <w:color w:val="000000"/>
        </w:rPr>
        <w:t>agencij</w:t>
      </w:r>
      <w:r>
        <w:rPr>
          <w:bCs/>
          <w:color w:val="000000"/>
        </w:rPr>
        <w:t>i</w:t>
      </w:r>
      <w:r w:rsidRPr="007E0FEA">
        <w:rPr>
          <w:bCs/>
          <w:color w:val="000000"/>
        </w:rPr>
        <w:t xml:space="preserve"> za civilno zrakoplovstvo</w:t>
      </w:r>
      <w:r w:rsidRPr="007E0FEA">
        <w:rPr>
          <w:color w:val="000000"/>
        </w:rPr>
        <w:t xml:space="preserve"> 10 000 Zagreb Ulica grada Vukovara 284</w:t>
      </w:r>
    </w:p>
    <w:p w:rsidRDefault="00543C76" w:rsidP="00543C76" w:rsidR="00543C76" w:rsidRPr="007E0FEA">
      <w:pPr>
        <w:rPr>
          <w:color w:val="000000"/>
        </w:rPr>
      </w:pPr>
      <w:r>
        <w:rPr>
          <w:color w:val="000000"/>
        </w:rPr>
        <w:t>-</w:t>
      </w:r>
      <w:r>
        <w:rPr>
          <w:color w:val="000000"/>
        </w:rPr>
        <w:tab/>
      </w:r>
      <w:r w:rsidRPr="007E0FEA">
        <w:rPr>
          <w:color w:val="000000"/>
        </w:rPr>
        <w:t xml:space="preserve">Državnog zavoda za </w:t>
      </w:r>
      <w:r w:rsidRPr="007E0FEA">
        <w:rPr>
          <w:bCs/>
          <w:color w:val="000000"/>
        </w:rPr>
        <w:t>intelektualno vlasništvo</w:t>
      </w:r>
      <w:r w:rsidRPr="007E0FEA">
        <w:rPr>
          <w:color w:val="000000"/>
        </w:rPr>
        <w:t>, Ulica grada Vukovara 78, 10 000 Zagreb</w:t>
      </w:r>
    </w:p>
    <w:p w:rsidRDefault="00543C76" w:rsidP="00543C76" w:rsidR="00543C76" w:rsidRPr="007E0FEA">
      <w:pPr>
        <w:jc w:val="both"/>
      </w:pPr>
      <w:r>
        <w:rPr>
          <w:color w:val="000000"/>
        </w:rPr>
        <w:t>-</w:t>
      </w:r>
      <w:r>
        <w:rPr>
          <w:color w:val="000000"/>
        </w:rPr>
        <w:tab/>
      </w:r>
      <w:r w:rsidRPr="007E0FEA">
        <w:rPr>
          <w:color w:val="000000"/>
        </w:rPr>
        <w:t>U spis.</w:t>
      </w:r>
    </w:p>
    <w:p w:rsidRDefault="00543C76" w:rsidP="00543C76" w:rsidR="00543C76" w:rsidRPr="007E0FEA">
      <w:pPr>
        <w:ind w:hanging="705" w:left="705"/>
        <w:rPr>
          <w:b/>
          <w:color w:val="000000"/>
        </w:rPr>
      </w:pPr>
    </w:p>
    <w:p w:rsidRDefault="00CD6112" w:rsidP="00CD6112" w:rsidR="00CD6112">
      <w:pPr>
        <w:ind w:hanging="705" w:left="705"/>
        <w:rPr>
          <w:color w:val="000000"/>
        </w:rPr>
      </w:pPr>
    </w:p>
    <w:p w:rsidRDefault="00CD6112" w:rsidP="00CD6112" w:rsidR="00CD6112">
      <w:pPr>
        <w:ind w:hanging="705" w:left="705"/>
        <w:rPr>
          <w:color w:val="000000"/>
        </w:rPr>
      </w:pPr>
    </w:p>
    <w:p w:rsidRDefault="00CD6112" w:rsidP="00CD6112" w:rsidR="00CD6112">
      <w:pPr>
        <w:ind w:hanging="705" w:left="705"/>
        <w:rPr>
          <w:color w:val="000000"/>
        </w:rPr>
      </w:pPr>
    </w:p>
    <w:p w:rsidRDefault="00CD6112" w:rsidP="00CD6112" w:rsidR="00CD6112">
      <w:pPr>
        <w:ind w:hanging="705" w:left="705"/>
        <w:rPr>
          <w:color w:val="000000"/>
        </w:rPr>
      </w:pPr>
    </w:p>
    <w:p w:rsidRDefault="00CD6112" w:rsidP="00CD6112" w:rsidR="00CD6112">
      <w:pPr>
        <w:ind w:hanging="705" w:left="705"/>
        <w:rPr>
          <w:color w:val="000000"/>
        </w:rPr>
      </w:pPr>
    </w:p>
    <w:p w:rsidRDefault="00CD6112" w:rsidP="00CD6112" w:rsidR="00CD6112">
      <w:pPr>
        <w:ind w:hanging="705" w:left="705"/>
        <w:rPr>
          <w:color w:val="000000"/>
        </w:rPr>
      </w:pPr>
    </w:p>
    <w:p w:rsidRDefault="00CD6112" w:rsidP="00CD6112" w:rsidR="00CD6112">
      <w:pPr>
        <w:ind w:hanging="705" w:left="705"/>
        <w:rPr>
          <w:color w:val="000000"/>
        </w:rPr>
      </w:pPr>
    </w:p>
    <w:p w:rsidRDefault="00AF398A" w:rsidR="00AF398A"/>
    <w:sectPr w:rsidR="00AF398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6112" w:rsidP="00CD6112" w:rsidR="00CD6112">
      <w:r>
        <w:separator/>
      </w:r>
    </w:p>
  </w:endnote>
  <w:endnote w:id="0" w:type="continuationSeparator">
    <w:p w:rsidRDefault="00CD6112" w:rsidP="00CD6112" w:rsidR="00CD61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6112" w:rsidP="00CD6112" w:rsidR="00CD6112">
      <w:r>
        <w:separator/>
      </w:r>
    </w:p>
  </w:footnote>
  <w:footnote w:id="0" w:type="continuationSeparator">
    <w:p w:rsidRDefault="00CD6112" w:rsidP="00CD6112" w:rsidR="00CD61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6112" w:rsidP="00CD6112" w:rsidR="00CD6112">
    <w:pPr>
      <w:pStyle w:val="Zaglavlje"/>
      <w:jc w:val="right"/>
    </w:pPr>
    <w:r>
      <w:t>Poslovni broj: 1 St-475/16-9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6112"/>
    <w:rsid w:val="000F66B9"/>
    <w:rsid w:val="00313FB0"/>
    <w:rsid w:val="00364034"/>
    <w:rsid w:val="00543C76"/>
    <w:rsid w:val="0058333A"/>
    <w:rsid w:val="005D2099"/>
    <w:rsid w:val="006E1F70"/>
    <w:rsid w:val="006F0D39"/>
    <w:rsid w:val="009E2E05"/>
    <w:rsid w:val="00A71A4F"/>
    <w:rsid w:val="00A7577A"/>
    <w:rsid w:val="00AF398A"/>
    <w:rsid w:val="00CD6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611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6112"/>
    <w:pPr>
      <w:ind w:left="720"/>
      <w:contextualSpacing/>
    </w:pPr>
  </w:style>
  <w:style w:styleId="Zaglavlje" w:type="paragraph">
    <w:name w:val="header"/>
    <w:basedOn w:val="Normal"/>
    <w:link w:val="ZaglavljeChar"/>
    <w:uiPriority w:val="99"/>
    <w:unhideWhenUsed/>
    <w:rsid w:val="00CD6112"/>
    <w:pPr>
      <w:tabs>
        <w:tab w:pos="4536" w:val="center"/>
        <w:tab w:pos="9072" w:val="right"/>
      </w:tabs>
    </w:pPr>
  </w:style>
  <w:style w:customStyle="true" w:styleId="ZaglavljeChar" w:type="character">
    <w:name w:val="Zaglavlje Char"/>
    <w:basedOn w:val="Zadanifontodlomka"/>
    <w:link w:val="Zaglavlje"/>
    <w:uiPriority w:val="99"/>
    <w:rsid w:val="00CD611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D6112"/>
    <w:pPr>
      <w:tabs>
        <w:tab w:pos="4536" w:val="center"/>
        <w:tab w:pos="9072" w:val="right"/>
      </w:tabs>
    </w:pPr>
  </w:style>
  <w:style w:customStyle="true" w:styleId="PodnojeChar" w:type="character">
    <w:name w:val="Podnožje Char"/>
    <w:basedOn w:val="Zadanifontodlomka"/>
    <w:link w:val="Podnoje"/>
    <w:uiPriority w:val="99"/>
    <w:rsid w:val="00CD611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E1F70"/>
    <w:rPr>
      <w:color w:val="808080"/>
      <w:bdr w:space="0" w:sz="0" w:color="auto" w:val="none"/>
      <w:shd w:fill="auto" w:color="auto" w:val="clear"/>
    </w:rPr>
  </w:style>
  <w:style w:customStyle="true" w:styleId="eSPISCCParagraphDefaultFont" w:type="character">
    <w:name w:val="eSPIS_CC_Paragraph Default Font"/>
    <w:basedOn w:val="Zadanifontodlomka"/>
    <w:rsid w:val="006E1F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F70"/>
    <w:rPr>
      <w:bdr w:space="0" w:sz="0" w:color="auto" w:val="none"/>
      <w:shd w:fill="FFFFCC" w:color="auto" w:val="clear"/>
      <w:lang w:val="hr-HR"/>
    </w:rPr>
  </w:style>
  <w:style w:customStyle="true" w:styleId="PozadinaSvijetloCrvena" w:type="character">
    <w:name w:val="Pozadina_SvijetloCrvena"/>
    <w:basedOn w:val="eSPISCCParagraphDefaultFont"/>
    <w:rsid w:val="006E1F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F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611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6112"/>
    <w:pPr>
      <w:ind w:left="720"/>
      <w:contextualSpacing/>
    </w:pPr>
  </w:style>
  <w:style w:styleId="Zaglavlje" w:type="paragraph">
    <w:name w:val="header"/>
    <w:basedOn w:val="Normal"/>
    <w:link w:val="ZaglavljeChar"/>
    <w:uiPriority w:val="99"/>
    <w:unhideWhenUsed/>
    <w:rsid w:val="00CD6112"/>
    <w:pPr>
      <w:tabs>
        <w:tab w:pos="4536" w:val="center"/>
        <w:tab w:pos="9072" w:val="right"/>
      </w:tabs>
    </w:pPr>
  </w:style>
  <w:style w:customStyle="1" w:styleId="ZaglavljeChar" w:type="character">
    <w:name w:val="Zaglavlje Char"/>
    <w:basedOn w:val="Zadanifontodlomka"/>
    <w:link w:val="Zaglavlje"/>
    <w:uiPriority w:val="99"/>
    <w:rsid w:val="00CD611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D6112"/>
    <w:pPr>
      <w:tabs>
        <w:tab w:pos="4536" w:val="center"/>
        <w:tab w:pos="9072" w:val="right"/>
      </w:tabs>
    </w:pPr>
  </w:style>
  <w:style w:customStyle="1" w:styleId="PodnojeChar" w:type="character">
    <w:name w:val="Podnožje Char"/>
    <w:basedOn w:val="Zadanifontodlomka"/>
    <w:link w:val="Podnoje"/>
    <w:uiPriority w:val="99"/>
    <w:rsid w:val="00CD611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E1F70"/>
    <w:rPr>
      <w:color w:val="808080"/>
      <w:bdr w:color="auto" w:space="0" w:sz="0" w:val="none"/>
      <w:shd w:color="auto" w:fill="auto" w:val="clear"/>
    </w:rPr>
  </w:style>
  <w:style w:customStyle="1" w:styleId="eSPISCCParagraphDefaultFont" w:type="character">
    <w:name w:val="eSPIS_CC_Paragraph Default Font"/>
    <w:basedOn w:val="Zadanifontodlomka"/>
    <w:rsid w:val="006E1F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F70"/>
    <w:rPr>
      <w:bdr w:color="auto" w:space="0" w:sz="0" w:val="none"/>
      <w:shd w:color="auto" w:fill="FFFFCC" w:val="clear"/>
      <w:lang w:val="hr-HR"/>
    </w:rPr>
  </w:style>
  <w:style w:customStyle="1" w:styleId="PozadinaSvijetloCrvena" w:type="character">
    <w:name w:val="Pozadina_SvijetloCrvena"/>
    <w:basedOn w:val="eSPISCCParagraphDefaultFont"/>
    <w:rsid w:val="006E1F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F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69729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ŽUPANIJSKI RADIO ŠIBENIK društvo s ograničenom odgovornošću za radijsku djelatnost</izvorni_sadrzaj>
    <derivirana_varijabla naziv="DomainObject.Predmet.StrankaFormated_1">  ŽUPANIJSKI RADIO ŠIBENIK društvo s ograničenom odgovornošću za radijsku djelatnost</derivirana_varijabla>
  </DomainObject.Predmet.StrankaFormated>
  <DomainObject.Predmet.StrankaFormatedOIB>
    <izvorni_sadrzaj>  ŽUPANIJSKI RADIO ŠIBENIK društvo s ograničenom odgovornošću za radijsku djelatnost, OIB 50868563028</izvorni_sadrzaj>
    <derivirana_varijabla naziv="DomainObject.Predmet.StrankaFormatedOIB_1">  ŽUPANIJSKI RADIO ŠIBENIK društvo s ograničenom odgovornošću za radijsku djelatnost, OIB 50868563028</derivirana_varijabla>
  </DomainObject.Predmet.StrankaFormatedOIB>
  <DomainObject.Predmet.StrankaFormatedWithAdress>
    <izvorni_sadrzaj> ŽUPANIJSKI RADIO ŠIBENIK društvo s ograničenom odgovornošću za radijsku djelatnost, Obala palih omladinaca 4, 22000 Šibenik</izvorni_sadrzaj>
    <derivirana_varijabla naziv="DomainObject.Predmet.StrankaFormatedWithAdress_1"> ŽUPANIJSKI RADIO ŠIBENIK društvo s ograničenom odgovornošću za radijsku djelatnost, Obala palih omladinaca 4, 22000 Šibenik</derivirana_varijabla>
  </DomainObject.Predmet.StrankaFormatedWithAdress>
  <DomainObject.Predmet.StrankaFormatedWithAdressOIB>
    <izvorni_sadrzaj> ŽUPANIJSKI RADIO ŠIBENIK društvo s ograničenom odgovornošću za radijsku djelatnost, OIB 50868563028, Obala palih omladinaca 4, 22000 Šibenik</izvorni_sadrzaj>
    <derivirana_varijabla naziv="DomainObject.Predmet.StrankaFormatedWithAdressOIB_1"> ŽUPANIJSKI RADIO ŠIBENIK društvo s ograničenom odgovornošću za radijsku djelatnost, OIB 50868563028, Obala palih omladinaca 4, 22000 Šibenik</derivirana_varijabla>
  </DomainObject.Predmet.StrankaFormatedWithAdressOIB>
  <DomainObject.Predmet.StrankaWithAdress>
    <izvorni_sadrzaj>ŽUPANIJSKI RADIO ŠIBENIK društvo s ograničenom odgovornošću za radijsku djelatnost Obala palih omladinaca 4,22000 Šibenik</izvorni_sadrzaj>
    <derivirana_varijabla naziv="DomainObject.Predmet.StrankaWithAdress_1">ŽUPANIJSKI RADIO ŠIBENIK društvo s ograničenom odgovornošću za radijsku djelatnost Obala palih omladinaca 4,22000 Šibenik</derivirana_varijabla>
  </DomainObject.Predmet.StrankaWithAdress>
  <DomainObject.Predmet.StrankaWithAdressOIB>
    <izvorni_sadrzaj>ŽUPANIJSKI RADIO ŠIBENIK društvo s ograničenom odgovornošću za radijsku djelatnost, OIB 50868563028, Obala palih omladinaca 4,22000 Šibenik</izvorni_sadrzaj>
    <derivirana_varijabla naziv="DomainObject.Predmet.StrankaWithAdressOIB_1">ŽUPANIJSKI RADIO ŠIBENIK društvo s ograničenom odgovornošću za radijsku djelatnost, OIB 50868563028, Obala palih omladinaca 4,22000 Šibenik</derivirana_varijabla>
  </DomainObject.Predmet.StrankaWithAdressOIB>
  <DomainObject.Predmet.StrankaNazivFormated>
    <izvorni_sadrzaj>ŽUPANIJSKI RADIO ŠIBENIK društvo s ograničenom odgovornošću za radijsku djelatnost</izvorni_sadrzaj>
    <derivirana_varijabla naziv="DomainObject.Predmet.StrankaNazivFormated_1">ŽUPANIJSKI RADIO ŠIBENIK društvo s ograničenom odgovornošću za radijsku djelatnost</derivirana_varijabla>
  </DomainObject.Predmet.StrankaNazivFormated>
  <DomainObject.Predmet.StrankaNazivFormatedOIB>
    <izvorni_sadrzaj>ŽUPANIJSKI RADIO ŠIBENIK društvo s ograničenom odgovornošću za radijsku djelatnost, OIB 50868563028</izvorni_sadrzaj>
    <derivirana_varijabla naziv="DomainObject.Predmet.StrankaNazivFormatedOIB_1">ŽUPANIJSKI RADIO ŠIBENIK društvo s ograničenom odgovornošću za radijsku djelatnost, OIB 50868563028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ŽUPANIJSKI RADIO ŠIBENIK društvo s ograničenom odgovornošću za radijsku djelatnost</item>
    </izvorni_sadrzaj>
    <derivirana_varijabla naziv="DomainObject.Predmet.StrankaListFormated_1">
      <item>ŽUPANIJSKI RADIO ŠIBENIK društvo s ograničenom odgovornošću za radijsku djelatnost</item>
    </derivirana_varijabla>
  </DomainObject.Predmet.StrankaListFormated>
  <DomainObject.Predmet.StrankaListFormatedOIB>
    <izvorni_sadrzaj>
      <item>ŽUPANIJSKI RADIO ŠIBENIK društvo s ograničenom odgovornošću za radijsku djelatnost, OIB 50868563028</item>
    </izvorni_sadrzaj>
    <derivirana_varijabla naziv="DomainObject.Predmet.StrankaListFormatedOIB_1">
      <item>ŽUPANIJSKI RADIO ŠIBENIK društvo s ograničenom odgovornošću za radijsku djelatnost, OIB 50868563028</item>
    </derivirana_varijabla>
  </DomainObject.Predmet.StrankaListFormatedOIB>
  <DomainObject.Predmet.StrankaListFormatedWithAdress>
    <izvorni_sadrzaj>
      <item>ŽUPANIJSKI RADIO ŠIBENIK društvo s ograničenom odgovornošću za radijsku djelatnost, Obala palih omladinaca 4, 22000 Šibenik</item>
    </izvorni_sadrzaj>
    <derivirana_varijabla naziv="DomainObject.Predmet.StrankaListFormatedWithAdress_1">
      <item>ŽUPANIJSKI RADIO ŠIBENIK društvo s ograničenom odgovornošću za radijsku djelatnost, Obala palih omladinaca 4, 22000 Šibenik</item>
    </derivirana_varijabla>
  </DomainObject.Predmet.StrankaListFormatedWithAdress>
  <DomainObject.Predmet.StrankaListFormatedWithAdressOIB>
    <izvorni_sadrzaj>
      <item>ŽUPANIJSKI RADIO ŠIBENIK društvo s ograničenom odgovornošću za radijsku djelatnost, OIB 50868563028, Obala palih omladinaca 4, 22000 Šibenik</item>
    </izvorni_sadrzaj>
    <derivirana_varijabla naziv="DomainObject.Predmet.StrankaListFormatedWithAdressOIB_1">
      <item>ŽUPANIJSKI RADIO ŠIBENIK društvo s ograničenom odgovornošću za radijsku djelatnost, OIB 50868563028, Obala palih omladinaca 4, 22000 Šibenik</item>
    </derivirana_varijabla>
  </DomainObject.Predmet.StrankaListFormatedWithAdressOIB>
  <DomainObject.Predmet.StrankaListNazivFormated>
    <izvorni_sadrzaj>
      <item>ŽUPANIJSKI RADIO ŠIBENIK društvo s ograničenom odgovornošću za radijsku djelatnost</item>
    </izvorni_sadrzaj>
    <derivirana_varijabla naziv="DomainObject.Predmet.StrankaListNazivFormated_1">
      <item>ŽUPANIJSKI RADIO ŠIBENIK društvo s ograničenom odgovornošću za radijsku djelatnost</item>
    </derivirana_varijabla>
  </DomainObject.Predmet.StrankaListNazivFormated>
  <DomainObject.Predmet.StrankaListNazivFormatedOIB>
    <izvorni_sadrzaj>
      <item>ŽUPANIJSKI RADIO ŠIBENIK društvo s ograničenom odgovornošću za radijsku djelatnost, OIB 50868563028</item>
    </izvorni_sadrzaj>
    <derivirana_varijabla naziv="DomainObject.Predmet.StrankaListNazivFormatedOIB_1">
      <item>ŽUPANIJSKI RADIO ŠIBENIK društvo s ograničenom odgovornošću za radijsku djelatnost, OIB 50868563028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ŽUPANIJSKI RADIO ŠIBENIK društvo s ograničenom odgovornošću za radijsku djelatnost</izvorni_sadrzaj>
    <derivirana_varijabla naziv="DomainObject.Predmet.StrankaIDrugi_1">ŽUPANIJSKI RADIO ŠIBENIK društvo s ograničenom odgovornošću za radijsku djelatnost</derivirana_varijabla>
  </DomainObject.Predmet.StrankaIDrugi>
  <DomainObject.Predmet.ProtustrankaIDrugi>
    <izvorni_sadrzaj/>
    <derivirana_varijabla naziv="DomainObject.Predmet.ProtustrankaIDrugi_1"/>
  </DomainObject.Predmet.ProtustrankaIDrugi>
  <DomainObject.Predmet.StrankaIDrugiAdressOIB>
    <izvorni_sadrzaj>ŽUPANIJSKI RADIO ŠIBENIK društvo s ograničenom odgovornošću za radijsku djelatnost, OIB 50868563028, Obala palih omladinaca 4, 22000 Šibenik</izvorni_sadrzaj>
    <derivirana_varijabla naziv="DomainObject.Predmet.StrankaIDrugiAdressOIB_1">ŽUPANIJSKI RADIO ŠIBENIK društvo s ograničenom odgovornošću za radijsku djelatnost, OIB 50868563028, Obala palih omladinaca 4,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ŽUPANIJSKI RADIO ŠIBENIK društvo s ograničenom odgovornošću za radijsku djelatnost</item>
    </izvorni_sadrzaj>
    <derivirana_varijabla naziv="DomainObject.Predmet.SudioniciListNaziv_1">
      <item>ŽUPANIJSKI RADIO ŠIBENIK društvo s ograničenom odgovornošću za radijsku djelatnost</item>
    </derivirana_varijabla>
  </DomainObject.Predmet.SudioniciListNaziv>
  <DomainObject.Predmet.SudioniciListAdressOIB>
    <izvorni_sadrzaj>
      <item>ŽUPANIJSKI RADIO ŠIBENIK društvo s ograničenom odgovornošću za radijsku djelatnost, OIB 50868563028, Obala palih omladinaca 4,22000 Šibenik</item>
    </izvorni_sadrzaj>
    <derivirana_varijabla naziv="DomainObject.Predmet.SudioniciListAdressOIB_1">
      <item>ŽUPANIJSKI RADIO ŠIBENIK društvo s ograničenom odgovornošću za radijsku djelatnost, OIB 50868563028, Obala palih omladinaca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50868563028</item>
    </izvorni_sadrzaj>
    <derivirana_varijabla naziv="DomainObject.Predmet.SudioniciListNazivOIB_1">
      <item>, OIB 50868563028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934</properties:Words>
  <properties:Characters>5112</properties:Characters>
  <properties:Lines>130</properties:Lines>
  <properties:Paragraphs>50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2016-04-06T06:48:00Z</dcterms:created>
  <dc:creator>Martina Kalmeta</dc:creator>
  <cp:lastModifiedBy>wsadmin</cp:lastModifiedBy>
  <dcterms:modified xmlns:xsi="http://www.w3.org/2001/XMLSchema-instance" xsi:type="dcterms:W3CDTF">2016-04-06T11:49:00Z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