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850e" w14:paraId="5d1850e"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2360A2">
        <w:rPr>
          <w:b/>
        </w:rPr>
        <w:t>Sp-2</w:t>
      </w:r>
      <w:r w:rsidR="009966C0">
        <w:rPr>
          <w:b/>
        </w:rPr>
        <w:t>/16</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9966C0">
        <w:t>20.travnja 2017</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w:t>
      </w:r>
      <w:r w:rsidR="002360A2">
        <w:t>Tomislav Prskalo</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11456F">
      <w:r w:rsidRPr="00EA477E">
        <w:t xml:space="preserve">                                                </w:t>
      </w:r>
      <w:r w:rsidR="00EA477E">
        <w:t xml:space="preserve">                          </w:t>
      </w:r>
      <w:r w:rsidR="009C4883">
        <w:t xml:space="preserve"> </w:t>
      </w:r>
    </w:p>
    <w:p w:rsidRDefault="0011456F" w:rsidP="009C1650" w:rsidR="009C1650" w:rsidRPr="00144A1F">
      <w:pPr>
        <w:rPr>
          <w:b/>
        </w:rPr>
      </w:pPr>
      <w:r>
        <w:t xml:space="preserve">                                                                           </w:t>
      </w:r>
    </w:p>
    <w:p w:rsidRDefault="009C1650" w:rsidP="009C1650" w:rsidR="009C1650" w:rsidRPr="00144A1F">
      <w:pPr>
        <w:rPr>
          <w:b/>
        </w:rPr>
      </w:pPr>
    </w:p>
    <w:p w:rsidRDefault="009C1650" w:rsidP="009C1650" w:rsidR="004A2F6A" w:rsidRPr="00EA477E">
      <w:r w:rsidRPr="00EA477E">
        <w:t xml:space="preserve">                                                          </w:t>
      </w:r>
      <w:r w:rsidR="00402B3C" w:rsidRPr="00EA477E">
        <w:t xml:space="preserve">početak u </w:t>
      </w:r>
      <w:r w:rsidR="002360A2">
        <w:t>11,3</w:t>
      </w:r>
      <w:r w:rsidR="00151AC2">
        <w:t>0</w:t>
      </w:r>
      <w:r w:rsidRPr="00EA477E">
        <w:t xml:space="preserve"> sati</w:t>
      </w:r>
    </w:p>
    <w:p w:rsidRDefault="00EA487D" w:rsidP="009C1650" w:rsidR="00EA487D">
      <w:pPr>
        <w:rPr>
          <w:b/>
        </w:rPr>
      </w:pPr>
    </w:p>
    <w:p w:rsidRDefault="00652F7A" w:rsidP="009C1650" w:rsidR="00652F7A" w:rsidRPr="00144A1F">
      <w:pPr>
        <w:rPr>
          <w:b/>
        </w:rPr>
      </w:pPr>
      <w:r w:rsidRPr="00652F7A">
        <w:t>Sudac otvara p</w:t>
      </w:r>
      <w:r w:rsidR="002360A2">
        <w:t>ripremno ročište u 11,3</w:t>
      </w:r>
      <w:r w:rsidRPr="00652F7A">
        <w:t>0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652F7A">
      <w:pPr>
        <w:rPr>
          <w:sz w:val="28"/>
        </w:rPr>
      </w:pPr>
      <w:r w:rsidRPr="00652F7A">
        <w:t xml:space="preserve">Za predlagatelja – potrošača: </w:t>
      </w:r>
      <w:r w:rsidR="00E63895">
        <w:t>osobno</w:t>
      </w:r>
    </w:p>
    <w:p w:rsidRDefault="004E02AA" w:rsidP="009E0A91" w:rsidR="004E02AA">
      <w:pPr>
        <w:rPr>
          <w:sz w:val="28"/>
        </w:rPr>
      </w:pPr>
    </w:p>
    <w:p w:rsidRDefault="00652F7A" w:rsidP="009E0A91" w:rsidR="00652F7A" w:rsidRPr="00652F7A">
      <w:r w:rsidRPr="00652F7A">
        <w:t xml:space="preserve">Za vjerovnike: </w:t>
      </w:r>
    </w:p>
    <w:p w:rsidRDefault="002360A2" w:rsidP="002360A2" w:rsidR="002360A2">
      <w:pPr>
        <w:pStyle w:val="Odlomakpopisa"/>
        <w:numPr>
          <w:ilvl w:val="0"/>
          <w:numId w:val="3"/>
        </w:numPr>
        <w:tabs>
          <w:tab w:pos="923" w:val="left"/>
        </w:tabs>
        <w:rPr>
          <w:rFonts w:hAnsi="Times New Roman" w:ascii="Times New Roman"/>
        </w:rPr>
      </w:pPr>
      <w:r>
        <w:rPr>
          <w:rFonts w:hAnsi="Times New Roman" w:ascii="Times New Roman"/>
        </w:rPr>
        <w:t>Hrvatski Telekom d.d. OIB: 81793146560, Savska cesta 32, Zagreb,</w:t>
      </w:r>
    </w:p>
    <w:p w:rsidRDefault="002360A2" w:rsidP="002360A2" w:rsidR="002360A2">
      <w:pPr>
        <w:pStyle w:val="Odlomakpopisa"/>
        <w:numPr>
          <w:ilvl w:val="0"/>
          <w:numId w:val="3"/>
        </w:numPr>
        <w:rPr>
          <w:rFonts w:hAnsi="Times New Roman" w:ascii="Times New Roman"/>
        </w:rPr>
      </w:pPr>
      <w:r>
        <w:rPr>
          <w:rFonts w:hAnsi="Times New Roman" w:ascii="Times New Roman"/>
        </w:rPr>
        <w:t>REPUBLIKA HRVATSKA, Ministarstvo financija, Porezna uprava, Područni ured Split, Ispostava Split,  OIB: 18683136487</w:t>
      </w:r>
      <w:r w:rsidR="009649F8">
        <w:rPr>
          <w:rFonts w:hAnsi="Times New Roman" w:ascii="Times New Roman"/>
        </w:rPr>
        <w:t xml:space="preserve">, </w:t>
      </w:r>
    </w:p>
    <w:p w:rsidRDefault="002360A2" w:rsidP="002360A2" w:rsidR="002360A2">
      <w:pPr>
        <w:pStyle w:val="Odlomakpopisa"/>
        <w:numPr>
          <w:ilvl w:val="0"/>
          <w:numId w:val="3"/>
        </w:numPr>
        <w:rPr>
          <w:rFonts w:hAnsi="Times New Roman" w:ascii="Times New Roman"/>
        </w:rPr>
      </w:pPr>
      <w:r>
        <w:rPr>
          <w:rFonts w:hAnsi="Times New Roman" w:ascii="Times New Roman"/>
        </w:rPr>
        <w:t>ZAGREBAČKA BANKA d.d., Zagreb, Trg bana J.Jelačića 10, OIB: 92963223473</w:t>
      </w:r>
      <w:r w:rsidR="009649F8">
        <w:rPr>
          <w:rFonts w:hAnsi="Times New Roman" w:ascii="Times New Roman"/>
        </w:rPr>
        <w:t xml:space="preserve">, </w:t>
      </w:r>
    </w:p>
    <w:p w:rsidRDefault="002360A2" w:rsidP="002360A2" w:rsidR="002360A2">
      <w:pPr>
        <w:pStyle w:val="Odlomakpopisa"/>
        <w:numPr>
          <w:ilvl w:val="0"/>
          <w:numId w:val="3"/>
        </w:numPr>
        <w:rPr>
          <w:rFonts w:hAnsi="Times New Roman" w:ascii="Times New Roman"/>
        </w:rPr>
      </w:pPr>
      <w:r>
        <w:rPr>
          <w:rFonts w:hAnsi="Times New Roman" w:ascii="Times New Roman"/>
        </w:rPr>
        <w:t>PBZ d.d., Radnička cesta 50, Zagreb, OIB: 02535697732</w:t>
      </w:r>
      <w:r w:rsidR="009649F8">
        <w:rPr>
          <w:rFonts w:hAnsi="Times New Roman" w:ascii="Times New Roman"/>
        </w:rPr>
        <w:t xml:space="preserve">, </w:t>
      </w:r>
    </w:p>
    <w:p w:rsidRDefault="002360A2" w:rsidP="002360A2" w:rsidR="002360A2">
      <w:pPr>
        <w:pStyle w:val="Odlomakpopisa"/>
        <w:numPr>
          <w:ilvl w:val="0"/>
          <w:numId w:val="3"/>
        </w:numPr>
        <w:rPr>
          <w:rFonts w:hAnsi="Times New Roman" w:ascii="Times New Roman"/>
        </w:rPr>
      </w:pPr>
      <w:r w:rsidRPr="009649F8">
        <w:rPr>
          <w:rFonts w:hAnsi="Times New Roman" w:ascii="Times New Roman"/>
          <w:b/>
        </w:rPr>
        <w:t>ERSTE&amp;STEIERMARKISCHE BANK</w:t>
      </w:r>
      <w:r>
        <w:rPr>
          <w:rFonts w:hAnsi="Times New Roman" w:ascii="Times New Roman"/>
        </w:rPr>
        <w:t xml:space="preserve"> d.d. Jadranski trg 3a, Rijeka, OIB: 23057039320</w:t>
      </w:r>
      <w:r w:rsidR="009649F8">
        <w:rPr>
          <w:rFonts w:hAnsi="Times New Roman" w:ascii="Times New Roman"/>
        </w:rPr>
        <w:t>, zam.pun.Dora Uzinić odvj.vj.u OD Hanžeković i Partneri</w:t>
      </w:r>
    </w:p>
    <w:p w:rsidRDefault="002360A2" w:rsidP="002360A2" w:rsidR="002360A2">
      <w:pPr>
        <w:pStyle w:val="Odlomakpopisa"/>
        <w:numPr>
          <w:ilvl w:val="0"/>
          <w:numId w:val="3"/>
        </w:numPr>
        <w:rPr>
          <w:rFonts w:hAnsi="Times New Roman" w:ascii="Times New Roman"/>
          <w:sz w:val="24"/>
          <w:szCs w:val="24"/>
        </w:rPr>
      </w:pPr>
      <w:r>
        <w:rPr>
          <w:rFonts w:hAnsi="Times New Roman" w:ascii="Times New Roman"/>
          <w:sz w:val="24"/>
          <w:szCs w:val="24"/>
        </w:rPr>
        <w:t>B2 HOLDING KAPITAL d.o.o., Zagreb, Radnička cesta 41, OIB: 57509775367</w:t>
      </w:r>
      <w:r w:rsidR="009649F8">
        <w:rPr>
          <w:rFonts w:hAnsi="Times New Roman" w:ascii="Times New Roman"/>
          <w:sz w:val="24"/>
          <w:szCs w:val="24"/>
        </w:rPr>
        <w:t xml:space="preserve">, </w:t>
      </w:r>
    </w:p>
    <w:p w:rsidRDefault="00652F7A" w:rsidP="00652F7A" w:rsidR="00652F7A">
      <w:pPr>
        <w:ind w:left="360"/>
      </w:pPr>
    </w:p>
    <w:p w:rsidRDefault="00E63895" w:rsidP="00AA0CAC" w:rsidR="009649F8">
      <w:r>
        <w:t>Čita se i r</w:t>
      </w:r>
      <w:r w:rsidR="00652F7A">
        <w:t>azmatra se plan ispunjenja obveza</w:t>
      </w:r>
      <w:r w:rsidR="009649F8">
        <w:t xml:space="preserve"> </w:t>
      </w:r>
    </w:p>
    <w:p w:rsidRDefault="009649F8" w:rsidP="00AA0CAC" w:rsidR="00B54C72">
      <w:r>
        <w:t>Čita se podnesak vjerovnika Hrvatski Telekom u kojem se navodi kako vjerovnik nije suglasan sa navedenim planom otpisa dugovanja u cjelokupno</w:t>
      </w:r>
      <w:r w:rsidR="00B54C72">
        <w:t>m iznosu te uskraćuje svoj pristanak na plan ispunjenja obveza</w:t>
      </w:r>
    </w:p>
    <w:p w:rsidRDefault="00B54C72" w:rsidP="00AA0CAC" w:rsidR="00B54C72">
      <w:r>
        <w:t>Čita se podnesak vjerovnika B2 Kapital kojim izvješćuje sud kako isti nije suglasan sa predloženim načinom ispunjenja obveza</w:t>
      </w:r>
    </w:p>
    <w:p w:rsidRDefault="00B54C72" w:rsidP="00AA0CAC" w:rsidR="00B54C72">
      <w:r>
        <w:t xml:space="preserve">Čita se podnesak RH u kojem se navodi kako je tražbina RH Minist.financija prema potrošaču na dan 17.veljače 2017.g. iznosila 200,00 kn te da je potrošač dana 20.ožujka 2017.g. u cijelosti podmirio predmetno dugovanje pa RH nema potraživanja prema potrošaču u ovoj pravnoj stvari. </w:t>
      </w:r>
    </w:p>
    <w:p w:rsidRDefault="00B54C72" w:rsidP="00AA0CAC" w:rsidR="00B54C72">
      <w:r>
        <w:lastRenderedPageBreak/>
        <w:t xml:space="preserve">Čita se očitovanje Zagrebačke banke kojim isti navodi kako je obveza potrošača prema njemu sa osnova nenamjenskog gotovinskog kredita partija br. 7104348868 na dana 09.ožujka 2017.g. iznosi 229.041,65 kn te nije suglasan sa predloženim otplatnim planom. </w:t>
      </w:r>
    </w:p>
    <w:p w:rsidRDefault="00B54C72" w:rsidP="00B54C72" w:rsidR="00652F7A">
      <w:pPr>
        <w:jc w:val="both"/>
      </w:pPr>
      <w:r>
        <w:t>Pun.vjerovnika Erste</w:t>
      </w:r>
      <w:r w:rsidR="00C31B04">
        <w:t>steiermarkische bank</w:t>
      </w:r>
      <w:r>
        <w:t xml:space="preserve"> </w:t>
      </w:r>
      <w:r w:rsidR="00C31B04">
        <w:t>izjavljuje kako ni</w:t>
      </w:r>
      <w:r>
        <w:t>je suglasan s</w:t>
      </w:r>
      <w:r w:rsidR="00C31B04">
        <w:t xml:space="preserve">a predloženim otplatnim planom, </w:t>
      </w:r>
      <w:r>
        <w:t xml:space="preserve"> u ovaj tren se ne zna izjasniti koliki je iznos duga. </w:t>
      </w:r>
    </w:p>
    <w:p w:rsidRDefault="00B54C72" w:rsidP="00AA0CAC" w:rsidR="00B54C72" w:rsidRPr="00652F7A"/>
    <w:p w:rsidRDefault="00652F7A" w:rsidP="001765E4" w:rsidR="00652F7A">
      <w:pPr>
        <w:jc w:val="both"/>
      </w:pPr>
      <w:r>
        <w:t xml:space="preserve">Sud donosi </w:t>
      </w:r>
    </w:p>
    <w:p w:rsidRDefault="00652F7A" w:rsidP="001765E4" w:rsidR="00652F7A">
      <w:pPr>
        <w:jc w:val="both"/>
      </w:pPr>
    </w:p>
    <w:p w:rsidRDefault="00652F7A" w:rsidP="00E277E1" w:rsidR="00652F7A">
      <w:pPr>
        <w:ind w:firstLine="708" w:left="3540"/>
      </w:pPr>
      <w:r>
        <w:t>zaključak</w:t>
      </w:r>
    </w:p>
    <w:p w:rsidRDefault="00652F7A" w:rsidP="00652F7A" w:rsidR="00652F7A"/>
    <w:p w:rsidRDefault="00652F7A" w:rsidP="00652F7A" w:rsidR="00731BBF">
      <w:r>
        <w:t>Saslušat će se predlagatelj.</w:t>
      </w:r>
    </w:p>
    <w:p w:rsidRDefault="00652F7A" w:rsidP="00652F7A" w:rsidR="00652F7A"/>
    <w:p w:rsidRDefault="00652F7A" w:rsidP="00AA0CAC" w:rsidR="00652F7A">
      <w:pPr>
        <w:ind w:firstLine="708"/>
        <w:jc w:val="both"/>
      </w:pPr>
      <w:r>
        <w:t xml:space="preserve">Predlagatelj </w:t>
      </w:r>
      <w:r w:rsidR="00AA0CAC">
        <w:t xml:space="preserve">TOMISLAV PRSKALO dr. med. </w:t>
      </w:r>
      <w:r w:rsidR="00B54C72">
        <w:t xml:space="preserve">s boravištem na adresi </w:t>
      </w:r>
      <w:r w:rsidR="00AA0CAC">
        <w:t>Put Plokita 89, Split, OIB: 81256967414,</w:t>
      </w:r>
      <w:r w:rsidR="00BA0CDB">
        <w:t xml:space="preserve"> </w:t>
      </w:r>
      <w:r w:rsidR="00B54C72">
        <w:t>rođ. 04.veljače  1958.g., sin Dragutina, po zanimanju dr. med.spec.ginekolog, zaposlen u KBC Split, razveden, otac dvoje punoljetne djece</w:t>
      </w:r>
    </w:p>
    <w:p w:rsidRDefault="00BA0CDB" w:rsidP="00652F7A" w:rsidR="00BA0CDB"/>
    <w:p w:rsidRDefault="00BA0CDB" w:rsidP="00BA0CDB" w:rsidR="00BA0CDB">
      <w:pPr>
        <w:ind w:firstLine="708" w:left="3540"/>
      </w:pPr>
      <w:r>
        <w:t xml:space="preserve">iskazuje: </w:t>
      </w:r>
    </w:p>
    <w:p w:rsidRDefault="00BA0CDB" w:rsidP="00652F7A" w:rsidR="00BA0CDB"/>
    <w:p w:rsidRDefault="00B54C72" w:rsidP="001B4D25" w:rsidR="00F815C2">
      <w:pPr>
        <w:jc w:val="both"/>
      </w:pPr>
      <w:r>
        <w:t xml:space="preserve">Točno do 20.travnja 2010.g bio sam posve likvidan, imao sam i osobni dohodak kao liječnik spec.i kao predavač na fakultetu dodatna primanja, ni tada nisam imao nekretnina u vlasništvu. Nisam imao ni nekretnina ni pokretnina i sve sam svoje obveze uredno podmirivao. Dana u vlasništvu nemam nekretnina ni pokretnina veće vrijednosti. Moja plaća neto iznosi u prosjeku 13.000,00 kn od toga na ruke primim nakon svih sustega zadnjih 6 godina zaštićeni dio preko FINE u iznosu od 3.900,00 kn cca. Držim vježbe na med.fakultetu ali besplatno, nemam dodatnih prihoda, nisam podstanar, nemam vlastite imovine, ne plaćam podstanarstvo. Mjesečni režijski troškovi u stanu u kojem živim su cca </w:t>
      </w:r>
      <w:r w:rsidR="0029148F">
        <w:t xml:space="preserve">500,00 kn s naslova utroška vode struje, čistoće, pričuve, komunalne naknade. imam ovršnu obvezu uzdržavanja dvoje moje djece koji su redoviti studenti u iznosu od ovrhom određene vrijednosti 50% primanja, odnosno taj iznos se već skida sa moje plaće, dakle meni na zaštićeni račun sjedne mjesečno 3.900,00 kn od toga platim 500,00 kn režija, i dalje hrana, stručno usavršavanje (trudim se otići na kongres), ne plaća mi to ni bolnica ni itko treći, sve plaćam iz džepa. Imam mobitel i trošim cca 100,00 kn u stanu nemam telefon. Pušač sam koliko mi financije dozvole, trudim se manje od kutije dnevno i manje. Imam mnoge ljude koji mi pomažu ručkovima i večerama, nemam nikakve tekuće prihode da mi netko pomaže ali mi prijatelji pomažu. </w:t>
      </w:r>
      <w:r>
        <w:t xml:space="preserve"> </w:t>
      </w:r>
      <w:r w:rsidR="0029148F">
        <w:t xml:space="preserve">Ovako živim zadnjih 7 godina. </w:t>
      </w:r>
    </w:p>
    <w:p w:rsidRDefault="0029148F" w:rsidP="001B4D25" w:rsidR="0029148F">
      <w:pPr>
        <w:jc w:val="both"/>
      </w:pPr>
      <w:r>
        <w:t xml:space="preserve">Kad me pitate kako sam došao u fazu nelikvidnosti pojašnjavam,  2008.g. mi je sin završio na psihijatriju, tada mu je bilo 20 godina i dolazi živjeti sa mnom a okolnosti su dramatične jer želi živjeti samnom. Tada prestaje moja obveza uzdržavanja prestaje jer jedno dijete živi samnom a drugo sa majkom. Tada mi je ovrha radi uzdržavanja sina stavljena u mirovanje i djelomično su mi prihodi oslobođeni i moja plaća je sa 6-7.000,00 kn skočila na 13.000,00 kn. </w:t>
      </w:r>
      <w:r w:rsidR="009D2242">
        <w:t xml:space="preserve">Tada na sve načine pokušavam pomoći sinu i kreditno se zadužujem, živim u podstanarstvu koje ne plaćam, nakon razvoda kad sam odselio od svoje žene. </w:t>
      </w:r>
    </w:p>
    <w:p w:rsidRDefault="009D2242" w:rsidP="001B4D25" w:rsidR="009D2242">
      <w:pPr>
        <w:jc w:val="both"/>
      </w:pPr>
      <w:r>
        <w:t xml:space="preserve">Prvo se zadužujem kod Splitske banke nenamjenskim kreditom, kad je došao sin digao sam kredit u Zagrebačkoj banci koji su mi dali 180.000,00 kn a banka me teretila za  220.000,00 kn. Kako sam imao dopušteni minus kod SG Splitske banke koji sam iskoristio do kraja 50.000,00 kn to sam podigao kredit kod PBZ-a i Erste bank kako bi podmirio minus. Kako ni to potraživanje Splitskoj banci nisam vratio to je njihovo potraživanje 2014.g. cesijom preuzeo B2 Kapital. </w:t>
      </w:r>
    </w:p>
    <w:p w:rsidRDefault="009D2242" w:rsidP="001B4D25" w:rsidR="005928ED">
      <w:pPr>
        <w:jc w:val="both"/>
      </w:pPr>
      <w:r>
        <w:t xml:space="preserve">Kada me pitate gdje sam potrošio nenamjenski kredit od 180.000,00 kn u situaciji gdje ne plaćam stanarinu i nemam sustegu na plaću, plaća mi je 13.000,00 kn odgovaram, </w:t>
      </w:r>
      <w:r w:rsidR="005928ED">
        <w:t xml:space="preserve">plaća mi </w:t>
      </w:r>
      <w:r w:rsidR="005928ED">
        <w:lastRenderedPageBreak/>
        <w:t>nije 13.000,00 jer da vratim tih 180.000,00 kn plaćam ratu kredita 4.500,00 kn plus 4.000,00 kn Splitskoj banci, već tada mi je plaća umanjena za 8.500,00 kn, a gotovina od 180.000,00 kn je otišlo na život, omogućio sam sinu i sebi putovanja, večere, živilo se izvan mojih mogućnosti. nakon godinu i po dana sin se odlučuje vratiti majci.</w:t>
      </w:r>
    </w:p>
    <w:p w:rsidRDefault="005928ED" w:rsidP="001B4D25" w:rsidR="005928ED">
      <w:pPr>
        <w:jc w:val="both"/>
      </w:pPr>
      <w:r>
        <w:t xml:space="preserve">Kad je tih 180.000,00 kn presušilo, sin i ja smo ostali na mojim prihodima od 6.500,00 kn te sam digao novi nenamjenski kredit od 10000 eura od čega mi je isplaćeno manje i tim novcima sam pokrivao dozvoljeno prekoračenje, anulirao sam minus na tekućem računu, plaćao kreditne obveze i onda se događa. 6 mjeseci nakon tih 10 000 eura odlazim u Erste banku i tražim kredit za pokrivanje tekućeg računa u Splitskoj banci, Erste mi je dala kredit od 10 000 eura, 1000 eura su zadržali i osiguranje pa mi je 20 000,00 kn manje isplaćeno. Tim novcem sam pokrio minus i bio uredan kao i do tada. </w:t>
      </w:r>
    </w:p>
    <w:p w:rsidRDefault="005928ED" w:rsidP="001B4D25" w:rsidR="005928ED">
      <w:pPr>
        <w:jc w:val="both"/>
      </w:pPr>
      <w:r>
        <w:t>2010.g. moj sin odlučuje otići majci, aktivira se alimentacija i ja tonem. Odlazim u Splitsku banku i predlažem reprogram, ali traže mi dva jamca, ja nisam tražio novu gotovinu, nego da produlje vrijeme vraćanja. Odbili su mi reprogram jer nisam mogao naći jamce. Tada prestajem vraćati obaveze, oduzimaju mi se kartice, rastu kamate, prestajem biti likvidan. Godinu dana sam živio bez primanja iako zarađujem 13.000,00 kn a 2011.g u travnju otvaram zaštićeni račun i od tad živim 3.900,00 kn, djeca se i dalje redovno školuju, nisu završili fakultete. Od svih banaka unatoč trudu jedino sam sa PBZ-om zaključio nagodbu na 5 godina po 1.000,00 kn i za 2-3 mjeseca ću isplatiti dug. Moj sin je na petog godini</w:t>
      </w:r>
      <w:r w:rsidR="00EA0C3E">
        <w:t xml:space="preserve">, </w:t>
      </w:r>
      <w:r>
        <w:t>a kćer na prvoj godini fakulteta. Očekujem da će mi alimentacija za sina isteći za 6 mjeseci, tada bi mi plaća porasla za 20-ak%</w:t>
      </w:r>
      <w:r w:rsidR="00EA0C3E">
        <w:t xml:space="preserve">. </w:t>
      </w:r>
    </w:p>
    <w:p w:rsidRDefault="00AA0CAC" w:rsidP="001B4D25" w:rsidR="00AA0CAC">
      <w:pPr>
        <w:jc w:val="both"/>
      </w:pPr>
    </w:p>
    <w:p w:rsidRDefault="00F815C2" w:rsidP="001B4D25" w:rsidR="00EA0C3E">
      <w:pPr>
        <w:jc w:val="both"/>
      </w:pPr>
      <w:r>
        <w:t>Ne poznajem niti</w:t>
      </w:r>
      <w:r w:rsidR="009E1856">
        <w:t xml:space="preserve"> jednu osobu sa liste stečajnog povjerenika, </w:t>
      </w:r>
      <w:r>
        <w:t xml:space="preserve"> </w:t>
      </w:r>
      <w:r w:rsidR="00EA0C3E">
        <w:t>trenutno se ne vodi nikakva parnica protiv mene a niti ja vodim parnicu protiv nikoga radi naplate potraživanja. Ovršni postupak ne znam da imam, ne vode se protiv mene ovršni postupci</w:t>
      </w:r>
      <w:r w:rsidR="009E1856">
        <w:t xml:space="preserve">. Vodi se ovršni postupak alimentacije. </w:t>
      </w:r>
    </w:p>
    <w:p w:rsidRDefault="009E1856" w:rsidP="001B4D25" w:rsidR="009E1856">
      <w:pPr>
        <w:jc w:val="both"/>
      </w:pPr>
      <w:r>
        <w:t xml:space="preserve">Smatram da bi rok provjere u mom slučaju trebao iznositi godinu dana iz razloga što sam ja prema PBZ dug podmirio u cijelosti, te zatezne kamate B2 Kapital i Splitskoj banci, zato što sam Zagrebačkoj banci na temelju kamata isplatio preko 150.000,00 kn ali obzirom na temeljni dug ukupno dugovanje je ostalo isto. Obzirom da sam se dobro opekao sa silnim kamatama koje sam platio u zadnjih 7 godina i živim na rubu egzistencije a zarađujem 13.000,00 kn mjesečno posve sam siguran da više neću imati dozvoljeno prekoračenje niti podizati kredit.  Ja nisam kupovao nekretnine zato što sam do 2000.g. ulagao u stan od svoje žene jer je bio u rohbau. Ona je imala sređeno stambeno pitanje pa nisam imao potrebu kupovati stan. Do mirovine imam još 6 godina. Neću se više zaduživati. Bez primanja uz želju da izškolujem kćer do kraja, odškolovao sam sina, i svaki mjesec zahvaljujući mojoj plaći prime cca 6.000,00 kn. Sin završava uskoro fakultet. </w:t>
      </w:r>
      <w:r w:rsidR="00C31B04">
        <w:t xml:space="preserve">Pojašnjavam i zašto sam kredit vraćao kreditom, da očuvam svoju likvidnost da financijski ne kolabiram i da sve svoje obveze ispunjavam. I tada sam bio svjestan da su kamate iznadprosječno visoke ali bio sam u problemima pa sam na to pristao. Nemam dugova prema fizičkim osobama, izuzev ovih pravnih osoba. </w:t>
      </w:r>
    </w:p>
    <w:p w:rsidRDefault="00EA0C3E" w:rsidP="001B4D25" w:rsidR="00EA0C3E">
      <w:pPr>
        <w:jc w:val="both"/>
      </w:pPr>
    </w:p>
    <w:p w:rsidRDefault="00F815C2" w:rsidP="001B4D25" w:rsidR="00F815C2">
      <w:pPr>
        <w:jc w:val="both"/>
      </w:pPr>
      <w:r>
        <w:t xml:space="preserve">Drugo nemam što za izjaviti, predlagatelj u cijelosti ostaje kod prijedloga i plana za ispunjenje obveza. </w:t>
      </w:r>
    </w:p>
    <w:p w:rsidRDefault="00F815C2" w:rsidP="001B4D25" w:rsidR="00F815C2">
      <w:pPr>
        <w:jc w:val="both"/>
      </w:pPr>
      <w:r>
        <w:t>Nema primjedbi na iskaz.</w:t>
      </w:r>
    </w:p>
    <w:p w:rsidRDefault="00F815C2" w:rsidP="001B4D25" w:rsidR="00F815C2">
      <w:pPr>
        <w:jc w:val="both"/>
      </w:pPr>
      <w:r>
        <w:t xml:space="preserve">Pitanja se ne postavljaju. </w:t>
      </w:r>
    </w:p>
    <w:p w:rsidRDefault="00F815C2" w:rsidP="001765E4" w:rsidR="00F815C2">
      <w:pPr>
        <w:jc w:val="both"/>
      </w:pPr>
      <w:r>
        <w:t xml:space="preserve">Sud donosi </w:t>
      </w:r>
    </w:p>
    <w:p w:rsidRDefault="00F815C2" w:rsidP="001765E4" w:rsidR="00F815C2">
      <w:pPr>
        <w:jc w:val="both"/>
      </w:pPr>
    </w:p>
    <w:p w:rsidRDefault="00F815C2" w:rsidP="00E277E1" w:rsidR="00F815C2">
      <w:pPr>
        <w:ind w:firstLine="708" w:left="3540"/>
      </w:pPr>
      <w:r>
        <w:t>zaključak</w:t>
      </w:r>
    </w:p>
    <w:p w:rsidRDefault="00F815C2" w:rsidP="001B4D25" w:rsidR="00F815C2">
      <w:pPr>
        <w:jc w:val="both"/>
      </w:pPr>
    </w:p>
    <w:p w:rsidRDefault="00C31B04" w:rsidP="001B4D25" w:rsidR="00F815C2">
      <w:pPr>
        <w:jc w:val="both"/>
      </w:pPr>
      <w:r>
        <w:lastRenderedPageBreak/>
        <w:t xml:space="preserve">Odluka će biti donesena i </w:t>
      </w:r>
      <w:r w:rsidR="00F815C2">
        <w:t xml:space="preserve">stavljena na </w:t>
      </w:r>
      <w:r>
        <w:t>e-</w:t>
      </w:r>
      <w:r w:rsidR="00F815C2">
        <w:t>oglasn</w:t>
      </w:r>
      <w:r>
        <w:t>u ploču.</w:t>
      </w:r>
    </w:p>
    <w:p w:rsidRDefault="00F815C2" w:rsidP="001B4D25" w:rsidR="00F815C2">
      <w:pPr>
        <w:jc w:val="both"/>
      </w:pPr>
    </w:p>
    <w:p w:rsidRDefault="00C31B04" w:rsidP="001B4D25" w:rsidR="00F815C2">
      <w:pPr>
        <w:jc w:val="both"/>
      </w:pPr>
      <w:r>
        <w:t>Dovršeno u 12,5</w:t>
      </w:r>
      <w:r w:rsidR="00F815C2">
        <w:t xml:space="preserve">0 sati. </w:t>
      </w:r>
    </w:p>
    <w:sectPr w:rsidSect="004A2F6A" w:rsidR="00F815C2">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13E" w:rsidP="004A2F6A" w:rsidR="00DA613E">
      <w:r>
        <w:separator/>
      </w:r>
    </w:p>
  </w:endnote>
  <w:endnote w:id="0" w:type="continuationSeparator">
    <w:p w:rsidRDefault="00DA613E" w:rsidP="004A2F6A" w:rsidR="00DA61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13E" w:rsidP="004A2F6A" w:rsidR="00DA613E">
      <w:r>
        <w:separator/>
      </w:r>
    </w:p>
  </w:footnote>
  <w:footnote w:id="0" w:type="continuationSeparator">
    <w:p w:rsidRDefault="00DA613E" w:rsidP="004A2F6A" w:rsidR="00DA61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77278D">
      <w:rPr>
        <w:noProof/>
      </w:rPr>
      <w:t>4</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9180D"/>
    <w:rsid w:val="0009421D"/>
    <w:rsid w:val="000B3D17"/>
    <w:rsid w:val="000B4506"/>
    <w:rsid w:val="000E29A8"/>
    <w:rsid w:val="000E3A55"/>
    <w:rsid w:val="00105DF2"/>
    <w:rsid w:val="0011185C"/>
    <w:rsid w:val="0011456F"/>
    <w:rsid w:val="00140A54"/>
    <w:rsid w:val="00144A1F"/>
    <w:rsid w:val="00151AC2"/>
    <w:rsid w:val="00152EC8"/>
    <w:rsid w:val="00165308"/>
    <w:rsid w:val="00165386"/>
    <w:rsid w:val="00180B89"/>
    <w:rsid w:val="00182983"/>
    <w:rsid w:val="001834E1"/>
    <w:rsid w:val="0018650A"/>
    <w:rsid w:val="001B4D25"/>
    <w:rsid w:val="001F428A"/>
    <w:rsid w:val="001F784D"/>
    <w:rsid w:val="002075EF"/>
    <w:rsid w:val="00226D73"/>
    <w:rsid w:val="002360A2"/>
    <w:rsid w:val="00247922"/>
    <w:rsid w:val="002873E4"/>
    <w:rsid w:val="0029148F"/>
    <w:rsid w:val="00294491"/>
    <w:rsid w:val="002A67E7"/>
    <w:rsid w:val="002B0AF8"/>
    <w:rsid w:val="002B0EF5"/>
    <w:rsid w:val="002D3AAD"/>
    <w:rsid w:val="002D60E1"/>
    <w:rsid w:val="002E6D04"/>
    <w:rsid w:val="002E7C2D"/>
    <w:rsid w:val="002E7D89"/>
    <w:rsid w:val="002F65C6"/>
    <w:rsid w:val="00325285"/>
    <w:rsid w:val="0032758D"/>
    <w:rsid w:val="00342F14"/>
    <w:rsid w:val="003563FE"/>
    <w:rsid w:val="00380DB3"/>
    <w:rsid w:val="003C698A"/>
    <w:rsid w:val="003D59C3"/>
    <w:rsid w:val="00402B3C"/>
    <w:rsid w:val="00417820"/>
    <w:rsid w:val="00457C8F"/>
    <w:rsid w:val="0046065D"/>
    <w:rsid w:val="0046273A"/>
    <w:rsid w:val="00463D84"/>
    <w:rsid w:val="00466D5E"/>
    <w:rsid w:val="00471399"/>
    <w:rsid w:val="004A2F6A"/>
    <w:rsid w:val="004C617E"/>
    <w:rsid w:val="004E010D"/>
    <w:rsid w:val="004E02AA"/>
    <w:rsid w:val="00501956"/>
    <w:rsid w:val="00540E38"/>
    <w:rsid w:val="00546471"/>
    <w:rsid w:val="005928ED"/>
    <w:rsid w:val="005B2A56"/>
    <w:rsid w:val="005C6727"/>
    <w:rsid w:val="005F2B01"/>
    <w:rsid w:val="00603EE2"/>
    <w:rsid w:val="0060482B"/>
    <w:rsid w:val="00652F7A"/>
    <w:rsid w:val="00656A70"/>
    <w:rsid w:val="00661A07"/>
    <w:rsid w:val="00665D7E"/>
    <w:rsid w:val="00692CD3"/>
    <w:rsid w:val="006B7A48"/>
    <w:rsid w:val="006B7D4C"/>
    <w:rsid w:val="006C30C6"/>
    <w:rsid w:val="006D225F"/>
    <w:rsid w:val="006D7B5B"/>
    <w:rsid w:val="006F1084"/>
    <w:rsid w:val="006F4B13"/>
    <w:rsid w:val="00700A07"/>
    <w:rsid w:val="00707161"/>
    <w:rsid w:val="00731BBF"/>
    <w:rsid w:val="0075141D"/>
    <w:rsid w:val="007645EC"/>
    <w:rsid w:val="0077278D"/>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649F8"/>
    <w:rsid w:val="009707C3"/>
    <w:rsid w:val="009966C0"/>
    <w:rsid w:val="009A22AA"/>
    <w:rsid w:val="009C1650"/>
    <w:rsid w:val="009C4883"/>
    <w:rsid w:val="009D2242"/>
    <w:rsid w:val="009E0A91"/>
    <w:rsid w:val="009E1856"/>
    <w:rsid w:val="009E6272"/>
    <w:rsid w:val="009F7DF6"/>
    <w:rsid w:val="00A03B52"/>
    <w:rsid w:val="00A07E87"/>
    <w:rsid w:val="00A151AA"/>
    <w:rsid w:val="00A42BF5"/>
    <w:rsid w:val="00A433D5"/>
    <w:rsid w:val="00A70BDD"/>
    <w:rsid w:val="00A80EA7"/>
    <w:rsid w:val="00A95984"/>
    <w:rsid w:val="00AA0CAC"/>
    <w:rsid w:val="00AA2CC7"/>
    <w:rsid w:val="00AC53E1"/>
    <w:rsid w:val="00AD1A77"/>
    <w:rsid w:val="00AD6E69"/>
    <w:rsid w:val="00B132F1"/>
    <w:rsid w:val="00B16522"/>
    <w:rsid w:val="00B1753F"/>
    <w:rsid w:val="00B30890"/>
    <w:rsid w:val="00B373F8"/>
    <w:rsid w:val="00B54C72"/>
    <w:rsid w:val="00B56738"/>
    <w:rsid w:val="00B83087"/>
    <w:rsid w:val="00B90654"/>
    <w:rsid w:val="00B93992"/>
    <w:rsid w:val="00BA0CDB"/>
    <w:rsid w:val="00BD0F2C"/>
    <w:rsid w:val="00BE52A8"/>
    <w:rsid w:val="00C01306"/>
    <w:rsid w:val="00C01FE7"/>
    <w:rsid w:val="00C07E62"/>
    <w:rsid w:val="00C26E0A"/>
    <w:rsid w:val="00C31B04"/>
    <w:rsid w:val="00C34F62"/>
    <w:rsid w:val="00C3622F"/>
    <w:rsid w:val="00C376E7"/>
    <w:rsid w:val="00C57673"/>
    <w:rsid w:val="00CC4747"/>
    <w:rsid w:val="00CE4530"/>
    <w:rsid w:val="00D21CF6"/>
    <w:rsid w:val="00D51323"/>
    <w:rsid w:val="00D53C5F"/>
    <w:rsid w:val="00D77997"/>
    <w:rsid w:val="00D95CDE"/>
    <w:rsid w:val="00DA0B4E"/>
    <w:rsid w:val="00DA30B0"/>
    <w:rsid w:val="00DA613E"/>
    <w:rsid w:val="00DA644B"/>
    <w:rsid w:val="00DC5DF9"/>
    <w:rsid w:val="00DD118F"/>
    <w:rsid w:val="00DD418B"/>
    <w:rsid w:val="00DD4AB9"/>
    <w:rsid w:val="00E12307"/>
    <w:rsid w:val="00E15CBD"/>
    <w:rsid w:val="00E63895"/>
    <w:rsid w:val="00E73032"/>
    <w:rsid w:val="00E86701"/>
    <w:rsid w:val="00E90871"/>
    <w:rsid w:val="00EA0C3E"/>
    <w:rsid w:val="00EA20B9"/>
    <w:rsid w:val="00EA477E"/>
    <w:rsid w:val="00EA487D"/>
    <w:rsid w:val="00EC070F"/>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77278D"/>
    <w:rPr>
      <w:color w:val="808080"/>
      <w:bdr w:space="0" w:sz="0" w:color="auto" w:val="none"/>
      <w:shd w:fill="auto" w:color="auto" w:val="clear"/>
    </w:rPr>
  </w:style>
  <w:style w:customStyle="true" w:styleId="eSPISCCParagraphDefaultFont" w:type="character">
    <w:name w:val="eSPIS_CC_Paragraph Default Font"/>
    <w:basedOn w:val="Zadanifontodlomka"/>
    <w:rsid w:val="007727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7278D"/>
    <w:rPr>
      <w:b/>
      <w:bdr w:space="0" w:sz="0" w:color="auto" w:val="none"/>
      <w:shd w:fill="FFFFCC" w:color="auto" w:val="clear"/>
      <w:lang w:val="hr-HR"/>
    </w:rPr>
  </w:style>
  <w:style w:customStyle="true" w:styleId="PozadinaSvijetloCrvena" w:type="character">
    <w:name w:val="Pozadina_SvijetloCrvena"/>
    <w:basedOn w:val="eSPISCCParagraphDefaultFont"/>
    <w:rsid w:val="0077278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7278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77278D"/>
    <w:rPr>
      <w:color w:val="808080"/>
      <w:bdr w:color="auto" w:space="0" w:sz="0" w:val="none"/>
      <w:shd w:color="auto" w:fill="auto" w:val="clear"/>
    </w:rPr>
  </w:style>
  <w:style w:customStyle="1" w:styleId="eSPISCCParagraphDefaultFont" w:type="character">
    <w:name w:val="eSPIS_CC_Paragraph Default Font"/>
    <w:basedOn w:val="Zadanifontodlomka"/>
    <w:rsid w:val="007727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7278D"/>
    <w:rPr>
      <w:b/>
      <w:bdr w:color="auto" w:space="0" w:sz="0" w:val="none"/>
      <w:shd w:color="auto" w:fill="FFFFCC" w:val="clear"/>
      <w:lang w:val="hr-HR"/>
    </w:rPr>
  </w:style>
  <w:style w:customStyle="1" w:styleId="PozadinaSvijetloCrvena" w:type="character">
    <w:name w:val="Pozadina_SvijetloCrvena"/>
    <w:basedOn w:val="eSPISCCParagraphDefaultFont"/>
    <w:rsid w:val="0077278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7278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 w:id="8906513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20. travnja 2017.</izvorni_sadrzaj>
    <derivirana_varijabla naziv="DomainObject.StvarniPocetakDatum_1">20. travnja 2017.</derivirana_varijabla>
  </DomainObject.StvarniPocetakDatum>
  <DomainObject.StvarniZavrsetakDatum>
    <izvorni_sadrzaj>20. travnja 2017.</izvorni_sadrzaj>
    <derivirana_varijabla naziv="DomainObject.StvarniZavrsetakDatum_1">20. travnja 2017.</derivirana_varijabla>
  </DomainObject.StvarniZavrsetakDatum>
  <DomainObject.PlaniraniZavrsetakDatum>
    <izvorni_sadrzaj>20. travnja 2017.</izvorni_sadrzaj>
    <derivirana_varijabla naziv="DomainObject.PlaniraniZavrsetakDatum_1">20. travnja 2017.</derivirana_varijabla>
  </DomainObject.PlaniraniZavrsetakDatum>
  <DomainObject.PlaniraniPocetakDatum>
    <izvorni_sadrzaj>20. travnja 2017.</izvorni_sadrzaj>
    <derivirana_varijabla naziv="DomainObject.PlaniraniPocetakDatum_1">20. travnja 2017.</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travnja 2017.</izvorni_sadrzaj>
    <derivirana_varijabla naziv="DomainObject.Zapisnik.DatumKreiranja_1">20. travnja 2017.</derivirana_varijabla>
  </DomainObject.Zapisnik.DatumKreiranja>
  <DomainObject.Zapisnik.ImovinskaKorist>
    <izvorni_sadrzaj/>
    <derivirana_varijabla naziv="DomainObject.Zapisnik.ImovinskaKorist_1"/>
  </DomainObject.Zapisnik.ImovinskaKorist>
  <DomainObject.Zapisnik.Oznaka>
    <izvorni_sadrzaj>Sp-2/2016-11</izvorni_sadrzaj>
    <derivirana_varijabla naziv="DomainObject.Zapisnik.Oznaka_1">Sp-2/2016-11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POSTUPKA STEČAJA POTROŠAČA</izvorni_sadrzaj>
    <derivirana_varijabla naziv="DomainObject.Predmet.Opis_1">PRIJEDLOG ZA OTVARANJE POSTUPKA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Sp-2/2016</izvorni_sadrzaj>
    <derivirana_varijabla naziv="DomainObject.Predmet.OznakaBroj_1">Sp-2/2016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ročište 20.04.2017.</izvorni_sadrzaj>
    <derivirana_varijabla naziv="DomainObject.Predmet.PrimjedbaSuca_1">ročište 20.04.2017.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Prskalo</izvorni_sadrzaj>
    <derivirana_varijabla naziv="DomainObject.Predmet.StrankaFormated_1">  Tomislav Prskalo</derivirana_varijabla>
  </DomainObject.Predmet.StrankaFormated>
  <DomainObject.Predmet.StrankaFormatedOIB>
    <izvorni_sadrzaj>  Tomislav Prskalo, OIB 81256967414</izvorni_sadrzaj>
    <derivirana_varijabla naziv="DomainObject.Predmet.StrankaFormatedOIB_1">  Tomislav Prskalo, OIB 81256967414</derivirana_varijabla>
  </DomainObject.Predmet.StrankaFormatedOIB>
  <DomainObject.Predmet.StrankaFormatedWithAdress>
    <izvorni_sadrzaj> Tomislav Prskalo, Vinogradska 78, 21000 Split</izvorni_sadrzaj>
    <derivirana_varijabla naziv="DomainObject.Predmet.StrankaFormatedWithAdress_1"> Tomislav Prskalo, Vinogradska 78, 21000 Split</derivirana_varijabla>
  </DomainObject.Predmet.StrankaFormatedWithAdress>
  <DomainObject.Predmet.StrankaFormatedWithAdressOIB>
    <izvorni_sadrzaj> Tomislav Prskalo, OIB 81256967414, Vinogradska 78, 21000 Split</izvorni_sadrzaj>
    <derivirana_varijabla naziv="DomainObject.Predmet.StrankaFormatedWithAdressOIB_1"> Tomislav Prskalo, OIB 81256967414, Vinogradska 78, 21000 Split</derivirana_varijabla>
  </DomainObject.Predmet.StrankaFormatedWithAdressOIB>
  <DomainObject.Predmet.StrankaWithAdress>
    <izvorni_sadrzaj>Tomislav Prskalo Vinogradska 78,21000 Split</izvorni_sadrzaj>
    <derivirana_varijabla naziv="DomainObject.Predmet.StrankaWithAdress_1">Tomislav Prskalo Vinogradska 78,21000 Split</derivirana_varijabla>
  </DomainObject.Predmet.StrankaWithAdress>
  <DomainObject.Predmet.StrankaWithAdressOIB>
    <izvorni_sadrzaj>Tomislav Prskalo, OIB 81256967414, Vinogradska 78,21000 Split</izvorni_sadrzaj>
    <derivirana_varijabla naziv="DomainObject.Predmet.StrankaWithAdressOIB_1">Tomislav Prskalo, OIB 81256967414, Vinogradska 78,21000 Split</derivirana_varijabla>
  </DomainObject.Predmet.StrankaWithAdressOIB>
  <DomainObject.Predmet.StrankaNazivFormated>
    <izvorni_sadrzaj>Tomislav Prskalo</izvorni_sadrzaj>
    <derivirana_varijabla naziv="DomainObject.Predmet.StrankaNazivFormated_1">Tomislav Prskalo</derivirana_varijabla>
  </DomainObject.Predmet.StrankaNazivFormated>
  <DomainObject.Predmet.StrankaNazivFormatedOIB>
    <izvorni_sadrzaj>Tomislav Prskalo, OIB 81256967414</izvorni_sadrzaj>
    <derivirana_varijabla naziv="DomainObject.Predmet.StrankaNazivFormatedOIB_1">Tomislav Prskalo, OIB 81256967414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Tomislav Prskalo</item>
    </izvorni_sadrzaj>
    <derivirana_varijabla naziv="DomainObject.Predmet.StrankaListFormated_1">
      <item>Tomislav Prskalo</item>
    </derivirana_varijabla>
  </DomainObject.Predmet.StrankaListFormated>
  <DomainObject.Predmet.StrankaListFormatedOIB>
    <izvorni_sadrzaj>
      <item>Tomislav Prskalo, OIB 81256967414</item>
    </izvorni_sadrzaj>
    <derivirana_varijabla naziv="DomainObject.Predmet.StrankaListFormatedOIB_1">
      <item>Tomislav Prskalo, OIB 81256967414</item>
    </derivirana_varijabla>
  </DomainObject.Predmet.StrankaListFormatedOIB>
  <DomainObject.Predmet.StrankaListFormatedWithAdress>
    <izvorni_sadrzaj>
      <item>Tomislav Prskalo, Vinogradska 78, 21000 Split</item>
    </izvorni_sadrzaj>
    <derivirana_varijabla naziv="DomainObject.Predmet.StrankaListFormatedWithAdress_1">
      <item>Tomislav Prskalo, Vinogradska 78, 21000 Split</item>
    </derivirana_varijabla>
  </DomainObject.Predmet.StrankaListFormatedWithAdress>
  <DomainObject.Predmet.StrankaListFormatedWithAdressOIB>
    <izvorni_sadrzaj>
      <item>Tomislav Prskalo, OIB 81256967414, Vinogradska 78, 21000 Split</item>
    </izvorni_sadrzaj>
    <derivirana_varijabla naziv="DomainObject.Predmet.StrankaListFormatedWithAdressOIB_1">
      <item>Tomislav Prskalo, OIB 81256967414, Vinogradska 78, 21000 Split</item>
    </derivirana_varijabla>
  </DomainObject.Predmet.StrankaListFormatedWithAdressOIB>
  <DomainObject.Predmet.StrankaListNazivFormated>
    <izvorni_sadrzaj>
      <item>Tomislav Prskalo</item>
    </izvorni_sadrzaj>
    <derivirana_varijabla naziv="DomainObject.Predmet.StrankaListNazivFormated_1">
      <item>Tomislav Prskalo</item>
    </derivirana_varijabla>
  </DomainObject.Predmet.StrankaListNazivFormated>
  <DomainObject.Predmet.StrankaListNazivFormatedOIB>
    <izvorni_sadrzaj>
      <item>Tomislav Prskalo, OIB 81256967414</item>
    </izvorni_sadrzaj>
    <derivirana_varijabla naziv="DomainObject.Predmet.StrankaListNazivFormatedOIB_1">
      <item>Tomislav Prskalo, OIB 81256967414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REPUBLIKA HRVATSKA</item>
      <item>ZAGREBAČKA BANKA DIONIČKO DRUŠTVO</item>
      <item>PRIVREDNA BANKA ZAGREB - DIONIČKO DRUŠTVO</item>
      <item>ERSTE&amp;STEIERMÄRKISCHE BANKA dioničko društvo</item>
      <item>B2  KAPITAL d.o.o. za poslovne usluge</item>
    </izvorni_sadrzaj>
    <derivirana_varijabla naziv="DomainObject.Predmet.OstaliListFormated_1">
      <item>Hrvatski Telekom d.d.</item>
      <item>REPUBLIKA HRVATSKA</item>
      <item>ZAGREBAČKA BANKA DIONIČKO DRUŠTVO</item>
      <item>PRIVREDNA BANKA ZAGREB - DIONIČKO DRUŠTVO</item>
      <item>ERSTE&amp;STEIERMÄRKISCHE BANKA dioničko društvo</item>
      <item>B2  KAPITAL d.o.o. za poslovne usluge</item>
    </derivirana_varijabla>
  </DomainObject.Predmet.OstaliListFormated>
  <DomainObject.Predmet.OstaliListFormatedOIB>
    <izvorni_sadrzaj>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izvorni_sadrzaj>
    <derivirana_varijabla naziv="DomainObject.Predmet.OstaliListFormatedOIB_1">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derivirana_varijabla>
  </DomainObject.Predmet.OstaliListFormatedOIB>
  <DomainObject.Predmet.OstaliListFormatedWithAdress>
    <izvorni_sadrzaj>
      <item>Hrvatski Telekom d.d., Roberta Frangeša Mihanovića 9, 10000 Zagreb</item>
      <item>REPUBLIKA HRVATSKA</item>
      <item>ZAGREBAČKA BANKA DIONIČKO DRUŠTVO, Trg bana Josipa Jelačića 10, 10000 Zagreb</item>
      <item>PRIVREDNA BANKA ZAGREB - DIONIČKO DRUŠTVO, Radnička cesta 50, 10000 Zagreb</item>
      <item>ERSTE&amp;STEIERMÄRKISCHE BANKA dioničko društvo, Jadranski Trg 3/a, 51000 Rijeka</item>
      <item>B2  KAPITAL d.o.o. za poslovne usluge, Radnička cesta 41, 10000 Zagreb</item>
    </izvorni_sadrzaj>
    <derivirana_varijabla naziv="DomainObject.Predmet.OstaliListFormatedWithAdress_1">
      <item>Hrvatski Telekom d.d., Roberta Frangeša Mihanovića 9, 10000 Zagreb</item>
      <item>REPUBLIKA HRVATSKA</item>
      <item>ZAGREBAČKA BANKA DIONIČKO DRUŠTVO, Trg bana Josipa Jelačića 10, 10000 Zagreb</item>
      <item>PRIVREDNA BANKA ZAGREB - DIONIČKO DRUŠTVO, Radnička cesta 50, 10000 Zagreb</item>
      <item>ERSTE&amp;STEIERMÄRKISCHE BANKA dioničko društvo, Jadranski Trg 3/a, 51000 Rijeka</item>
      <item>B2  KAPITAL d.o.o. za poslovne usluge, Radnička cesta 41, 10000 Zagreb</item>
    </derivirana_varijabla>
  </DomainObject.Predmet.OstaliListFormatedWithAdress>
  <DomainObject.Predmet.OstaliListFormatedWithAdressOIB>
    <izvorni_sadrzaj>
      <item>Hrvatski Telekom d.d., OIB 81793146560, Roberta Frangeša Mihanovića 9, 10000 Zagreb</item>
      <item>REPUBLIKA HRVATSKA, OIB 18683136487</item>
      <item>ZAGREBAČKA BANKA DIONIČKO DRUŠTVO, OIB 92963223473, Trg bana Josipa Jelačića 10, 10000 Zagreb</item>
      <item>PRIVREDNA BANKA ZAGREB - DIONIČKO DRUŠTVO, OIB 02535697732, Radnička cesta 50, 10000 Zagreb</item>
      <item>ERSTE&amp;STEIERMÄRKISCHE BANKA dioničko društvo, OIB 23057039320, Jadranski Trg 3/a, 51000 Rijeka</item>
      <item>B2  KAPITAL d.o.o. za poslovne usluge, OIB 57509775367, Radnička cesta 41, 10000 Zagreb</item>
    </izvorni_sadrzaj>
    <derivirana_varijabla naziv="DomainObject.Predmet.OstaliListFormatedWithAdressOIB_1">
      <item>Hrvatski Telekom d.d., OIB 81793146560, Roberta Frangeša Mihanovića 9, 10000 Zagreb</item>
      <item>REPUBLIKA HRVATSKA, OIB 18683136487</item>
      <item>ZAGREBAČKA BANKA DIONIČKO DRUŠTVO, OIB 92963223473, Trg bana Josipa Jelačića 10, 10000 Zagreb</item>
      <item>PRIVREDNA BANKA ZAGREB - DIONIČKO DRUŠTVO, OIB 02535697732, Radnička cesta 50, 10000 Zagreb</item>
      <item>ERSTE&amp;STEIERMÄRKISCHE BANKA dioničko društvo, OIB 23057039320, Jadranski Trg 3/a, 51000 Rijeka</item>
      <item>B2  KAPITAL d.o.o. za poslovne usluge, OIB 57509775367, Radnička cesta 41, 10000 Zagreb</item>
    </derivirana_varijabla>
  </DomainObject.Predmet.OstaliListFormatedWithAdressOIB>
  <DomainObject.Predmet.OstaliListNazivFormated>
    <izvorni_sadrzaj>
      <item>Hrvatski Telekom d.d.</item>
      <item>REPUBLIKA HRVATSKA</item>
      <item>ZAGREBAČKA BANKA DIONIČKO DRUŠTVO</item>
      <item>PRIVREDNA BANKA ZAGREB - DIONIČKO DRUŠTVO</item>
      <item>ERSTE&amp;STEIERMÄRKISCHE BANKA dioničko društvo</item>
      <item>B2  KAPITAL d.o.o. za poslovne usluge</item>
    </izvorni_sadrzaj>
    <derivirana_varijabla naziv="DomainObject.Predmet.OstaliListNazivFormated_1">
      <item>Hrvatski Telekom d.d.</item>
      <item>REPUBLIKA HRVATSKA</item>
      <item>ZAGREBAČKA BANKA DIONIČKO DRUŠTVO</item>
      <item>PRIVREDNA BANKA ZAGREB - DIONIČKO DRUŠTVO</item>
      <item>ERSTE&amp;STEIERMÄRKISCHE BANKA dioničko društvo</item>
      <item>B2  KAPITAL d.o.o. za poslovne usluge</item>
    </derivirana_varijabla>
  </DomainObject.Predmet.OstaliListNazivFormated>
  <DomainObject.Predmet.OstaliListNazivFormatedOIB>
    <izvorni_sadrzaj>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izvorni_sadrzaj>
    <derivirana_varijabla naziv="DomainObject.Predmet.OstaliListNazivFormatedOIB_1">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20. travnja 2017.</izvorni_sadrzaj>
    <derivirana_varijabla naziv="DomainObject.Datum_1">20. travnja 2017.</derivirana_varijabla>
  </DomainObject.Datum>
  <DomainObject.PoslovniBrojDokumenta>
    <izvorni_sadrzaj>Sp-2/2016-11</izvorni_sadrzaj>
    <derivirana_varijabla naziv="DomainObject.PoslovniBrojDokumenta_1">Sp-2/2016-11</derivirana_varijabla>
  </DomainObject.PoslovniBrojDokumenta>
  <DomainObject.Predmet.StrankaIDrugi>
    <izvorni_sadrzaj>Tomislav Prskalo</izvorni_sadrzaj>
    <derivirana_varijabla naziv="DomainObject.Predmet.StrankaIDrugi_1">Tomislav Prskalo</derivirana_varijabla>
  </DomainObject.Predmet.StrankaIDrugi>
  <DomainObject.Predmet.ProtustrankaIDrugi>
    <izvorni_sadrzaj/>
    <derivirana_varijabla naziv="DomainObject.Predmet.ProtustrankaIDrugi_1"/>
  </DomainObject.Predmet.ProtustrankaIDrugi>
  <DomainObject.Predmet.StrankaIDrugiAdressOIB>
    <izvorni_sadrzaj>Tomislav Prskalo, OIB 81256967414, Vinogradska 78, 21000 Split</izvorni_sadrzaj>
    <derivirana_varijabla naziv="DomainObject.Predmet.StrankaIDrugiAdressOIB_1">Tomislav Prskalo, OIB 81256967414, Vinogradska 78,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Prskalo</item>
      <item>Hrvatski Telekom d.d.</item>
      <item>REPUBLIKA HRVATSKA</item>
      <item>ZAGREBAČKA BANKA DIONIČKO DRUŠTVO</item>
      <item>PRIVREDNA BANKA ZAGREB - DIONIČKO DRUŠTVO</item>
      <item>ERSTE&amp;STEIERMÄRKISCHE BANKA dioničko društvo</item>
      <item>B2  KAPITAL d.o.o. za poslovne usluge</item>
    </izvorni_sadrzaj>
    <derivirana_varijabla naziv="DomainObject.Predmet.SudioniciListNaziv_1">
      <item>Tomislav Prskalo</item>
      <item>Hrvatski Telekom d.d.</item>
      <item>REPUBLIKA HRVATSKA</item>
      <item>ZAGREBAČKA BANKA DIONIČKO DRUŠTVO</item>
      <item>PRIVREDNA BANKA ZAGREB - DIONIČKO DRUŠTVO</item>
      <item>ERSTE&amp;STEIERMÄRKISCHE BANKA dioničko društvo</item>
      <item>B2  KAPITAL d.o.o. za poslovne usluge</item>
    </derivirana_varijabla>
  </DomainObject.Predmet.SudioniciListNaziv>
  <DomainObject.Predmet.SudioniciListAdressOIB>
    <izvorni_sadrzaj>
      <item>Tomislav Prskalo, OIB 81256967414, Vinogradska 78,21000 Split</item>
      <item>Hrvatski Telekom d.d., OIB 81793146560, Roberta Frangeša Mihanovića 9,10000 Zagreb</item>
      <item>REPUBLIKA HRVATSKA, OIB 18683136487</item>
      <item>ZAGREBAČKA BANKA DIONIČKO DRUŠTVO, OIB 92963223473, Trg bana Josipa Jelačića 10,10000 Zagreb</item>
      <item>PRIVREDNA BANKA ZAGREB - DIONIČKO DRUŠTVO, OIB 02535697732, Radnička cesta 50,10000 Zagreb</item>
      <item>ERSTE&amp;STEIERMÄRKISCHE BANKA dioničko društvo, OIB 23057039320, Jadranski Trg 3/a,51000 Rijeka</item>
      <item>B2  KAPITAL d.o.o. za poslovne usluge, OIB 57509775367, Radnička cesta 41,10000 Zagreb</item>
    </izvorni_sadrzaj>
    <derivirana_varijabla naziv="DomainObject.Predmet.SudioniciListAdressOIB_1">
      <item>Tomislav Prskalo, OIB 81256967414, Vinogradska 78,21000 Split</item>
      <item>Hrvatski Telekom d.d., OIB 81793146560, Roberta Frangeša Mihanovića 9,10000 Zagreb</item>
      <item>REPUBLIKA HRVATSKA, OIB 18683136487</item>
      <item>ZAGREBAČKA BANKA DIONIČKO DRUŠTVO, OIB 92963223473, Trg bana Josipa Jelačića 10,10000 Zagreb</item>
      <item>PRIVREDNA BANKA ZAGREB - DIONIČKO DRUŠTVO, OIB 02535697732, Radnička cesta 50,10000 Zagreb</item>
      <item>ERSTE&amp;STEIERMÄRKISCHE BANKA dioničko društvo, OIB 23057039320, Jadranski Trg 3/a,51000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81256967414</item>
      <item>, OIB 81793146560</item>
      <item>, OIB 18683136487</item>
      <item>, OIB 92963223473</item>
      <item>, OIB 02535697732</item>
      <item>, OIB 23057039320</item>
      <item>, OIB 57509775367</item>
    </izvorni_sadrzaj>
    <derivirana_varijabla naziv="DomainObject.Predmet.SudioniciListNazivOIB_1">
      <item>, OIB 81256967414</item>
      <item>, OIB 81793146560</item>
      <item>, OIB 18683136487</item>
      <item>, OIB 92963223473</item>
      <item>, OIB 02535697732</item>
      <item>, OIB 23057039320</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7154E-B24A-46BD-80FF-F5669735AD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1395</properties:Words>
  <properties:Characters>7270</properties:Characters>
  <properties:Lines>151</properties:Lines>
  <properties:Paragraphs>47</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2017-04-20T09:14:00Z</dcterms:created>
  <dc:creator>korisnik</dc:creator>
  <cp:lastModifiedBy>Božena Semren</cp:lastModifiedBy>
  <cp:lastPrinted>2017-04-20T10:54:00Z</cp:lastPrinted>
  <dcterms:modified xmlns:xsi="http://www.w3.org/2001/XMLSchema-instance" xsi:type="dcterms:W3CDTF">2017-04-20T10:57:00Z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Sp-2/2016-11 / Zapisnik - Pripremno ročište</vt:lpwstr>
  </prop:property>
  <prop:property name="CC_coloring" pid="4" fmtid="{D5CDD505-2E9C-101B-9397-08002B2CF9AE}">
    <vt:bool>false</vt:bool>
  </prop:property>
  <prop:property name="BrojStranica" pid="5" fmtid="{D5CDD505-2E9C-101B-9397-08002B2CF9AE}">
    <vt:i4>4</vt:i4>
  </prop:property>
</prop:Properties>
</file>