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0637" w14:paraId="65e0637" w:rsidRDefault="00AB4602" w:rsidP="004F39BB" w:rsidR="004F39BB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39BB">
        <w:t xml:space="preserve">                                                                                                                                                                   </w:t>
      </w:r>
    </w:p>
    <w:p w:rsidRDefault="004F39BB" w:rsidP="004F39BB" w:rsidR="004F39BB">
      <w:pPr>
        <w:spacing w:after="0"/>
        <w:ind w:firstLine="5245"/>
        <w:jc w:val="right"/>
      </w:pPr>
      <w:r>
        <w:t xml:space="preserve">                       2 St-97/2017-3.</w:t>
      </w:r>
    </w:p>
    <w:p w:rsidRDefault="004F39BB" w:rsidP="004F39BB" w:rsidR="004F39BB">
      <w:pPr>
        <w:spacing w:after="0"/>
        <w:jc w:val="both"/>
      </w:pPr>
    </w:p>
    <w:p w:rsidRDefault="004F39BB" w:rsidP="004F39BB" w:rsidR="004F39BB">
      <w:pPr>
        <w:spacing w:after="0"/>
        <w:jc w:val="both"/>
      </w:pPr>
    </w:p>
    <w:p w:rsidRDefault="004F39BB" w:rsidP="004F39BB" w:rsidR="004F39BB">
      <w:pPr>
        <w:spacing w:after="0"/>
        <w:jc w:val="both"/>
      </w:pPr>
    </w:p>
    <w:p w:rsidRDefault="004F39BB" w:rsidP="004F39BB" w:rsidR="004F39BB">
      <w:pPr>
        <w:spacing w:after="0"/>
        <w:jc w:val="both"/>
      </w:pPr>
    </w:p>
    <w:p w:rsidRDefault="004F39BB" w:rsidP="004F39BB" w:rsidR="004F39BB">
      <w:pPr>
        <w:spacing w:after="0"/>
        <w:jc w:val="center"/>
      </w:pPr>
      <w:r>
        <w:t>U  I M E   R E P U B L I K E   H R V A T S K E</w:t>
      </w:r>
    </w:p>
    <w:p w:rsidRDefault="004F39BB" w:rsidP="004F39BB" w:rsidR="004F39BB">
      <w:pPr>
        <w:spacing w:after="0"/>
        <w:jc w:val="center"/>
      </w:pPr>
    </w:p>
    <w:p w:rsidRDefault="004F39BB" w:rsidP="004F39BB" w:rsidR="004F39BB">
      <w:pPr>
        <w:spacing w:after="0"/>
        <w:jc w:val="center"/>
      </w:pPr>
      <w:r>
        <w:t xml:space="preserve"> R J E Š E N J E</w:t>
      </w:r>
    </w:p>
    <w:p w:rsidRDefault="004F39BB" w:rsidP="004F39BB" w:rsidR="004F39BB">
      <w:pPr>
        <w:spacing w:after="0"/>
        <w:jc w:val="both"/>
      </w:pPr>
    </w:p>
    <w:p w:rsidRDefault="004F39BB" w:rsidP="004F39BB" w:rsidR="004F39BB">
      <w:pPr>
        <w:spacing w:after="0"/>
        <w:jc w:val="both"/>
      </w:pPr>
    </w:p>
    <w:p w:rsidRDefault="004F39BB" w:rsidP="004F39BB" w:rsidR="004F39BB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BORNIKA jednostavno društvo s ograničenom odgovornošću za ugostiteljstvo i trgovinu, Vrbovec, </w:t>
      </w:r>
      <w:proofErr w:type="spellStart"/>
      <w:r>
        <w:t>Lonjica</w:t>
      </w:r>
      <w:proofErr w:type="spellEnd"/>
      <w:r>
        <w:t xml:space="preserve"> 160/A, MBS: 080861950, OIB: 51887973796, dana 19. svibnja 2017. godine  </w:t>
      </w:r>
    </w:p>
    <w:p w:rsidRDefault="004F39BB" w:rsidP="004F39BB" w:rsidR="004F39BB">
      <w:pPr>
        <w:spacing w:after="0"/>
        <w:jc w:val="both"/>
      </w:pPr>
    </w:p>
    <w:p w:rsidRDefault="004F39BB" w:rsidP="004F39BB" w:rsidR="004F39BB">
      <w:pPr>
        <w:spacing w:after="0"/>
        <w:jc w:val="center"/>
      </w:pPr>
      <w:r>
        <w:t>r i j e š i o   j e</w:t>
      </w:r>
    </w:p>
    <w:p w:rsidRDefault="004F39BB" w:rsidP="004F39BB" w:rsidR="004F39BB">
      <w:pPr>
        <w:spacing w:after="0"/>
        <w:jc w:val="both"/>
      </w:pPr>
    </w:p>
    <w:p w:rsidRDefault="004F39BB" w:rsidP="004F39BB" w:rsidR="004F39BB">
      <w:pPr>
        <w:spacing w:after="0"/>
        <w:jc w:val="both"/>
        <w:rPr>
          <w:szCs w:val="20"/>
        </w:rPr>
      </w:pPr>
      <w:r>
        <w:tab/>
        <w:t xml:space="preserve">I. Otvara se stečajni postupak nad dužnikom BORNIKA jednostavno društvo s ograničenom odgovornošću za ugostiteljstvo i trgovinu, Vrbovec, </w:t>
      </w:r>
      <w:proofErr w:type="spellStart"/>
      <w:r>
        <w:t>Lonjica</w:t>
      </w:r>
      <w:proofErr w:type="spellEnd"/>
      <w:r>
        <w:t xml:space="preserve"> 160/A, MBS: 080861950, OIB: 51887973796.</w:t>
      </w:r>
    </w:p>
    <w:p w:rsidRDefault="004F39BB" w:rsidP="004F39BB" w:rsidR="004F39BB">
      <w:pPr>
        <w:spacing w:after="0"/>
        <w:jc w:val="both"/>
      </w:pPr>
    </w:p>
    <w:p w:rsidRDefault="004F39BB" w:rsidP="004F39BB" w:rsidR="004F39BB">
      <w:pPr>
        <w:spacing w:after="0"/>
        <w:jc w:val="both"/>
      </w:pPr>
      <w:r>
        <w:tab/>
        <w:t>II. Za stečajnog upravitelja imenuje se JUGOSLAV PURAN, Bjelovar, Josipa Jelačića 12, OIB:70582689973.</w:t>
      </w:r>
    </w:p>
    <w:p w:rsidRDefault="004F39BB" w:rsidP="004F39BB" w:rsidR="004F39BB">
      <w:pPr>
        <w:spacing w:after="0"/>
        <w:jc w:val="both"/>
      </w:pPr>
    </w:p>
    <w:p w:rsidRDefault="004F39BB" w:rsidP="004F39BB" w:rsidR="004F39BB">
      <w:pPr>
        <w:spacing w:after="0"/>
        <w:jc w:val="both"/>
        <w:rPr>
          <w:szCs w:val="20"/>
        </w:rPr>
      </w:pPr>
      <w:r>
        <w:tab/>
        <w:t xml:space="preserve">III. Zaključuje se stečajni postupak nad dužnikom BORNIKA jednostavno društvo s ograničenom odgovornošću za ugostiteljstvo i trgovinu, Vrbovec, </w:t>
      </w:r>
      <w:proofErr w:type="spellStart"/>
      <w:r>
        <w:t>Lonjica</w:t>
      </w:r>
      <w:proofErr w:type="spellEnd"/>
      <w:r>
        <w:t xml:space="preserve"> 160/A, MBS: 080861950, OIB: 51887973796.</w:t>
      </w:r>
    </w:p>
    <w:p w:rsidRDefault="004F39BB" w:rsidP="004F39BB" w:rsidR="004F39BB">
      <w:pPr>
        <w:spacing w:after="0"/>
        <w:jc w:val="both"/>
      </w:pPr>
    </w:p>
    <w:p w:rsidRDefault="004F39BB" w:rsidP="004F39BB" w:rsidR="004F39BB">
      <w:pPr>
        <w:spacing w:after="0"/>
        <w:jc w:val="both"/>
        <w:rPr>
          <w:lang w:val="en-GB"/>
        </w:rPr>
      </w:pPr>
      <w:r>
        <w:tab/>
        <w:t>IV. Stečajni postupak je otvoren i zaključen s danom 19. svibnja 2017. godine u 10,00 sati, kada je ovo rješenje objavljeno na e-oglasnoj ploči ovoga suda.</w:t>
      </w:r>
    </w:p>
    <w:p w:rsidRDefault="004F39BB" w:rsidP="004F39BB" w:rsidR="004F39BB">
      <w:pPr>
        <w:pStyle w:val="Bezproreda"/>
        <w:spacing w:after="0"/>
        <w:jc w:val="both"/>
      </w:pPr>
    </w:p>
    <w:p w:rsidRDefault="004F39BB" w:rsidP="004F39BB" w:rsidR="004F39BB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F39BB" w:rsidP="004F39BB" w:rsidR="004F39BB">
      <w:pPr>
        <w:spacing w:after="0"/>
        <w:jc w:val="both"/>
        <w:rPr>
          <w:rFonts w:cs="Times New Roman"/>
        </w:rPr>
      </w:pPr>
    </w:p>
    <w:p w:rsidRDefault="004F39BB" w:rsidP="004F39BB" w:rsidR="004F39BB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4F39BB" w:rsidP="004F39BB" w:rsidR="004F39BB">
      <w:pPr>
        <w:spacing w:after="0"/>
        <w:jc w:val="both"/>
      </w:pPr>
    </w:p>
    <w:p w:rsidRDefault="004F39BB" w:rsidP="004F39BB" w:rsidR="004F39BB">
      <w:pPr>
        <w:spacing w:after="0"/>
        <w:jc w:val="center"/>
      </w:pPr>
      <w:r>
        <w:t>Obrazloženje</w:t>
      </w:r>
    </w:p>
    <w:p w:rsidRDefault="004F39BB" w:rsidP="004F39BB" w:rsidR="004F39BB">
      <w:pPr>
        <w:spacing w:after="0"/>
        <w:jc w:val="center"/>
      </w:pPr>
    </w:p>
    <w:p w:rsidRDefault="004F39BB" w:rsidP="004F39BB" w:rsidR="004F39BB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St-97/2017-2, koji je objavljen na mrežnoj stranici e-oglasna ploča Trgovačkog suda u Bjelovaru 15.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4F39BB" w:rsidP="004F39BB" w:rsidR="004F39BB">
      <w:pPr>
        <w:spacing w:after="0"/>
        <w:jc w:val="both"/>
      </w:pPr>
    </w:p>
    <w:p w:rsidRDefault="004F39BB" w:rsidP="004F39BB" w:rsidR="004F39BB">
      <w:pPr>
        <w:spacing w:after="0"/>
        <w:ind w:firstLine="5245"/>
        <w:jc w:val="right"/>
      </w:pPr>
      <w:r>
        <w:lastRenderedPageBreak/>
        <w:t xml:space="preserve">                       2 St-97/2017-3.</w:t>
      </w:r>
    </w:p>
    <w:p w:rsidRDefault="004F39BB" w:rsidP="004F39BB" w:rsidR="004F39BB">
      <w:pPr>
        <w:spacing w:after="0"/>
        <w:jc w:val="both"/>
      </w:pPr>
    </w:p>
    <w:p w:rsidRDefault="004F39BB" w:rsidP="004F39BB" w:rsidR="004F39BB">
      <w:pPr>
        <w:spacing w:after="0"/>
        <w:jc w:val="both"/>
      </w:pPr>
    </w:p>
    <w:p w:rsidRDefault="004F39BB" w:rsidP="004F39BB" w:rsidR="004F39BB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F39BB" w:rsidP="004F39BB" w:rsidR="004F39BB">
      <w:pPr>
        <w:spacing w:after="0"/>
        <w:jc w:val="both"/>
      </w:pPr>
    </w:p>
    <w:p w:rsidRDefault="004F39BB" w:rsidP="004F39BB" w:rsidR="004F39BB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F39BB" w:rsidP="004F39BB" w:rsidR="004F39BB">
      <w:pPr>
        <w:spacing w:after="0"/>
        <w:jc w:val="both"/>
      </w:pPr>
    </w:p>
    <w:p w:rsidRDefault="004F39BB" w:rsidP="004F39BB" w:rsidR="004F39BB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F39BB" w:rsidP="004F39BB" w:rsidR="004F39BB">
      <w:pPr>
        <w:spacing w:after="0"/>
        <w:jc w:val="both"/>
      </w:pPr>
    </w:p>
    <w:p w:rsidRDefault="004F39BB" w:rsidP="004F39BB" w:rsidR="004F39BB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F39BB" w:rsidP="004F39BB" w:rsidR="004F39BB">
      <w:pPr>
        <w:pStyle w:val="Bezproreda"/>
        <w:spacing w:after="0"/>
        <w:jc w:val="both"/>
      </w:pPr>
    </w:p>
    <w:p w:rsidRDefault="004F39BB" w:rsidP="004F39BB" w:rsidR="004F39BB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F39BB" w:rsidP="004F39BB" w:rsidR="004F39BB">
      <w:pPr>
        <w:spacing w:after="0"/>
        <w:ind w:firstLine="851"/>
        <w:jc w:val="both"/>
      </w:pPr>
    </w:p>
    <w:p w:rsidRDefault="004F39BB" w:rsidP="004F39BB" w:rsidR="004F39BB">
      <w:pPr>
        <w:spacing w:after="0"/>
        <w:jc w:val="center"/>
      </w:pPr>
      <w:r>
        <w:t>U Bjelovaru, 19. svibnja 2017. godine.</w:t>
      </w:r>
    </w:p>
    <w:p w:rsidRDefault="004F39BB" w:rsidP="004F39BB" w:rsidR="004F39BB">
      <w:pPr>
        <w:spacing w:after="0"/>
        <w:jc w:val="both"/>
      </w:pPr>
    </w:p>
    <w:p w:rsidRDefault="004F39BB" w:rsidP="004F39BB" w:rsidR="004F39BB">
      <w:pPr>
        <w:spacing w:after="0"/>
        <w:ind w:firstLine="720" w:left="4320"/>
      </w:pPr>
      <w:r>
        <w:t>SUDSKI SAVJETNIK</w:t>
      </w:r>
    </w:p>
    <w:p w:rsidRDefault="004F39BB" w:rsidP="004F39BB" w:rsidR="004F39BB">
      <w:pPr>
        <w:spacing w:after="0"/>
        <w:ind w:firstLine="4111"/>
      </w:pPr>
      <w:r>
        <w:tab/>
        <w:t xml:space="preserve">     MIROSLAV LOVREKOVIĆ, v.r.</w:t>
      </w:r>
    </w:p>
    <w:p w:rsidRDefault="004F39BB" w:rsidP="004F39BB" w:rsidR="004F39B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F39BB" w:rsidP="004F39BB" w:rsidR="004F39B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F39BB" w:rsidP="004F39BB" w:rsidR="004F39BB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F39BB" w:rsidP="004F39BB" w:rsidR="004F39BB">
      <w:pPr>
        <w:spacing w:after="0"/>
        <w:jc w:val="both"/>
      </w:pPr>
    </w:p>
    <w:p w:rsidRDefault="004F39BB" w:rsidP="004F39BB" w:rsidR="004F39BB">
      <w:pPr>
        <w:spacing w:after="0"/>
        <w:jc w:val="both"/>
      </w:pPr>
    </w:p>
    <w:p w:rsidRDefault="004F39BB" w:rsidP="004F39BB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39BB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4DF3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623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St-97/2017-3</izvorni_sadrzaj>
    <derivirana_varijabla naziv="DomainObject.Oznaka_1">St-97/2017-3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St-97/2017</izvorni_sadrzaj>
    <derivirana_varijabla naziv="DomainObject.Predmet.OznakaBroj_1">St-97/2017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BORNIKA jednostavno društvo s ograničenom odgovornošću za ugostiteljstvo i trgovinu zastupanog po punomoćniku Marko Boršić</izvorni_sadrzaj>
    <derivirana_varijabla naziv="DomainObject.Predmet.ProtustrankaFormated_1">  BORNIKA jednostavno društvo s ograničenom odgovornošću za ugostiteljstvo i trgovinu zastupanog po punomoćniku Marko Boršić</derivirana_varijabla>
  </DomainObject.Predmet.ProtustrankaFormated>
  <DomainObject.Predmet.ProtustrankaFormatedOIB>
    <izvorni_sadrzaj>  BORNIKA jednostavno društvo s ograničenom odgovornošću za ugostiteljstvo i trgovinu, OIB 51887973796 zastupanog po punomoćniku Marko Boršić</izvorni_sadrzaj>
    <derivirana_varijabla naziv="DomainObject.Predmet.ProtustrankaFormatedOIB_1">  BORNIKA jednostavno društvo s ograničenom odgovornošću za ugostiteljstvo i trgovinu, OIB 51887973796 zastupanog po punomoćniku Marko Boršić</derivirana_varijabla>
  </DomainObject.Predmet.ProtustrankaFormatedOIB>
  <DomainObject.Predmet.ProtustrankaFormatedWithAdress>
    <izvorni_sadrzaj> BORNIKA jednostavno društvo s ograničenom odgovornošću za ugostiteljstvo i trgovinu, Lonjca 160 A, 10340 Lonjica zastupanog po punomoćniku Marko Boršić</izvorni_sadrzaj>
    <derivirana_varijabla naziv="DomainObject.Predmet.ProtustrankaFormatedWithAdress_1"> BORNIKA jednostavno društvo s ograničenom odgovornošću za ugostiteljstvo i trgovinu, Lonjca 160 A, 10340 Lonjica zastupanog po punomoćniku Marko Boršić</derivirana_varijabla>
  </DomainObject.Predmet.ProtustrankaFormatedWithAdress>
  <DomainObject.Predmet.ProtustrankaFormatedWithAdressOIB>
    <izvorni_sadrzaj> BORNIKA jednostavno društvo s ograničenom odgovornošću za ugostiteljstvo i trgovinu, OIB 51887973796, Lonjca 160 A, 10340 Lonjica zastupanog po punomoćniku Marko Boršić</izvorni_sadrzaj>
    <derivirana_varijabla naziv="DomainObject.Predmet.ProtustrankaFormatedWithAdressOIB_1"> BORNIKA jednostavno društvo s ograničenom odgovornošću za ugostiteljstvo i trgovinu, OIB 51887973796, Lonjca 160 A, 10340 Lonjica zastupanog po punomoćniku Marko Boršić</derivirana_varijabla>
  </DomainObject.Predmet.ProtustrankaFormatedWithAdressOIB>
  <DomainObject.Predmet.ProtustrankaWithAdress>
    <izvorni_sadrzaj>BORNIKA jednostavno društvo s ograničenom odgovornošću za ugostiteljstvo i trgovinu Lonjca 160 A, 10340 Lonjica</izvorni_sadrzaj>
    <derivirana_varijabla naziv="DomainObject.Predmet.ProtustrankaWithAdress_1">BORNIKA jednostavno društvo s ograničenom odgovornošću za ugostiteljstvo i trgovinu Lonjca 160 A, 10340 Lonjica</derivirana_varijabla>
  </DomainObject.Predmet.ProtustrankaWithAdress>
  <DomainObject.Predmet.ProtustrankaWithAdressOIB>
    <izvorni_sadrzaj>BORNIKA jednostavno društvo s ograničenom odgovornošću za ugostiteljstvo i trgovinu, OIB 51887973796, Lonjca 160 A, 10340 Lonjica</izvorni_sadrzaj>
    <derivirana_varijabla naziv="DomainObject.Predmet.ProtustrankaWithAdressOIB_1">BORNIKA jednostavno društvo s ograničenom odgovornošću za ugostiteljstvo i trgovinu, OIB 51887973796, Lonjca 160 A, 10340 Lonjica</derivirana_varijabla>
  </DomainObject.Predmet.ProtustrankaWithAdressOIB>
  <DomainObject.Predmet.ProtustrankaNazivFormated>
    <izvorni_sadrzaj>BORNIKA jednostavno društvo s ograničenom odgovornošću za ugostiteljstvo i trgovinu</izvorni_sadrzaj>
    <derivirana_varijabla naziv="DomainObject.Predmet.ProtustrankaNazivFormated_1">BORNIKA jednostavno društvo s ograničenom odgovornošću za ugostiteljstvo i trgovinu</derivirana_varijabla>
  </DomainObject.Predmet.ProtustrankaNazivFormated>
  <DomainObject.Predmet.ProtustrankaNazivFormatedOIB>
    <izvorni_sadrzaj>BORNIKA jednostavno društvo s ograničenom odgovornošću za ugostiteljstvo i trgovinu, OIB 51887973796</izvorni_sadrzaj>
    <derivirana_varijabla naziv="DomainObject.Predmet.ProtustrankaNazivFormatedOIB_1">BORNIKA jednostavno društvo s ograničenom odgovornošću za ugostiteljstvo i trgovinu, OIB 51887973796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BORNIKA jednostavno društvo s ograničenom odgovornošću za ugostiteljstvo i trgovinu zastupanog po punomoćniku Marko Boršić</item>
    </izvorni_sadrzaj>
    <derivirana_varijabla naziv="DomainObject.Predmet.ProtuStrankaListFormated_1">
      <item>BORNIKA jednostavno društvo s ograničenom odgovornošću za ugostiteljstvo i trgovinu zastupanog po punomoćniku Marko Boršić</item>
    </derivirana_varijabla>
  </DomainObject.Predmet.ProtuStrankaListFormated>
  <DomainObject.Predmet.ProtuStrankaListFormatedOIB>
    <izvorni_sadrzaj>
      <item>BORNIKA jednostavno društvo s ograničenom odgovornošću za ugostiteljstvo i trgovinu, OIB 51887973796 zastupanog po punomoćniku Marko Boršić</item>
    </izvorni_sadrzaj>
    <derivirana_varijabla naziv="DomainObject.Predmet.ProtuStrankaListFormatedOIB_1">
      <item>BORNIKA jednostavno društvo s ograničenom odgovornošću za ugostiteljstvo i trgovinu, OIB 51887973796 zastupanog po punomoćniku Marko Boršić</item>
    </derivirana_varijabla>
  </DomainObject.Predmet.ProtuStrankaListFormatedOIB>
  <DomainObject.Predmet.ProtuStrankaListFormatedWithAdress>
    <izvorni_sadrzaj>
      <item>BORNIKA jednostavno društvo s ograničenom odgovornošću za ugostiteljstvo i trgovinu, Lonjca 160 A, 10340 Lonjica zastupanog po punomoćniku Marko Boršić</item>
    </izvorni_sadrzaj>
    <derivirana_varijabla naziv="DomainObject.Predmet.ProtuStrankaListFormatedWithAdress_1">
      <item>BORNIKA jednostavno društvo s ograničenom odgovornošću za ugostiteljstvo i trgovinu, Lonjca 160 A, 10340 Lonjica zastupanog po punomoćniku Marko Boršić</item>
    </derivirana_varijabla>
  </DomainObject.Predmet.ProtuStrankaListFormatedWithAdress>
  <DomainObject.Predmet.ProtuStrankaListFormatedWithAdressOIB>
    <izvorni_sadrzaj>
      <item>BORNIKA jednostavno društvo s ograničenom odgovornošću za ugostiteljstvo i trgovinu, OIB 51887973796, Lonjca 160 A, 10340 Lonjica zastupanog po punomoćniku Marko Boršić</item>
    </izvorni_sadrzaj>
    <derivirana_varijabla naziv="DomainObject.Predmet.ProtuStrankaListFormatedWithAdressOIB_1">
      <item>BORNIKA jednostavno društvo s ograničenom odgovornošću za ugostiteljstvo i trgovinu, OIB 51887973796, Lonjca 160 A, 10340 Lonjica zastupanog po punomoćniku Marko Boršić</item>
    </derivirana_varijabla>
  </DomainObject.Predmet.ProtuStrankaListFormatedWithAdressOIB>
  <DomainObject.Predmet.ProtuStrankaListNazivFormated>
    <izvorni_sadrzaj>
      <item>BORNIKA jednostavno društvo s ograničenom odgovornošću za ugostiteljstvo i trgovinu</item>
    </izvorni_sadrzaj>
    <derivirana_varijabla naziv="DomainObject.Predmet.ProtuStrankaListNazivFormated_1">
      <item>BORNIKA jednostavno društvo s ograničenom odgovornošću za ugostiteljstvo i trgovinu</item>
    </derivirana_varijabla>
  </DomainObject.Predmet.ProtuStrankaListNazivFormated>
  <DomainObject.Predmet.ProtuStrankaListNazivFormatedOIB>
    <izvorni_sadrzaj>
      <item>BORNIKA jednostavno društvo s ograničenom odgovornošću za ugostiteljstvo i trgovinu, OIB 51887973796</item>
    </izvorni_sadrzaj>
    <derivirana_varijabla naziv="DomainObject.Predmet.ProtuStrankaListNazivFormatedOIB_1">
      <item>BORNIKA jednostavno društvo s ograničenom odgovornošću za ugostiteljstvo i trgovinu, OIB 51887973796</item>
    </derivirana_varijabla>
  </DomainObject.Predmet.ProtuStrankaListNazivFormatedOIB>
  <DomainObject.Predmet.OstaliListFormated>
    <izvorni_sadrzaj>
      <item>Marko Boršić punomoćnik sudionika u postupku BORNIKA jednostavno društvo s ograničenom odgovornošću za ugostiteljstvo i trgovinu</item>
    </izvorni_sadrzaj>
    <derivirana_varijabla naziv="DomainObject.Predmet.OstaliListFormated_1">
      <item>Marko Boršić punomoćnik sudionika u postupku BORNIKA jednostavno društvo s ograničenom odgovornošću za ugostiteljstvo i trgovinu</item>
    </derivirana_varijabla>
  </DomainObject.Predmet.OstaliListFormated>
  <DomainObject.Predmet.OstaliListFormatedOIB>
    <izvorni_sadrzaj>
      <item>Marko Boršić, OIB 73456427669 punomoćnik sudionika u postupku BORNIKA jednostavno društvo s ograničenom odgovornošću za ugostiteljstvo i trgovinu</item>
    </izvorni_sadrzaj>
    <derivirana_varijabla naziv="DomainObject.Predmet.OstaliListFormatedOIB_1">
      <item>Marko Boršić, OIB 73456427669 punomoćnik sudionika u postupku BORNIKA jednostavno društvo s ograničenom odgovornošću za ugostiteljstvo i trgovinu</item>
    </derivirana_varijabla>
  </DomainObject.Predmet.OstaliListFormatedOIB>
  <DomainObject.Predmet.OstaliListFormatedWithAdress>
    <izvorni_sadrzaj>
      <item>Marko Boršić, Lonjica 160/A, 10340 Vrbovec punomoćnik sudionika u postupku BORNIKA jednostavno društvo s ograničenom odgovornošću za ugostiteljstvo i trgovinu</item>
    </izvorni_sadrzaj>
    <derivirana_varijabla naziv="DomainObject.Predmet.OstaliListFormatedWithAdress_1">
      <item>Marko Boršić, Lonjica 160/A, 10340 Vrbovec punomoćnik sudionika u postupku BORNIKA jednostavno društvo s ograničenom odgovornošću za ugostiteljstvo i trgovinu</item>
    </derivirana_varijabla>
  </DomainObject.Predmet.OstaliListFormatedWithAdress>
  <DomainObject.Predmet.OstaliListFormatedWithAdressOIB>
    <izvorni_sadrzaj>
      <item>Marko Boršić, OIB 73456427669, Lonjica 160/A, 10340 Vrbovec punomoćnik sudionika u postupku BORNIKA jednostavno društvo s ograničenom odgovornošću za ugostiteljstvo i trgovinu</item>
    </izvorni_sadrzaj>
    <derivirana_varijabla naziv="DomainObject.Predmet.OstaliListFormatedWithAdressOIB_1">
      <item>Marko Boršić, OIB 73456427669, Lonjica 160/A, 10340 Vrbovec punomoćnik sudionika u postupku BORNIKA jednostavno društvo s ograničenom odgovornošću za ugostiteljstvo i trgovinu</item>
    </derivirana_varijabla>
  </DomainObject.Predmet.OstaliListFormatedWithAdressOIB>
  <DomainObject.Predmet.OstaliListNazivFormated>
    <izvorni_sadrzaj>
      <item>Marko Boršić</item>
    </izvorni_sadrzaj>
    <derivirana_varijabla naziv="DomainObject.Predmet.OstaliListNazivFormated_1">
      <item>Marko Boršić</item>
    </derivirana_varijabla>
  </DomainObject.Predmet.OstaliListNazivFormated>
  <DomainObject.Predmet.OstaliListNazivFormatedOIB>
    <izvorni_sadrzaj>
      <item>Marko Boršić, OIB 73456427669</item>
    </izvorni_sadrzaj>
    <derivirana_varijabla naziv="DomainObject.Predmet.OstaliListNazivFormatedOIB_1">
      <item>Marko Boršić, OIB 73456427669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St-97/2017-3</izvorni_sadrzaj>
    <derivirana_varijabla naziv="DomainObject.PoslovniBrojDokumenta_1">St-97/2017-3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BORNIKA jednostavno društvo s ograničenom odgovornošću za ugostiteljstvo i trgovinu</izvorni_sadrzaj>
    <derivirana_varijabla naziv="DomainObject.Predmet.ProtustrankaIDrugi_1">BORNIKA jednostavno društvo s ograničenom odgovornošću za ugostiteljstvo i trgovinu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BORNIKA jednostavno društvo s ograničenom odgovornošću za ugostiteljstvo i trgovinu, OIB 51887973796, Lonjca 160 A, 10340 Lonjica</izvorni_sadrzaj>
    <derivirana_varijabla naziv="DomainObject.Predmet.ProtustrankaIDrugiAdressOIB_1">BORNIKA jednostavno društvo s ograničenom odgovornošću za ugostiteljstvo i trgovinu, OIB 51887973796, Lonjca 160 A, 10340 Lonjica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BORNIKA jednostavno društvo s ograničenom odgovornošću za ugostiteljstvo i trgovinu</item>
      <item>FINA Regionalni centar Zagreb, Podružnica Zagreb</item>
      <item>Marko Boršić</item>
    </izvorni_sadrzaj>
    <derivirana_varijabla naziv="DomainObject.Predmet.SudioniciListNaziv_1">
      <item>BORNIKA jednostavno društvo s ograničenom odgovornošću za ugostiteljstvo i trgovinu</item>
      <item>FINA Regionalni centar Zagreb, Podružnica Zagreb</item>
      <item>Marko Boršić</item>
    </derivirana_varijabla>
  </DomainObject.Predmet.SudioniciListNaziv>
  <DomainObject.Predmet.SudioniciListAdressOIB>
    <izvorni_sadrzaj>
      <item>BORNIKA jednostavno društvo s ograničenom odgovornošću za ugostiteljstvo i trgovinu, OIB 51887973796, Lonjca 160 A,10340 Lonjica</item>
      <item>FINA Regionalni centar Zagreb, Podružnica Zagreb, OIB 85821130368, Trg svibanjskih žrtava 1995. br. 1,10000 Zagreb</item>
      <item>Marko Boršić, OIB 73456427669, Lonjica 160/A,10340 Vrbovec</item>
    </izvorni_sadrzaj>
    <derivirana_varijabla naziv="DomainObject.Predmet.SudioniciListAdressOIB_1">
      <item>BORNIKA jednostavno društvo s ograničenom odgovornošću za ugostiteljstvo i trgovinu, OIB 51887973796, Lonjca 160 A,10340 Lonjica</item>
      <item>FINA Regionalni centar Zagreb, Podružnica Zagreb, OIB 85821130368, Trg svibanjskih žrtava 1995. br. 1,10000 Zagreb</item>
      <item>Marko Boršić, OIB 73456427669, Lonjica 160/A,10340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C1B1A8-D059-43B4-BC11-F59C75E97C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3569</properties:Characters>
  <properties:Lines>92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2017-05-19T07:28:00Z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