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a0b1" w14:paraId="855a0b1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1343/16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397267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ZAGREBU, po sucu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pojedincu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Luciji Butigan, u stečajnom postupku nad 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masom iza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Športsko ribolovno društvo ''Zelina'', Novo Mjesto, Novo Mjesto 24 a, OIB: 66824107808, REGISTARSKI BROJ: 01000716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837CC7" w:rsidRPr="008E2B48">
        <w:rPr>
          <w:rFonts w:cs="Times New Roman" w:hAnsi="Times New Roman" w:ascii="Times New Roman"/>
          <w:sz w:val="24"/>
          <w:szCs w:val="24"/>
          <w:lang w:val="hr-HR"/>
        </w:rPr>
        <w:t>9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7267" w:rsidRPr="008E2B48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397267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nad stečajnom masom </w:t>
      </w:r>
      <w:r w:rsidR="0039726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Športsko ribolovno društvo ''Zelina'', Novo Mjesto, Novo Mjesto 24 a, OIB: 66824107808, REGISTARSKI BROJ: 01000716</w:t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0D4D55" w:rsidR="000D4D55" w:rsidRPr="008E2B4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ovog suda.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D96D39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1343/16</w:t>
      </w:r>
      <w:r w:rsidR="007A57C4" w:rsidRPr="008E2B48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 2016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otvoren je, te zatim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učen 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nad stečajnim dužnikom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Športsko ribolovno društvo ''Zelina'', Novo Mjesto, Novo Mjesto 24 a, OIB: 66824107808, REGISTARSKI BROJ: 01000716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., a koje rješenje je postalo pravomoćno dana </w:t>
      </w:r>
      <w:r w:rsidR="008E2B4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srpnja 2016.g.</w:t>
      </w:r>
    </w:p>
    <w:p w:rsidRDefault="00B10C38" w:rsidP="00D96D39" w:rsidR="00B10C38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E2B48" w:rsidP="00D96D39" w:rsidR="00B10C38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 ovosudni spis stečajni upravitelj podneskom od 23. listopada 2017.g. uz dostavu dokumentacije predložio je nastavak postupka, a s obzirom na činjenicu da stečajni dužnik u vlasništvu ima nekretnine, a kako to proizlazi iz dostavljenih zk uložaka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da je isti upisan kao vlasnik nekretnina u Općinskom građanskom sudu u Zagrebu, zemljišnoknjižni odjel Sveti Ivan Zelina, u zk ul. 1777, k.o. Novo Mjesto i u zk ul. 1122, k.o. Novo Mjesto.</w:t>
      </w:r>
    </w:p>
    <w:p w:rsidRDefault="000D4D55" w:rsidP="00D96D39" w:rsidR="007A57C4" w:rsidRPr="008E2B4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D96D39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A2101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F06CD" w:rsidP="000D4D55" w:rsidR="000F06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A21013" w:rsidR="000D4D55" w:rsidRPr="00A21013">
      <w:pPr>
        <w:pStyle w:val="Bezproreda"/>
        <w:ind w:left="424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21013" w:rsidP="00A21013" w:rsidR="00A21013" w:rsidRPr="00A21013">
      <w:pPr>
        <w:pStyle w:val="Bezproreda"/>
        <w:ind w:left="4248"/>
        <w:rPr>
          <w:rFonts w:cs="Times New Roman" w:hAnsi="Times New Roman" w:ascii="Times New Roman"/>
          <w:sz w:val="24"/>
          <w:szCs w:val="24"/>
        </w:rPr>
      </w:pPr>
      <w:r w:rsidRPr="00A21013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A21013" w:rsidP="00A21013" w:rsidR="00A21013" w:rsidRPr="00A21013">
      <w:pPr>
        <w:pStyle w:val="Bezproreda"/>
        <w:ind w:left="4248"/>
      </w:pPr>
      <w:r w:rsidRPr="00A21013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A21013" w:rsidP="00A21013" w:rsidR="00A21013" w:rsidRPr="00A21013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746D3" w:rsidR="00E33188" w:rsidRPr="008E2B4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013" w:rsidRPr="00A2101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St-1343/16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0F06CD"/>
    <w:rsid w:val="00331AD6"/>
    <w:rsid w:val="00397267"/>
    <w:rsid w:val="00502B8C"/>
    <w:rsid w:val="00592E1E"/>
    <w:rsid w:val="007A57C4"/>
    <w:rsid w:val="008043A7"/>
    <w:rsid w:val="00837CC7"/>
    <w:rsid w:val="008E2B48"/>
    <w:rsid w:val="00982346"/>
    <w:rsid w:val="00A21013"/>
    <w:rsid w:val="00A923C9"/>
    <w:rsid w:val="00AA1A94"/>
    <w:rsid w:val="00B10C38"/>
    <w:rsid w:val="00B372A0"/>
    <w:rsid w:val="00BE3772"/>
    <w:rsid w:val="00C746D3"/>
    <w:rsid w:val="00CA263F"/>
    <w:rsid w:val="00D96D3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1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0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1013"/>
    <w:rPr>
      <w:rFonts w:hAnsiTheme="minorHAnsi" w:asciiTheme="minorHAnsi"/>
      <w:sz w:val="22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1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0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1013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2016.</izvorni_sadrzaj>
    <derivirana_varijabla naziv="DomainObject.Predmet.DatumRjesavanja_1">25.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ribolovno društvo ''Zelina'' zastupanog po punomoćniku DAMIR BANOVEC, predjsednik</izvorni_sadrzaj>
    <derivirana_varijabla naziv="DomainObject.Predmet.ProtustrankaFormated_1">  Športsko ribolovno društvo ''Zelina'' zastupanog po punomoćniku DAMIR BANOVEC, predjsednik</derivirana_varijabla>
  </DomainObject.Predmet.ProtustrankaFormated>
  <DomainObject.Predmet.ProtustrankaFormatedOIB>
    <izvorni_sadrzaj>  Športsko ribolovno društvo ''Zelina'', OIB 66824107808 zastupanog po punomoćniku DAMIR BANOVEC, predjsednik</izvorni_sadrzaj>
    <derivirana_varijabla naziv="DomainObject.Predmet.ProtustrankaFormatedOIB_1">  Športsko ribolovno društvo ''Zelina'', OIB 66824107808 zastupanog po punomoćniku DAMIR BANOVEC, predjsednik</derivirana_varijabla>
  </DomainObject.Predmet.ProtustrankaFormatedOIB>
  <DomainObject.Predmet.ProtustrankaFormatedWithAdress>
    <izvorni_sadrzaj> Športsko ribolovno društvo ''Zelina'', Novo Mjesto 24 a, 10380 Novo Mjesto zastupanog po punomoćniku DAMIR BANOVEC, predjsednik</izvorni_sadrzaj>
    <derivirana_varijabla naziv="DomainObject.Predmet.ProtustrankaFormatedWithAdress_1"> Športsko ribolovno društvo ''Zelina'', Novo Mjesto 24 a, 10380 Novo Mjesto zastupanog po punomoćniku DAMIR BANOVEC, predjsednik</derivirana_varijabla>
  </DomainObject.Predmet.ProtustrankaFormatedWithAdress>
  <DomainObject.Predmet.ProtustrankaFormatedWithAdressOIB>
    <izvorni_sadrzaj> Športsko ribolovno društvo ''Zelina'', OIB 66824107808, Novo Mjesto 24 a, 10380 Novo Mjesto zastupanog po punomoćniku DAMIR BANOVEC, predjsednik</izvorni_sadrzaj>
    <derivirana_varijabla naziv="DomainObject.Predmet.ProtustrankaFormatedWithAdressOIB_1"> Športsko ribolovno društvo ''Zelina'', OIB 66824107808, Novo Mjesto 24 a, 10380 Novo Mjesto zastupanog po punomoćniku DAMIR BANOVEC, predjsednik</derivirana_varijabla>
  </DomainObject.Predmet.ProtustrankaFormatedWithAdressOIB>
  <DomainObject.Predmet.ProtustrankaWithAdress>
    <izvorni_sadrzaj>Športsko ribolovno društvo ''Zelina'' Novo Mjesto 24 a, 10380 Novo Mjesto</izvorni_sadrzaj>
    <derivirana_varijabla naziv="DomainObject.Predmet.ProtustrankaWithAdress_1">Športsko ribolovno društvo ''Zelina'' Novo Mjesto 24 a, 10380 Novo Mjesto</derivirana_varijabla>
  </DomainObject.Predmet.ProtustrankaWithAdress>
  <DomainObject.Predmet.ProtustrankaWithAdressOIB>
    <izvorni_sadrzaj>Športsko ribolovno društvo ''Zelina'', OIB 66824107808, Novo Mjesto 24 a, 10380 Novo Mjesto</izvorni_sadrzaj>
    <derivirana_varijabla naziv="DomainObject.Predmet.ProtustrankaWithAdressOIB_1">Športsko ribolovno društvo ''Zelina'', OIB 66824107808, Novo Mjesto 24 a, 10380 Novo Mjesto</derivirana_varijabla>
  </DomainObject.Predmet.ProtustrankaWithAdressOIB>
  <DomainObject.Predmet.ProtustrankaNazivFormated>
    <izvorni_sadrzaj>Športsko ribolovno društvo ''Zelina''</izvorni_sadrzaj>
    <derivirana_varijabla naziv="DomainObject.Predmet.ProtustrankaNazivFormated_1">Športsko ribolovno društvo ''Zelina''</derivirana_varijabla>
  </DomainObject.Predmet.ProtustrankaNazivFormated>
  <DomainObject.Predmet.ProtustrankaNazivFormatedOIB>
    <izvorni_sadrzaj>Športsko ribolovno društvo ''Zelina'', OIB 66824107808</izvorni_sadrzaj>
    <derivirana_varijabla naziv="DomainObject.Predmet.ProtustrankaNazivFormatedOIB_1">Športsko ribolovno društvo ''Zelina'', OIB 66824107808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ribolovno društvo ''Zelina'' zastupanog po punomoćniku DAMIR BANOVEC, predjsednik</item>
    </izvorni_sadrzaj>
    <derivirana_varijabla naziv="DomainObject.Predmet.ProtuStrankaListFormated_1">
      <item>Športsko ribolovno društvo ''Zelina'' zastupanog po punomoćniku DAMIR BANOVEC, predjsednik</item>
    </derivirana_varijabla>
  </DomainObject.Predmet.ProtuStrankaListFormated>
  <DomainObject.Predmet.ProtuStrankaListFormatedOIB>
    <izvorni_sadrzaj>
      <item>Športsko ribolovno društvo ''Zelina'', OIB 66824107808 zastupanog po punomoćniku DAMIR BANOVEC, predjsednik</item>
    </izvorni_sadrzaj>
    <derivirana_varijabla naziv="DomainObject.Predmet.ProtuStrankaListFormatedOIB_1">
      <item>Športsko ribolovno društvo ''Zelina'', OIB 66824107808 zastupanog po punomoćniku DAMIR BANOVEC, predjsednik</item>
    </derivirana_varijabla>
  </DomainObject.Predmet.ProtuStrankaListFormatedOIB>
  <DomainObject.Predmet.ProtuStrankaListFormatedWithAdress>
    <izvorni_sadrzaj>
      <item>Športsko ribolovno društvo ''Zelina'', Novo Mjesto 24 a, 10380 Novo Mjesto zastupanog po punomoćniku DAMIR BANOVEC, predjsednik</item>
    </izvorni_sadrzaj>
    <derivirana_varijabla naziv="DomainObject.Predmet.ProtuStrankaListFormatedWithAdress_1">
      <item>Športsko ribolovno društvo ''Zelina'', Novo Mjesto 24 a, 10380 Novo Mjesto zastupanog po punomoćniku DAMIR BANOVEC, predjsednik</item>
    </derivirana_varijabla>
  </DomainObject.Predmet.ProtuStrankaListFormatedWithAdress>
  <DomainObject.Predmet.ProtuStrankaListFormatedWithAdressOIB>
    <izvorni_sadrzaj>
      <item>Športsko ribolovno društvo ''Zelina'', OIB 66824107808, Novo Mjesto 24 a, 10380 Novo Mjesto zastupanog po punomoćniku DAMIR BANOVEC, predjsednik</item>
    </izvorni_sadrzaj>
    <derivirana_varijabla naziv="DomainObject.Predmet.ProtuStrankaListFormatedWithAdressOIB_1">
      <item>Športsko ribolovno društvo ''Zelina'', OIB 66824107808, Novo Mjesto 24 a, 10380 Novo Mjesto zastupanog po punomoćniku DAMIR BANOVEC, predjsednik</item>
    </derivirana_varijabla>
  </DomainObject.Predmet.ProtuStrankaListFormatedWithAdressOIB>
  <DomainObject.Predmet.ProtuStrankaListNazivFormated>
    <izvorni_sadrzaj>
      <item>Športsko ribolovno društvo ''Zelina''</item>
    </izvorni_sadrzaj>
    <derivirana_varijabla naziv="DomainObject.Predmet.ProtuStrankaListNazivFormated_1">
      <item>Športsko ribolovno društvo ''Zelina''</item>
    </derivirana_varijabla>
  </DomainObject.Predmet.ProtuStrankaListNazivFormated>
  <DomainObject.Predmet.ProtuStrankaListNazivFormatedOIB>
    <izvorni_sadrzaj>
      <item>Športsko ribolovno društvo ''Zelina'', OIB 66824107808</item>
    </izvorni_sadrzaj>
    <derivirana_varijabla naziv="DomainObject.Predmet.ProtuStrankaListNazivFormatedOIB_1">
      <item>Športsko ribolovno društvo ''Zelina'', OIB 66824107808</item>
    </derivirana_varijabla>
  </DomainObject.Predmet.ProtuStrankaListNazivFormatedOIB>
  <DomainObject.Predmet.OstaliListFormated>
    <izvorni_sadrzaj>
      <item>DAMIR BANOVEC, predjsednik punomoćnik sudionika u postupku Športsko ribolovno društvo ''Zelina''</item>
    </izvorni_sadrzaj>
    <derivirana_varijabla naziv="DomainObject.Predmet.OstaliListFormated_1">
      <item>DAMIR BANOVEC, predjsednik punomoćnik sudionika u postupku Športsko ribolovno društvo ''Zelina''</item>
    </derivirana_varijabla>
  </DomainObject.Predmet.OstaliListFormated>
  <DomainObject.Predmet.OstaliListFormatedOIB>
    <izvorni_sadrzaj>
      <item>DAMIR BANOVEC, predjsednik punomoćnik sudionika u postupku Športsko ribolovno društvo ''Zelina''</item>
    </izvorni_sadrzaj>
    <derivirana_varijabla naziv="DomainObject.Predmet.OstaliListFormatedOIB_1">
      <item>DAMIR BANOVEC, predjsednik punomoćnik sudionika u postupku Športsko ribolovno društvo ''Zelina''</item>
    </derivirana_varijabla>
  </DomainObject.Predmet.OstaliListFormatedOIB>
  <DomainObject.Predmet.OstaliListFormatedWithAdress>
    <izvorni_sadrzaj>
      <item>DAMIR BANOVEC, predjsednik punomoćnik sudionika u postupku Športsko ribolovno društvo ''Zelina''</item>
    </izvorni_sadrzaj>
    <derivirana_varijabla naziv="DomainObject.Predmet.OstaliListFormatedWithAdress_1">
      <item>DAMIR BANOVEC, predjsednik punomoćnik sudionika u postupku Športsko ribolovno društvo ''Zelina''</item>
    </derivirana_varijabla>
  </DomainObject.Predmet.OstaliListFormatedWithAdress>
  <DomainObject.Predmet.OstaliListFormatedWithAdressOIB>
    <izvorni_sadrzaj>
      <item>DAMIR BANOVEC, predjsednik punomoćnik sudionika u postupku Športsko ribolovno društvo ''Zelina''</item>
    </izvorni_sadrzaj>
    <derivirana_varijabla naziv="DomainObject.Predmet.OstaliListFormatedWithAdressOIB_1">
      <item>DAMIR BANOVEC, predjsednik punomoćnik sudionika u postupku Športsko ribolovno društvo ''Zelina''</item>
    </derivirana_varijabla>
  </DomainObject.Predmet.OstaliListFormatedWithAdressOIB>
  <DomainObject.Predmet.OstaliListNazivFormated>
    <izvorni_sadrzaj>
      <item>DAMIR BANOVEC, predjsednik</item>
    </izvorni_sadrzaj>
    <derivirana_varijabla naziv="DomainObject.Predmet.OstaliListNazivFormated_1">
      <item>DAMIR BANOVEC, predjsednik</item>
    </derivirana_varijabla>
  </DomainObject.Predmet.OstaliListNazivFormated>
  <DomainObject.Predmet.OstaliListNazivFormatedOIB>
    <izvorni_sadrzaj>
      <item>DAMIR BANOVEC, predjsednik</item>
    </izvorni_sadrzaj>
    <derivirana_varijabla naziv="DomainObject.Predmet.OstaliListNazivFormatedOIB_1">
      <item>DAMIR BANOVEC, predjsednik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ribolovno društvo ''Zelina''</izvorni_sadrzaj>
    <derivirana_varijabla naziv="DomainObject.Predmet.ProtustrankaIDrugi_1">Športsko ribolovno društvo ''Zelina''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ribolovno društvo ''Zelina'', OIB 66824107808, Novo Mjesto 24 a, 10380 Novo Mjesto</izvorni_sadrzaj>
    <derivirana_varijabla naziv="DomainObject.Predmet.ProtustrankaIDrugiAdressOIB_1">Športsko ribolovno društvo ''Zelina'', OIB 66824107808, Novo Mjesto 24 a, 10380 Novo Mjesto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St-1343/2016-7</izvorni_sadrzaj>
    <derivirana_varijabla naziv="DomainObject.Predmet.OdlukaRjesenje.Oznaka_1">St-1343/2016-7</derivirana_varijabla>
  </DomainObject.Predmet.OdlukaRjesenje.Oznaka>
  <DomainObject.Predmet.SudioniciListNaziv>
    <izvorni_sadrzaj>
      <item>FINA Regionalni centar Zagreb</item>
      <item>Športsko ribolovno društvo ''Zelina''</item>
      <item>DAMIR BANOVEC, predjsednik</item>
    </izvorni_sadrzaj>
    <derivirana_varijabla naziv="DomainObject.Predmet.SudioniciListNaziv_1">
      <item>FINA Regionalni centar Zagreb</item>
      <item>Športsko ribolovno društvo ''Zelina''</item>
      <item>DAMIR BANOVEC, predjsednik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izvorni_sadrzaj>
    <derivirana_varijabla naziv="DomainObject.Predmet.SudioniciListAdressOIB_1">
      <item>FINA Regionalni centar Zagreb, OIB 85821130368, Trg svibanjskih žrtava 1995. br. 1,10000 Zagreb</item>
      <item>Športsko ribolovno društvo ''Zelina'', OIB 66824107808, Novo Mjesto 24 a,10380 Novo Mjesto</item>
      <item>DAMIR BANOVEC, predjsednik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66824107808</item>
      <item>, OIB null</item>
    </izvorni_sadrzaj>
    <derivirana_varijabla naziv="DomainObject.Predmet.SudioniciListNazivOIB_1">
      <item>, OIB 85821130368</item>
      <item>, OIB 66824107808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1622</properties:Characters>
  <properties:Lines>49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2018-02-07T13:25:00Z</dcterms:created>
  <dc:creator>Valentina Kranjčić</dc:creator>
  <cp:lastModifiedBy>Monika Grbac</cp:lastModifiedBy>
  <cp:lastPrinted>2017-10-11T12:19:00Z</cp:lastPrinted>
  <dcterms:modified xmlns:xsi="http://www.w3.org/2001/XMLSchema-instance" xsi:type="dcterms:W3CDTF">2018-02-09T13:56:00Z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