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e1b8" w14:paraId="54ae1b8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BA39F3">
        <w:rPr>
          <w:rFonts w:hAnsi="Times New Roman" w:ascii="Times New Roman"/>
        </w:rPr>
        <w:t>6396/16-24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9721FD">
        <w:rPr>
          <w:rFonts w:hAnsi="Times New Roman" w:ascii="Times New Roman"/>
          <w:szCs w:val="24"/>
        </w:rPr>
        <w:t xml:space="preserve">u Karlovcu, po sucu </w:t>
      </w:r>
      <w:r w:rsidR="00BA39F3">
        <w:rPr>
          <w:rFonts w:hAnsi="Times New Roman" w:ascii="Times New Roman"/>
          <w:szCs w:val="24"/>
        </w:rPr>
        <w:t xml:space="preserve">Vesni Fundurulić Perišin, </w:t>
      </w:r>
      <w:r w:rsidRPr="005E3F6B">
        <w:rPr>
          <w:rFonts w:hAnsi="Times New Roman" w:ascii="Times New Roman"/>
          <w:szCs w:val="24"/>
        </w:rPr>
        <w:t xml:space="preserve">postupajući po prijedlogu Financijske agencije, u stečajnom postupku nad dužnikom </w:t>
      </w:r>
      <w:r w:rsidR="00BA39F3" w:rsidRPr="00BA39F3">
        <w:rPr>
          <w:rFonts w:hAnsi="Times New Roman" w:ascii="Times New Roman"/>
          <w:szCs w:val="24"/>
        </w:rPr>
        <w:t>SG GO</w:t>
      </w:r>
      <w:r w:rsidR="00BA39F3">
        <w:rPr>
          <w:rFonts w:hAnsi="Times New Roman" w:ascii="Times New Roman"/>
          <w:szCs w:val="24"/>
        </w:rPr>
        <w:t xml:space="preserve">RNJI GRAD - GRADNJA 1978 d.o.o., </w:t>
      </w:r>
      <w:r w:rsidR="00BA39F3" w:rsidRPr="00BA39F3">
        <w:rPr>
          <w:rFonts w:hAnsi="Times New Roman" w:ascii="Times New Roman"/>
          <w:szCs w:val="24"/>
        </w:rPr>
        <w:t>Zagreb, Ilica 109, OIB: 00884656947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BA39F3">
        <w:rPr>
          <w:rFonts w:hAnsi="Times New Roman" w:ascii="Times New Roman"/>
          <w:szCs w:val="24"/>
        </w:rPr>
        <w:t>3.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BA39F3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BA39F3" w:rsidRPr="00BA39F3">
        <w:rPr>
          <w:rFonts w:hAnsi="Times New Roman" w:ascii="Times New Roman"/>
          <w:szCs w:val="24"/>
        </w:rPr>
        <w:t>SG GORNJI GRAD - GRADNJA 1978 d.o.o., Zagreb, Ilica 109, OIB: 00884656947</w:t>
      </w:r>
      <w:r w:rsidR="00BA39F3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BA39F3">
        <w:rPr>
          <w:rFonts w:hAnsi="Times New Roman" w:ascii="Times New Roman"/>
          <w:b/>
          <w:szCs w:val="24"/>
        </w:rPr>
        <w:t>22. listopada 2018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B42FDC">
        <w:rPr>
          <w:rFonts w:hAnsi="Times New Roman" w:ascii="Times New Roman"/>
          <w:b/>
          <w:szCs w:val="24"/>
        </w:rPr>
        <w:t>10,</w:t>
      </w:r>
      <w:r w:rsidR="00BA39F3">
        <w:rPr>
          <w:rFonts w:hAnsi="Times New Roman" w:ascii="Times New Roman"/>
          <w:b/>
          <w:szCs w:val="24"/>
        </w:rPr>
        <w:t>2</w:t>
      </w:r>
      <w:r w:rsidR="00B42FDC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BA39F3" w:rsidRPr="00BA39F3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A39F3">
        <w:rPr>
          <w:rFonts w:hAnsi="Times New Roman" w:ascii="Times New Roman"/>
          <w:szCs w:val="24"/>
        </w:rPr>
        <w:t>3. listopada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B03F4">
        <w:rPr>
          <w:rFonts w:hAnsi="Times New Roman" w:ascii="Times New Roman"/>
          <w:szCs w:val="24"/>
        </w:rPr>
        <w:t>, v.r.</w:t>
      </w:r>
    </w:p>
    <w:p w:rsidRDefault="00CB03F4" w:rsidP="007F17A7" w:rsidR="00CB03F4">
      <w:pPr>
        <w:ind w:firstLine="720"/>
        <w:jc w:val="right"/>
        <w:rPr>
          <w:rFonts w:hAnsi="Times New Roman" w:ascii="Times New Roman"/>
          <w:szCs w:val="24"/>
        </w:rPr>
      </w:pPr>
    </w:p>
    <w:p w:rsidRDefault="00CB03F4" w:rsidP="00CB03F4" w:rsidR="00CB03F4" w:rsidRPr="00CB03F4">
      <w:pPr>
        <w:ind w:firstLine="720"/>
        <w:jc w:val="right"/>
        <w:rPr>
          <w:rFonts w:hAnsi="Times New Roman" w:ascii="Times New Roman"/>
          <w:szCs w:val="24"/>
        </w:rPr>
      </w:pPr>
      <w:r w:rsidRPr="00CB03F4">
        <w:rPr>
          <w:rFonts w:hAnsi="Times New Roman" w:ascii="Times New Roman"/>
          <w:szCs w:val="24"/>
        </w:rPr>
        <w:t>Za točnost otpravka-</w:t>
      </w:r>
    </w:p>
    <w:p w:rsidRDefault="00CB03F4" w:rsidP="00CB03F4" w:rsidR="00CB03F4" w:rsidRPr="00CB03F4">
      <w:pPr>
        <w:ind w:firstLine="720"/>
        <w:jc w:val="right"/>
        <w:rPr>
          <w:rFonts w:hAnsi="Times New Roman" w:ascii="Times New Roman"/>
          <w:szCs w:val="24"/>
        </w:rPr>
      </w:pPr>
      <w:r w:rsidRPr="00CB03F4">
        <w:rPr>
          <w:rFonts w:hAnsi="Times New Roman" w:ascii="Times New Roman"/>
          <w:szCs w:val="24"/>
        </w:rPr>
        <w:t>ovlašteni službenik:</w:t>
      </w:r>
    </w:p>
    <w:p w:rsidRDefault="00CB03F4" w:rsidP="00CB03F4" w:rsidR="00CB03F4">
      <w:pPr>
        <w:ind w:firstLine="720"/>
        <w:jc w:val="right"/>
        <w:rPr>
          <w:rFonts w:hAnsi="Times New Roman" w:ascii="Times New Roman"/>
          <w:szCs w:val="24"/>
        </w:rPr>
      </w:pPr>
      <w:r w:rsidRPr="00CB03F4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47E53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3F4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B0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3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B0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3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6396</izvorni_sadrzaj>
    <derivirana_varijabla naziv="DomainObject.Predmet.Broj_1">6396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St-6396/2016</izvorni_sadrzaj>
    <derivirana_varijabla naziv="DomainObject.Predmet.OznakaBroj_1">St-6396/2016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GORNJI GRAD - GRADNJA 1978 d.o.o. zastupanog po punomoćniku Zvonimir Škegro; Nenad Grof</izvorni_sadrzaj>
    <derivirana_varijabla naziv="DomainObject.Predmet.ProtustrankaFormated_1">  SG GORNJI GRAD - GRADNJA 1978 d.o.o. zastupanog po punomoćniku Zvonimir Škegro; Nenad Grof</derivirana_varijabla>
  </DomainObject.Predmet.ProtustrankaFormated>
  <DomainObject.Predmet.ProtustrankaFormatedOIB>
    <izvorni_sadrzaj>  SG GORNJI GRAD - GRADNJA 1978 d.o.o., OIB 00884656947 zastupanog po punomoćniku Zvonimir Škegro; Nenad Grof</izvorni_sadrzaj>
    <derivirana_varijabla naziv="DomainObject.Predmet.ProtustrankaFormatedOIB_1">  SG GORNJI GRAD - GRADNJA 1978 d.o.o., OIB 00884656947 zastupanog po punomoćniku Zvonimir Škegro; Nenad Grof</derivirana_varijabla>
  </DomainObject.Predmet.ProtustrankaFormatedOIB>
  <DomainObject.Predmet.ProtustrankaFormatedWithAdress>
    <izvorni_sadrzaj> SG GORNJI GRAD - GRADNJA 1978 d.o.o., Ilica 109, 10000 Zagreb zastupanog po punomoćniku Zvonimir Škegro; Nenad Grof</izvorni_sadrzaj>
    <derivirana_varijabla naziv="DomainObject.Predmet.ProtustrankaFormatedWithAdress_1"> SG GORNJI GRAD - GRADNJA 1978 d.o.o., Ilica 109, 10000 Zagreb zastupanog po punomoćniku Zvonimir Škegro; Nenad Grof</derivirana_varijabla>
  </DomainObject.Predmet.ProtustrankaFormatedWithAdress>
  <DomainObject.Predmet.ProtustrankaFormatedWithAdressOIB>
    <izvorni_sadrzaj> SG GORNJI GRAD - GRADNJA 1978 d.o.o., OIB 00884656947, Ilica 109, 10000 Zagreb zastupanog po punomoćniku Zvonimir Škegro; Nenad Grof</izvorni_sadrzaj>
    <derivirana_varijabla naziv="DomainObject.Predmet.ProtustrankaFormatedWithAdressOIB_1"> SG GORNJI GRAD - GRADNJA 1978 d.o.o., OIB 00884656947, Ilica 109, 10000 Zagreb zastupanog po punomoćniku Zvonimir Škegro; Nenad Grof</derivirana_varijabla>
  </DomainObject.Predmet.ProtustrankaFormatedWithAdressOIB>
  <DomainObject.Predmet.ProtustrankaWithAdress>
    <izvorni_sadrzaj>SG GORNJI GRAD - GRADNJA 1978 d.o.o. Ilica 109, 10000 Zagreb</izvorni_sadrzaj>
    <derivirana_varijabla naziv="DomainObject.Predmet.ProtustrankaWithAdress_1">SG GORNJI GRAD - GRADNJA 1978 d.o.o. Ilica 109, 10000 Zagreb</derivirana_varijabla>
  </DomainObject.Predmet.ProtustrankaWithAdress>
  <DomainObject.Predmet.ProtustrankaWithAdressOIB>
    <izvorni_sadrzaj>SG GORNJI GRAD - GRADNJA 1978 d.o.o., OIB 00884656947, Ilica 109, 10000 Zagreb</izvorni_sadrzaj>
    <derivirana_varijabla naziv="DomainObject.Predmet.ProtustrankaWithAdressOIB_1">SG GORNJI GRAD - GRADNJA 1978 d.o.o., OIB 00884656947, Ilica 109, 10000 Zagreb</derivirana_varijabla>
  </DomainObject.Predmet.ProtustrankaWithAdressOIB>
  <DomainObject.Predmet.ProtustrankaNazivFormated>
    <izvorni_sadrzaj>SG GORNJI GRAD - GRADNJA 1978 d.o.o.</izvorni_sadrzaj>
    <derivirana_varijabla naziv="DomainObject.Predmet.ProtustrankaNazivFormated_1">SG GORNJI GRAD - GRADNJA 1978 d.o.o.</derivirana_varijabla>
  </DomainObject.Predmet.ProtustrankaNazivFormated>
  <DomainObject.Predmet.ProtustrankaNazivFormatedOIB>
    <izvorni_sadrzaj>SG GORNJI GRAD - GRADNJA 1978 d.o.o., OIB 00884656947</izvorni_sadrzaj>
    <derivirana_varijabla naziv="DomainObject.Predmet.ProtustrankaNazivFormatedOIB_1">SG GORNJI GRAD - GRADNJA 1978 d.o.o., OIB 00884656947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GORNJI GRAD - GRADNJA 1978 d.o.o. zastupanog po punomoćniku Zvonimir Škegro; Nenad Grof</item>
    </izvorni_sadrzaj>
    <derivirana_varijabla naziv="DomainObject.Predmet.ProtuStrankaListFormated_1">
      <item>SG GORNJI GRAD - GRADNJA 1978 d.o.o. zastupanog po punomoćniku Zvonimir Škegro; Nenad Grof</item>
    </derivirana_varijabla>
  </DomainObject.Predmet.ProtuStrankaListFormated>
  <DomainObject.Predmet.ProtuStrankaListFormatedOIB>
    <izvorni_sadrzaj>
      <item>SG GORNJI GRAD - GRADNJA 1978 d.o.o., OIB 00884656947 zastupanog po punomoćniku Zvonimir Škegro; Nenad Grof</item>
    </izvorni_sadrzaj>
    <derivirana_varijabla naziv="DomainObject.Predmet.ProtuStrankaListFormatedOIB_1">
      <item>SG GORNJI GRAD - GRADNJA 1978 d.o.o., OIB 00884656947 zastupanog po punomoćniku Zvonimir Škegro; Nenad Grof</item>
    </derivirana_varijabla>
  </DomainObject.Predmet.ProtuStrankaListFormatedOIB>
  <DomainObject.Predmet.ProtuStrankaListFormatedWithAdress>
    <izvorni_sadrzaj>
      <item>SG GORNJI GRAD - GRADNJA 1978 d.o.o., Ilica 109, 10000 Zagreb zastupanog po punomoćniku Zvonimir Škegro; Nenad Grof</item>
    </izvorni_sadrzaj>
    <derivirana_varijabla naziv="DomainObject.Predmet.ProtuStrankaListFormatedWithAdress_1">
      <item>SG GORNJI GRAD - GRADNJA 1978 d.o.o., Ilica 109, 10000 Zagreb zastupanog po punomoćniku Zvonimir Škegro; Nenad Grof</item>
    </derivirana_varijabla>
  </DomainObject.Predmet.ProtuStrankaListFormatedWithAdress>
  <DomainObject.Predmet.ProtuStrankaListFormatedWithAdressOIB>
    <izvorni_sadrzaj>
      <item>SG GORNJI GRAD - GRADNJA 1978 d.o.o., OIB 00884656947, Ilica 109, 10000 Zagreb zastupanog po punomoćniku Zvonimir Škegro; Nenad Grof</item>
    </izvorni_sadrzaj>
    <derivirana_varijabla naziv="DomainObject.Predmet.ProtuStrankaListFormatedWithAdressOIB_1">
      <item>SG GORNJI GRAD - GRADNJA 1978 d.o.o., OIB 00884656947, Ilica 109, 10000 Zagreb zastupanog po punomoćniku Zvonimir Škegro; Nenad Grof</item>
    </derivirana_varijabla>
  </DomainObject.Predmet.ProtuStrankaListFormatedWithAdressOIB>
  <DomainObject.Predmet.ProtuStrankaListNazivFormated>
    <izvorni_sadrzaj>
      <item>SG GORNJI GRAD - GRADNJA 1978 d.o.o.</item>
    </izvorni_sadrzaj>
    <derivirana_varijabla naziv="DomainObject.Predmet.ProtuStrankaListNazivFormated_1">
      <item>SG GORNJI GRAD - GRADNJA 1978 d.o.o.</item>
    </derivirana_varijabla>
  </DomainObject.Predmet.ProtuStrankaListNazivFormated>
  <DomainObject.Predmet.ProtuStrankaListNazivFormatedOIB>
    <izvorni_sadrzaj>
      <item>SG GORNJI GRAD - GRADNJA 1978 d.o.o., OIB 00884656947</item>
    </izvorni_sadrzaj>
    <derivirana_varijabla naziv="DomainObject.Predmet.ProtuStrankaListNazivFormatedOIB_1">
      <item>SG GORNJI GRAD - GRADNJA 1978 d.o.o., OIB 00884656947</item>
    </derivirana_varijabla>
  </DomainObject.Predmet.ProtuStrankaListNazivFormatedOIB>
  <DomainObject.Predmet.OstaliListFormated>
    <izvorni_sadrzaj>
      <item>Zvonimir Škegro punomoćnik sudionika u postupku SG GORNJI GRAD - GRADNJA 1978 d.o.o.</item>
      <item>Nenad Grof punomoćnik sudionika u postupku SG GORNJI GRAD - GRADNJA 1978 d.o.o.</item>
    </izvorni_sadrzaj>
    <derivirana_varijabla naziv="DomainObject.Predmet.OstaliListFormated_1">
      <item>Zvonimir Škegro punomoćnik sudionika u postupku SG GORNJI GRAD - GRADNJA 1978 d.o.o.</item>
      <item>Nenad Grof punomoćnik sudionika u postupku SG GORNJI GRAD - GRADNJA 1978 d.o.o.</item>
    </derivirana_varijabla>
  </DomainObject.Predmet.OstaliListFormated>
  <DomainObject.Predmet.OstaliListFormatedOIB>
    <izvorni_sadrzaj>
      <item>Zvonimir Škegro, OIB 13562525679 punomoćnik sudionika u postupku SG GORNJI GRAD - GRADNJA 1978 d.o.o.</item>
      <item>Nenad Grof punomoćnik sudionika u postupku SG GORNJI GRAD - GRADNJA 1978 d.o.o.</item>
    </izvorni_sadrzaj>
    <derivirana_varijabla naziv="DomainObject.Predmet.OstaliListFormatedOIB_1">
      <item>Zvonimir Škegro, OIB 13562525679 punomoćnik sudionika u postupku SG GORNJI GRAD - GRADNJA 1978 d.o.o.</item>
      <item>Nenad Grof punomoćnik sudionika u postupku SG GORNJI GRAD - GRADNJA 1978 d.o.o.</item>
    </derivirana_varijabla>
  </DomainObject.Predmet.OstaliListFormatedOIB>
  <DomainObject.Predmet.OstaliListFormatedWithAdress>
    <izvorni_sadrzaj>
      <item>Zvonimir Škegro, Zelengaj 71, 10000 Zagreb punomoćnik sudionika u postupku SG GORNJI GRAD - GRADNJA 1978 d.o.o.</item>
      <item>Nenad Grof, Nikole Pavića 7, 10000 Zagreb punomoćnik sudionika u postupku SG GORNJI GRAD - GRADNJA 1978 d.o.o.</item>
    </izvorni_sadrzaj>
    <derivirana_varijabla naziv="DomainObject.Predmet.OstaliListFormatedWithAdress_1">
      <item>Zvonimir Škegro, Zelengaj 71, 10000 Zagreb punomoćnik sudionika u postupku SG GORNJI GRAD - GRADNJA 1978 d.o.o.</item>
      <item>Nenad Grof, Nikole Pavića 7, 10000 Zagreb punomoćnik sudionika u postupku SG GORNJI GRAD - GRADNJA 1978 d.o.o.</item>
    </derivirana_varijabla>
  </DomainObject.Predmet.OstaliListFormatedWithAdress>
  <DomainObject.Predmet.OstaliListFormatedWithAdressOIB>
    <izvorni_sadrzaj>
      <item>Zvonimir Škegro, OIB 13562525679, Zelengaj 71, 10000 Zagreb punomoćnik sudionika u postupku SG GORNJI GRAD - GRADNJA 1978 d.o.o.</item>
      <item>Nenad Grof, Nikole Pavića 7, 10000 Zagreb punomoćnik sudionika u postupku SG GORNJI GRAD - GRADNJA 1978 d.o.o.</item>
    </izvorni_sadrzaj>
    <derivirana_varijabla naziv="DomainObject.Predmet.OstaliListFormatedWithAdressOIB_1">
      <item>Zvonimir Škegro, OIB 13562525679, Zelengaj 71, 10000 Zagreb punomoćnik sudionika u postupku SG GORNJI GRAD - GRADNJA 1978 d.o.o.</item>
      <item>Nenad Grof, Nikole Pavića 7, 10000 Zagreb punomoćnik sudionika u postupku SG GORNJI GRAD - GRADNJA 1978 d.o.o.</item>
    </derivirana_varijabla>
  </DomainObject.Predmet.OstaliListFormatedWithAdressOIB>
  <DomainObject.Predmet.OstaliListNazivFormated>
    <izvorni_sadrzaj>
      <item>Zvonimir Škegro</item>
      <item>Nenad Grof</item>
    </izvorni_sadrzaj>
    <derivirana_varijabla naziv="DomainObject.Predmet.OstaliListNazivFormated_1">
      <item>Zvonimir Škegro</item>
      <item>Nenad Grof</item>
    </derivirana_varijabla>
  </DomainObject.Predmet.OstaliListNazivFormated>
  <DomainObject.Predmet.OstaliListNazivFormatedOIB>
    <izvorni_sadrzaj>
      <item>Zvonimir Škegro, OIB 13562525679</item>
      <item>Nenad Grof</item>
    </izvorni_sadrzaj>
    <derivirana_varijabla naziv="DomainObject.Predmet.OstaliListNazivFormatedOIB_1">
      <item>Zvonimir Škegro, OIB 13562525679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GORNJI GRAD - GRADNJA 1978 d.o.o.</izvorni_sadrzaj>
    <derivirana_varijabla naziv="DomainObject.Predmet.ProtustrankaIDrugi_1">SG GORNJI GRAD - GRADNJA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GORNJI GRAD - GRADNJA 1978 d.o.o., OIB 00884656947, Ilica 109, 10000 Zagreb</izvorni_sadrzaj>
    <derivirana_varijabla naziv="DomainObject.Predmet.ProtustrankaIDrugiAdressOIB_1">SG GORNJI GRAD - GRADNJA 1978 d.o.o., OIB 00884656947,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GORNJI GRAD - GRADNJA 1978 d.o.o.</item>
      <item>Zvonimir Škegro</item>
      <item>Nenad Grof</item>
    </izvorni_sadrzaj>
    <derivirana_varijabla naziv="DomainObject.Predmet.SudioniciListNaziv_1">
      <item>FINA Regionalni centar Zagreb</item>
      <item>SG GORNJI GRAD - GRADNJA 1978 d.o.o.</item>
      <item>Zvonimir Škegro</item>
      <item>Nenad Grof</item>
    </derivirana_varijabla>
  </DomainObject.Predmet.SudioniciListNaziv>
  <DomainObject.Predmet.SudioniciListAdressOIB>
    <izvorni_sadrzaj>
      <item>FINA Regionalni centar Zagreb, OIB 85821130368, Trg svibanjskih žrtava 1995. 1,10000 Zagreb</item>
      <item>SG GORNJI GRAD - GRADNJA 1978 d.o.o., OIB 00884656947, Ilica 109,10000 Zagreb</item>
      <item>Zvonimir Škegro, OIB 13562525679, Zelengaj 71,10000 Zagreb</item>
      <item>Nenad Grof, Nikole Pavića 7,10000 Zagreb</item>
    </izvorni_sadrzaj>
    <derivirana_varijabla naziv="DomainObject.Predmet.SudioniciListAdressOIB_1">
      <item>FINA Regionalni centar Zagreb, OIB 85821130368, Trg svibanjskih žrtava 1995. 1,10000 Zagreb</item>
      <item>SG GORNJI GRAD - GRADNJA 1978 d.o.o., OIB 00884656947, Ilica 109,10000 Zagreb</item>
      <item>Zvonimir Škegro, OIB 13562525679, Zelengaj 71,10000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00884656947</item>
      <item>, OIB 13562525679</item>
      <item>, OIB null</item>
    </izvorni_sadrzaj>
    <derivirana_varijabla naziv="DomainObject.Predmet.SudioniciListNazivOIB_1">
      <item>, OIB 85821130368</item>
      <item>, OIB 00884656947</item>
      <item>, OIB 13562525679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F1D7F-E35D-489B-984F-7792875A0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187</properties:Words>
  <properties:Characters>960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2018-10-03T06:59:00Z</dcterms:created>
  <dc:creator>x</dc:creator>
  <cp:lastModifiedBy>Žana Livaja</cp:lastModifiedBy>
  <cp:lastPrinted>2017-03-27T11:23:00Z</cp:lastPrinted>
  <dcterms:modified xmlns:xsi="http://www.w3.org/2001/XMLSchema-instance" xsi:type="dcterms:W3CDTF">2018-10-03T07:03:00Z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(St-6396-16 -Zaključak-priv.st..docx)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