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a623" w14:paraId="e02a62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0E5E2D" w:rsidP="00BD1BA0" w:rsidR="000E5E2D">
      <w:pPr>
        <w:ind w:firstLine="360"/>
        <w:jc w:val="right"/>
      </w:pPr>
      <w:r w:rsidRPr="00C0270A">
        <w:t>DRAGO PULIĆ</w:t>
      </w:r>
    </w:p>
    <w:p w:rsidRDefault="000E5E2D" w:rsidP="00BD1BA0" w:rsidR="00DA4227">
      <w:pPr>
        <w:ind w:firstLine="360"/>
        <w:jc w:val="right"/>
      </w:pPr>
      <w:r>
        <w:t>8. dalmatinske udarne brigade 35</w:t>
      </w:r>
    </w:p>
    <w:p w:rsidRDefault="000E5E2D" w:rsidP="00BD1BA0" w:rsidR="000E5E2D">
      <w:pPr>
        <w:ind w:firstLine="360"/>
        <w:jc w:val="right"/>
      </w:pPr>
      <w:r>
        <w:t>Šibenik</w:t>
      </w:r>
    </w:p>
    <w:p w:rsidRDefault="00C2092D" w:rsidP="00A75CA0" w:rsidR="00C2092D">
      <w:pPr>
        <w:ind w:firstLine="360"/>
        <w:jc w:val="both"/>
      </w:pPr>
    </w:p>
    <w:p w:rsidRDefault="00DA4227" w:rsidP="00A75CA0" w:rsidR="00DA422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0E5E2D">
        <w:t>588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D59B3">
        <w:t>28.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11390">
        <w:t xml:space="preserve">EXP EDIT d.o.o., Šibenik, 8. dalmatinske udarne brigade 35, OIB: </w:t>
      </w:r>
      <w:r w:rsidR="00311390" w:rsidRPr="004E7DA1">
        <w:t>98336052558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8D59B3">
        <w:t>23. svibnja</w:t>
      </w:r>
      <w:r w:rsidR="008D59B3" w:rsidRPr="005D378D">
        <w:t xml:space="preserve"> 2016. u 10,</w:t>
      </w:r>
      <w:r w:rsidR="008D59B3">
        <w:t>00</w:t>
      </w:r>
      <w:r w:rsidR="008D59B3" w:rsidRPr="00F60CD9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8D59B3">
        <w:t>23. svibnja</w:t>
      </w:r>
      <w:r w:rsidR="008D59B3" w:rsidRPr="005D378D">
        <w:t xml:space="preserve"> 2016. u 10,</w:t>
      </w:r>
      <w:r w:rsidR="008D59B3">
        <w:t>02</w:t>
      </w:r>
      <w:r w:rsidR="008D59B3" w:rsidRPr="00F60CD9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D59B3">
        <w:t>28. travnja</w:t>
      </w:r>
      <w:r w:rsidR="000C0D98">
        <w:t xml:space="preserve">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0E5E2D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35218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0E5E2D">
      <w:t>588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E5E2D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1390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59B3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C18F1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94A4A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A4227"/>
    <w:rsid w:val="00DB4D46"/>
    <w:rsid w:val="00DC069A"/>
    <w:rsid w:val="00DF5870"/>
    <w:rsid w:val="00E051A2"/>
    <w:rsid w:val="00E069BC"/>
    <w:rsid w:val="00E073B9"/>
    <w:rsid w:val="00E41646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E18F9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1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8F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8F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8F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1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8F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8F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8F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 EDIT d.o.o. za trgovinu, proizvodnju i poslovne usluge</izvorni_sadrzaj>
    <derivirana_varijabla naziv="DomainObject.Predmet.ProtustrankaFormated_1">  EXP EDIT d.o.o. za trgovinu, proizvodnju i poslovne usluge</derivirana_varijabla>
  </DomainObject.Predmet.ProtustrankaFormated>
  <DomainObject.Predmet.ProtustrankaFormatedOIB>
    <izvorni_sadrzaj>  EXP EDIT d.o.o. za trgovinu, proizvodnju i poslovne usluge, OIB 98336052558</izvorni_sadrzaj>
    <derivirana_varijabla naziv="DomainObject.Predmet.ProtustrankaFormatedOIB_1">  EXP EDIT d.o.o. za trgovinu, proizvodnju i poslovne usluge, OIB 98336052558</derivirana_varijabla>
  </DomainObject.Predmet.ProtustrankaFormatedOIB>
  <DomainObject.Predmet.ProtustrankaFormatedWithAdress>
    <izvorni_sadrzaj> EXP EDIT d.o.o. za trgovinu, proizvodnju i poslovne usluge, 8. dalmatinske udarne brigade 35, 22000 Šibenik</izvorni_sadrzaj>
    <derivirana_varijabla naziv="DomainObject.Predmet.ProtustrankaFormatedWithAdress_1"> EXP EDIT d.o.o. za trgovinu, proizvodnju i poslovne usluge, 8. dalmatinske udarne brigade 35, 22000 Šibenik</derivirana_varijabla>
  </DomainObject.Predmet.ProtustrankaFormatedWithAdress>
  <DomainObject.Predmet.ProtustrankaFormatedWithAdressOIB>
    <izvorni_sadrzaj> EXP EDIT d.o.o. za trgovinu, proizvodnju i poslovne usluge, OIB 98336052558, 8. dalmatinske udarne brigade 35, 22000 Šibenik</izvorni_sadrzaj>
    <derivirana_varijabla naziv="DomainObject.Predmet.ProtustrankaFormatedWithAdressOIB_1"> EXP EDIT d.o.o. za trgovinu, proizvodnju i poslovne usluge, OIB 98336052558, 8. dalmatinske udarne brigade 35, 22000 Šibenik</derivirana_varijabla>
  </DomainObject.Predmet.ProtustrankaFormatedWithAdressOIB>
  <DomainObject.Predmet.ProtustrankaWithAdress>
    <izvorni_sadrzaj>EXP EDIT d.o.o. za trgovinu, proizvodnju i poslovne usluge 8. dalmatinske udarne brigade 35, 22000 Šibenik</izvorni_sadrzaj>
    <derivirana_varijabla naziv="DomainObject.Predmet.ProtustrankaWithAdress_1">EXP EDIT d.o.o. za trgovinu, proizvodnju i poslovne usluge 8. dalmatinske udarne brigade 35, 22000 Šibenik</derivirana_varijabla>
  </DomainObject.Predmet.ProtustrankaWithAdress>
  <DomainObject.Predmet.ProtustrankaWithAdressOIB>
    <izvorni_sadrzaj>EXP EDIT d.o.o. za trgovinu, proizvodnju i poslovne usluge, OIB 98336052558, 8. dalmatinske udarne brigade 35, 22000 Šibenik</izvorni_sadrzaj>
    <derivirana_varijabla naziv="DomainObject.Predmet.ProtustrankaWithAdressOIB_1">EXP EDIT d.o.o. za trgovinu, proizvodnju i poslovne usluge, OIB 98336052558, 8. dalmatinske udarne brigade 35, 22000 Šibenik</derivirana_varijabla>
  </DomainObject.Predmet.ProtustrankaWithAdressOIB>
  <DomainObject.Predmet.ProtustrankaNazivFormated>
    <izvorni_sadrzaj>EXP EDIT d.o.o. za trgovinu, proizvodnju i poslovne usluge</izvorni_sadrzaj>
    <derivirana_varijabla naziv="DomainObject.Predmet.ProtustrankaNazivFormated_1">EXP EDIT d.o.o. za trgovinu, proizvodnju i poslovne usluge</derivirana_varijabla>
  </DomainObject.Predmet.ProtustrankaNazivFormated>
  <DomainObject.Predmet.ProtustrankaNazivFormatedOIB>
    <izvorni_sadrzaj>EXP EDIT d.o.o. za trgovinu, proizvodnju i poslovne usluge, OIB 98336052558</izvorni_sadrzaj>
    <derivirana_varijabla naziv="DomainObject.Predmet.ProtustrankaNazivFormatedOIB_1">EXP EDIT d.o.o. za trgovinu, proizvodnju i poslovne usluge, OIB 98336052558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Perivoj L.Marune 1, 22000 Šibenik</izvorni_sadrzaj>
    <derivirana_varijabla naziv="DomainObject.Predmet.StrankaFormatedWithAdress_1"> Fina, Perivoj L.Marune 1, 22000 Šibenik</derivirana_varijabla>
  </DomainObject.Predmet.StrankaFormatedWithAdress>
  <DomainObject.Predmet.StrankaFormatedWithAdressOIB>
    <izvorni_sadrzaj> Fina, OIB 85821130368, Perivoj L.Marune 1, 22000 Šibenik</izvorni_sadrzaj>
    <derivirana_varijabla naziv="DomainObject.Predmet.StrankaFormatedWithAdressOIB_1"> Fina, OIB 85821130368, Perivoj L.Marune 1, 22000 Šibenik</derivirana_varijabla>
  </DomainObject.Predmet.StrankaFormatedWithAdressOIB>
  <DomainObject.Predmet.StrankaWithAdress>
    <izvorni_sadrzaj>Fina Perivoj L.Marune 1,22000 Šibenik</izvorni_sadrzaj>
    <derivirana_varijabla naziv="DomainObject.Predmet.StrankaWithAdress_1">Fina Perivoj L.Marune 1,22000 Šibenik</derivirana_varijabla>
  </DomainObject.Predmet.StrankaWithAdress>
  <DomainObject.Predmet.StrankaWithAdressOIB>
    <izvorni_sadrzaj>Fina, OIB 85821130368, Perivoj L.Marune 1,22000 Šibenik</izvorni_sadrzaj>
    <derivirana_varijabla naziv="DomainObject.Predmet.StrankaWithAdressOIB_1">Fina, OIB 85821130368, Perivoj L.Marune 1,22000 Šibenik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Perivoj L.Marune 1, 22000 Šibenik</item>
    </izvorni_sadrzaj>
    <derivirana_varijabla naziv="DomainObject.Predmet.StrankaListFormatedWithAdress_1">
      <item>Fina, Perivoj L.Marune 1, 22000 Šibenik</item>
    </derivirana_varijabla>
  </DomainObject.Predmet.StrankaListFormatedWithAdress>
  <DomainObject.Predmet.StrankaListFormatedWithAdressOIB>
    <izvorni_sadrzaj>
      <item>Fina, OIB 85821130368, Perivoj L.Marune 1, 22000 Šibenik</item>
    </izvorni_sadrzaj>
    <derivirana_varijabla naziv="DomainObject.Predmet.StrankaListFormatedWithAdressOIB_1">
      <item>Fina, OIB 85821130368, Perivoj L.Marune 1, 22000 Šibenik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EXP EDIT d.o.o. za trgovinu, proizvodnju i poslovne usluge</item>
    </izvorni_sadrzaj>
    <derivirana_varijabla naziv="DomainObject.Predmet.ProtuStrankaListFormated_1">
      <item>EXP EDIT d.o.o. za trgovinu, proizvodnju i poslovne usluge</item>
    </derivirana_varijabla>
  </DomainObject.Predmet.ProtuStrankaListFormated>
  <DomainObject.Predmet.ProtuStrankaListFormatedOIB>
    <izvorni_sadrzaj>
      <item>EXP EDIT d.o.o. za trgovinu, proizvodnju i poslovne usluge, OIB 98336052558</item>
    </izvorni_sadrzaj>
    <derivirana_varijabla naziv="DomainObject.Predmet.ProtuStrankaListFormatedOIB_1">
      <item>EXP EDIT d.o.o. za trgovinu, proizvodnju i poslovne usluge, OIB 98336052558</item>
    </derivirana_varijabla>
  </DomainObject.Predmet.ProtuStrankaListFormatedOIB>
  <DomainObject.Predmet.ProtuStrankaListFormatedWithAdress>
    <izvorni_sadrzaj>
      <item>EXP EDIT d.o.o. za trgovinu, proizvodnju i poslovne usluge, 8. dalmatinske udarne brigade 35, 22000 Šibenik</item>
    </izvorni_sadrzaj>
    <derivirana_varijabla naziv="DomainObject.Predmet.ProtuStrankaListFormatedWithAdress_1">
      <item>EXP EDIT d.o.o. za trgovinu, proizvodnju i poslovne usluge, 8. dalmatinske udarne brigade 35, 22000 Šibenik</item>
    </derivirana_varijabla>
  </DomainObject.Predmet.ProtuStrankaListFormatedWithAdress>
  <DomainObject.Predmet.ProtuStrankaListFormatedWithAdressOIB>
    <izvorni_sadrzaj>
      <item>EXP EDIT d.o.o. za trgovinu, proizvodnju i poslovne usluge, OIB 98336052558, 8. dalmatinske udarne brigade 35, 22000 Šibenik</item>
    </izvorni_sadrzaj>
    <derivirana_varijabla naziv="DomainObject.Predmet.ProtuStrankaListFormatedWithAdressOIB_1">
      <item>EXP EDIT d.o.o. za trgovinu, proizvodnju i poslovne usluge, OIB 98336052558, 8. dalmatinske udarne brigade 35, 22000 Šibenik</item>
    </derivirana_varijabla>
  </DomainObject.Predmet.ProtuStrankaListFormatedWithAdressOIB>
  <DomainObject.Predmet.ProtuStrankaListNazivFormated>
    <izvorni_sadrzaj>
      <item>EXP EDIT d.o.o. za trgovinu, proizvodnju i poslovne usluge</item>
    </izvorni_sadrzaj>
    <derivirana_varijabla naziv="DomainObject.Predmet.ProtuStrankaListNazivFormated_1">
      <item>EXP EDIT d.o.o. za trgovinu, proizvodnju i poslovne usluge</item>
    </derivirana_varijabla>
  </DomainObject.Predmet.ProtuStrankaListNazivFormated>
  <DomainObject.Predmet.ProtuStrankaListNazivFormatedOIB>
    <izvorni_sadrzaj>
      <item>EXP EDIT d.o.o. za trgovinu, proizvodnju i poslovne usluge, OIB 98336052558</item>
    </izvorni_sadrzaj>
    <derivirana_varijabla naziv="DomainObject.Predmet.ProtuStrankaListNazivFormatedOIB_1">
      <item>EXP EDIT d.o.o. za trgovinu, proizvodnju i poslovne usluge, OIB 98336052558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EXP EDIT d.o.o. za trgovinu, proizvodnju i poslovne usluge</izvorni_sadrzaj>
    <derivirana_varijabla naziv="DomainObject.Predmet.ProtustrankaIDrugi_1">EXP EDIT d.o.o. za trgovinu, proizvodnju i poslovne usluge</derivirana_varijabla>
  </DomainObject.Predmet.ProtustrankaIDrugi>
  <DomainObject.Predmet.StrankaIDrugiAdressOIB>
    <izvorni_sadrzaj>Fina, OIB 85821130368, Perivoj L.Marune 1, 22000 Šibenik</izvorni_sadrzaj>
    <derivirana_varijabla naziv="DomainObject.Predmet.StrankaIDrugiAdressOIB_1">Fina, OIB 85821130368, Perivoj L.Marune 1, 22000 Šibenik</derivirana_varijabla>
  </DomainObject.Predmet.StrankaIDrugiAdressOIB>
  <DomainObject.Predmet.ProtustrankaIDrugiAdressOIB>
    <izvorni_sadrzaj>EXP EDIT d.o.o. za trgovinu, proizvodnju i poslovne usluge, OIB 98336052558, 8. dalmatinske udarne brigade 35, 22000 Šibenik</izvorni_sadrzaj>
    <derivirana_varijabla naziv="DomainObject.Predmet.ProtustrankaIDrugiAdressOIB_1">EXP EDIT d.o.o. za trgovinu, proizvodnju i poslovne usluge, OIB 98336052558, 8. dalmatinske udarne brigade 35,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EXP EDIT d.o.o. za trgovinu, proizvodnju i poslovne usluge</item>
    </izvorni_sadrzaj>
    <derivirana_varijabla naziv="DomainObject.Predmet.SudioniciListNaziv_1">
      <item>Fina</item>
      <item>EXP EDIT d.o.o. za trgovinu, proizvodnju i poslovne usluge</item>
    </derivirana_varijabla>
  </DomainObject.Predmet.SudioniciListNaziv>
  <DomainObject.Predmet.SudioniciListAdressOIB>
    <izvorni_sadrzaj>
      <item>Fina, OIB 85821130368, Perivoj L.Marune 1,22000 Šibenik</item>
      <item>EXP EDIT d.o.o. za trgovinu, proizvodnju i poslovne usluge, OIB 98336052558, 8. dalmatinske udarne brigade 35,22000 Šibenik</item>
    </izvorni_sadrzaj>
    <derivirana_varijabla naziv="DomainObject.Predmet.SudioniciListAdressOIB_1">
      <item>Fina, OIB 85821130368, Perivoj L.Marune 1,22000 Šibenik</item>
      <item>EXP EDIT d.o.o. za trgovinu, proizvodnju i poslovne usluge, OIB 98336052558, 8. dalmatinske udarne brigade 35,22000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98336052558</item>
    </izvorni_sadrzaj>
    <derivirana_varijabla naziv="DomainObject.Predmet.SudioniciListNazivOIB_1">
      <item>, OIB 85821130368</item>
      <item>, OIB 98336052558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F7E17-04F2-486F-B89D-C719602B1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174</properties:Words>
  <properties:Characters>970</properties:Characters>
  <properties:Lines>36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2016-04-27T06:59:00Z</dcterms:created>
  <dc:creator>Ardena Bajlo</dc:creator>
  <cp:lastModifiedBy>wsadmin</cp:lastModifiedBy>
  <cp:lastPrinted>2016-03-25T08:34:00Z</cp:lastPrinted>
  <dcterms:modified xmlns:xsi="http://www.w3.org/2001/XMLSchema-instance" xsi:type="dcterms:W3CDTF">2016-04-28T10:37:00Z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