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3e06" w14:paraId="a283e06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93</w:t>
      </w:r>
      <w:r w:rsidR="00772671">
        <w:rPr>
          <w:rFonts w:cs="Times New Roman" w:hAnsi="Times New Roman" w:ascii="Times New Roman"/>
          <w:b/>
          <w:sz w:val="24"/>
          <w:szCs w:val="24"/>
          <w:lang w:eastAsia="hr-HR" w:val="hr-HR"/>
        </w:rPr>
        <w:t>1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E1265A">
        <w:rPr>
          <w:rFonts w:cs="Times New Roman" w:hAnsi="Times New Roman" w:ascii="Times New Roman"/>
          <w:color w:val="000000"/>
          <w:sz w:val="24"/>
          <w:szCs w:val="24"/>
          <w:lang w:val="hr-HR"/>
        </w:rPr>
        <w:t>TERMOHIT d.o.o., OIB: 84269820759 sa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sjedištem u Naselje Slavonija I 1 16</w:t>
      </w:r>
      <w:r w:rsidR="00DC4AC6">
        <w:rPr>
          <w:rFonts w:cs="Times New Roman" w:hAnsi="Times New Roman" w:ascii="Times New Roman"/>
          <w:color w:val="000000"/>
          <w:sz w:val="24"/>
          <w:szCs w:val="24"/>
          <w:lang w:val="hr-HR"/>
        </w:rPr>
        <w:t>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TERMOHIT d.o.o., OIB: 84269820759 sa sjedištem u Naselje Slavonija I 1 16,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E00FDC">
        <w:rPr>
          <w:rFonts w:cs="Times New Roman" w:hAnsi="Times New Roman" w:ascii="Times New Roman"/>
          <w:sz w:val="24"/>
          <w:szCs w:val="24"/>
          <w:lang w:val="hr-HR"/>
        </w:rPr>
        <w:t>Mirsad Demirović, Kolodvorska 4, Gunja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D715B3" w:rsidRPr="00E00FDC">
        <w:rPr>
          <w:rFonts w:cs="Times New Roman" w:hAnsi="Times New Roman" w:ascii="Times New Roman"/>
          <w:sz w:val="24"/>
          <w:szCs w:val="24"/>
          <w:lang w:val="hr-HR"/>
        </w:rPr>
        <w:t>11:</w:t>
      </w:r>
      <w:r w:rsidR="00E00FDC" w:rsidRPr="00E00FDC">
        <w:rPr>
          <w:rFonts w:cs="Times New Roman" w:hAnsi="Times New Roman" w:ascii="Times New Roman"/>
          <w:sz w:val="24"/>
          <w:szCs w:val="24"/>
          <w:lang w:val="hr-HR"/>
        </w:rPr>
        <w:t>00</w:t>
      </w:r>
      <w:r w:rsidR="00A94D31" w:rsidRPr="00E00FD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</w:t>
      </w:r>
      <w:r w:rsidR="00EF458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u sudski registar ovog suda.</w:t>
      </w:r>
    </w:p>
    <w:p w:rsidRDefault="00EF458F" w:rsidP="00327D3C" w:rsidR="00EF458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F458F" w:rsidP="00327D3C" w:rsidR="00EF458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V. Zabilježba otvaranja stečajnog postupka nad dužnikom TERMOHIT d.o.o. izvršit će se upisom zabilježbe kod zk odjela Općinskog suda Šibenik na nekretninama upisane u zk. ul 7912 k.o Šibenik i to kč.br 718/87 Pašnjak s 526 m2, a provedba se povjerava zk odjelu Općinskog suda Šibenik.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675DA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EF458F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</w:t>
      </w:r>
    </w:p>
    <w:p w:rsidRDefault="00675DA4" w:rsidP="00675DA4" w:rsidR="00675DA4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931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675DA4" w:rsidP="00675DA4" w:rsidR="00675DA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75DA4" w:rsidP="00675DA4" w:rsidR="00675DA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320C5" w:rsidP="00675DA4" w:rsidR="00D54CDA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A8785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9B19F9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675DA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675DA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75DA4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96148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</w:t>
      </w:r>
      <w:r w:rsidR="00033D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08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5A39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96148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96148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675DA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754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St-931/2018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</w:t>
      </w:r>
      <w:r w:rsidR="006F7985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1051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5.600.18</w:t>
      </w:r>
      <w:r w:rsidR="006F7985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,52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</w:t>
      </w:r>
    </w:p>
    <w:p w:rsidRDefault="00675DA4" w:rsidP="00675DA4" w:rsidR="00675DA4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931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675DA4" w:rsidP="008A3CCE" w:rsidR="00675DA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75DA4" w:rsidP="008A3CCE" w:rsidR="00675DA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A23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27703F" w:rsidR="006F798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</w:t>
      </w:r>
      <w:r w:rsidR="006F798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razlučni vjerovnik Jadranska banka d.d. Šibenik obavještava sud da dužnik ima nekretninu česticu kč.br 718/87 Pašnjak s 526 m2 upisanu u zk.ul 7912 k.o Šibenik, a na kojem banka ima založno pravo.</w:t>
      </w:r>
      <w:r w:rsidR="001173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toga sud donosi rješenje u kojem se obustavlja skraćeni stečajni postupak, a nastavlja se po općim odredbama Stečajnog zakona (St-754/2015-5 od 28. rujna 2016.).</w:t>
      </w:r>
    </w:p>
    <w:p w:rsidRDefault="0046137C" w:rsidP="006F7985" w:rsidR="0027703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 w:rsidRPr="00E01940">
      <w:pPr>
        <w:spacing w:after="0"/>
        <w:rPr>
          <w:rFonts w:cs="Times New Roman" w:hAnsi="Times New Roman" w:ascii="Times New Roman"/>
        </w:rPr>
      </w:pPr>
    </w:p>
    <w:p w:rsidRDefault="00BB4B3F" w:rsidP="00D54CDA" w:rsidR="00BB4B3F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304" w:rsidP="00AA5B72" w:rsidR="00D62304">
      <w:pPr>
        <w:spacing w:lineRule="auto" w:line="240" w:after="0"/>
      </w:pPr>
      <w:r>
        <w:separator/>
      </w:r>
    </w:p>
  </w:endnote>
  <w:endnote w:id="0" w:type="continuationSeparator">
    <w:p w:rsidRDefault="00D62304" w:rsidP="00AA5B72" w:rsidR="00D623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304" w:rsidP="00AA5B72" w:rsidR="00D62304">
      <w:pPr>
        <w:spacing w:lineRule="auto" w:line="240" w:after="0"/>
      </w:pPr>
      <w:r>
        <w:separator/>
      </w:r>
    </w:p>
  </w:footnote>
  <w:footnote w:id="0" w:type="continuationSeparator">
    <w:p w:rsidRDefault="00D62304" w:rsidP="00AA5B72" w:rsidR="00D623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8C0B90" w:rsidRPr="008C0B90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33D69"/>
    <w:rsid w:val="000879D7"/>
    <w:rsid w:val="000B3134"/>
    <w:rsid w:val="000D55F0"/>
    <w:rsid w:val="000D5A39"/>
    <w:rsid w:val="000F3FA5"/>
    <w:rsid w:val="000F6DD7"/>
    <w:rsid w:val="00111F77"/>
    <w:rsid w:val="0011423B"/>
    <w:rsid w:val="00117319"/>
    <w:rsid w:val="0018097A"/>
    <w:rsid w:val="001861ED"/>
    <w:rsid w:val="001879E7"/>
    <w:rsid w:val="001E52D2"/>
    <w:rsid w:val="002168A1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6137C"/>
    <w:rsid w:val="00494E76"/>
    <w:rsid w:val="004A2CE4"/>
    <w:rsid w:val="004C0EC4"/>
    <w:rsid w:val="00512415"/>
    <w:rsid w:val="0053021B"/>
    <w:rsid w:val="00540B23"/>
    <w:rsid w:val="00545BA2"/>
    <w:rsid w:val="005A6602"/>
    <w:rsid w:val="005C14B3"/>
    <w:rsid w:val="005C3034"/>
    <w:rsid w:val="005E26F1"/>
    <w:rsid w:val="00604234"/>
    <w:rsid w:val="00652364"/>
    <w:rsid w:val="0065486D"/>
    <w:rsid w:val="00675DA4"/>
    <w:rsid w:val="00695E20"/>
    <w:rsid w:val="006A4AA5"/>
    <w:rsid w:val="006C1BFF"/>
    <w:rsid w:val="006C24F0"/>
    <w:rsid w:val="006C618A"/>
    <w:rsid w:val="006F7985"/>
    <w:rsid w:val="00725727"/>
    <w:rsid w:val="0073237B"/>
    <w:rsid w:val="00735269"/>
    <w:rsid w:val="007356FA"/>
    <w:rsid w:val="00754CBC"/>
    <w:rsid w:val="00772671"/>
    <w:rsid w:val="00785D1F"/>
    <w:rsid w:val="007A0A23"/>
    <w:rsid w:val="007A21AE"/>
    <w:rsid w:val="007A3C29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0B90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81644"/>
    <w:rsid w:val="00993FC8"/>
    <w:rsid w:val="00996E9F"/>
    <w:rsid w:val="009A5E01"/>
    <w:rsid w:val="009B19F9"/>
    <w:rsid w:val="009C3F29"/>
    <w:rsid w:val="009F5675"/>
    <w:rsid w:val="00A17294"/>
    <w:rsid w:val="00A175DC"/>
    <w:rsid w:val="00A2754F"/>
    <w:rsid w:val="00A61CE3"/>
    <w:rsid w:val="00A63DE4"/>
    <w:rsid w:val="00A77A53"/>
    <w:rsid w:val="00A8785B"/>
    <w:rsid w:val="00A94D31"/>
    <w:rsid w:val="00AA5B72"/>
    <w:rsid w:val="00AB133E"/>
    <w:rsid w:val="00AF0AD7"/>
    <w:rsid w:val="00B24195"/>
    <w:rsid w:val="00B33795"/>
    <w:rsid w:val="00B8358D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62304"/>
    <w:rsid w:val="00D715B3"/>
    <w:rsid w:val="00D740B3"/>
    <w:rsid w:val="00D75A96"/>
    <w:rsid w:val="00DA27DA"/>
    <w:rsid w:val="00DC4AC6"/>
    <w:rsid w:val="00E00FDC"/>
    <w:rsid w:val="00E01940"/>
    <w:rsid w:val="00E1265A"/>
    <w:rsid w:val="00E35F2F"/>
    <w:rsid w:val="00E7377E"/>
    <w:rsid w:val="00E94DBB"/>
    <w:rsid w:val="00EC30D9"/>
    <w:rsid w:val="00EF458F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0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B9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0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B9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TERMOHIT d.o.o. za trgovinu i usluge</izvorni_sadrzaj>
    <derivirana_varijabla naziv="DomainObject.Predmet.ProtustrankaFormated_1">  TERMOHIT d.o.o. za trgovinu i usluge</derivirana_varijabla>
  </DomainObject.Predmet.ProtustrankaFormated>
  <DomainObject.Predmet.ProtustrankaFormatedOIB>
    <izvorni_sadrzaj>  TERMOHIT d.o.o. za trgovinu i usluge, OIB 84269820759</izvorni_sadrzaj>
    <derivirana_varijabla naziv="DomainObject.Predmet.ProtustrankaFormatedOIB_1">  TERMOHIT d.o.o. za trgovinu i usluge, OIB 84269820759</derivirana_varijabla>
  </DomainObject.Predmet.ProtustrankaFormatedOIB>
  <DomainObject.Predmet.ProtustrankaFormatedWithAdress>
    <izvorni_sadrzaj> TERMOHIT d.o.o. za trgovinu i usluge, Naselje Slavonija I 1/16, 35000 Slavonski Brod</izvorni_sadrzaj>
    <derivirana_varijabla naziv="DomainObject.Predmet.ProtustrankaFormatedWithAdress_1"> TERMOHIT d.o.o. za trgovinu i usluge, Naselje Slavonija I 1/16, 35000 Slavonski Brod</derivirana_varijabla>
  </DomainObject.Predmet.ProtustrankaFormatedWithAdress>
  <DomainObject.Predmet.ProtustrankaFormatedWithAdressOIB>
    <izvorni_sadrzaj> TERMOHIT d.o.o. za trgovinu i usluge, OIB 84269820759, Naselje Slavonija I 1/16, 35000 Slavonski Brod</izvorni_sadrzaj>
    <derivirana_varijabla naziv="DomainObject.Predmet.ProtustrankaFormatedWithAdressOIB_1"> TERMOHIT d.o.o. za trgovinu i usluge, OIB 84269820759, Naselje Slavonija I 1/16, 35000 Slavonski Brod</derivirana_varijabla>
  </DomainObject.Predmet.ProtustrankaFormatedWithAdressOIB>
  <DomainObject.Predmet.ProtustrankaWithAdress>
    <izvorni_sadrzaj>TERMOHIT d.o.o. za trgovinu i usluge Naselje Slavonija I 1/16, 35000 Slavonski Brod</izvorni_sadrzaj>
    <derivirana_varijabla naziv="DomainObject.Predmet.ProtustrankaWithAdress_1">TERMOHIT d.o.o. za trgovinu i usluge Naselje Slavonija I 1/16, 35000 Slavonski Brod</derivirana_varijabla>
  </DomainObject.Predmet.ProtustrankaWithAdress>
  <DomainObject.Predmet.ProtustrankaWithAdressOIB>
    <izvorni_sadrzaj>TERMOHIT d.o.o. za trgovinu i usluge, OIB 84269820759, Naselje Slavonija I 1/16, 35000 Slavonski Brod</izvorni_sadrzaj>
    <derivirana_varijabla naziv="DomainObject.Predmet.ProtustrankaWithAdressOIB_1">TERMOHIT d.o.o. za trgovinu i usluge, OIB 84269820759, Naselje Slavonija I 1/16, 35000 Slavonski Brod</derivirana_varijabla>
  </DomainObject.Predmet.ProtustrankaWithAdressOIB>
  <DomainObject.Predmet.ProtustrankaNazivFormated>
    <izvorni_sadrzaj>TERMOHIT d.o.o. za trgovinu i usluge</izvorni_sadrzaj>
    <derivirana_varijabla naziv="DomainObject.Predmet.ProtustrankaNazivFormated_1">TERMOHIT d.o.o. za trgovinu i usluge</derivirana_varijabla>
  </DomainObject.Predmet.ProtustrankaNazivFormated>
  <DomainObject.Predmet.ProtustrankaNazivFormatedOIB>
    <izvorni_sadrzaj>TERMOHIT d.o.o. za trgovinu i usluge, OIB 84269820759</izvorni_sadrzaj>
    <derivirana_varijabla naziv="DomainObject.Predmet.ProtustrankaNazivFormatedOIB_1">TERMOHIT d.o.o. za trgovinu i usluge, OIB 84269820759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JADRANSKA BANKA dioničko društvo</izvorni_sadrzaj>
    <derivirana_varijabla naziv="DomainObject.Predmet.StrankaFormated_1">  JADRANSKA BANKA dioničko društvo</derivirana_varijabla>
  </DomainObject.Predmet.StrankaFormated>
  <DomainObject.Predmet.StrankaFormatedOIB>
    <izvorni_sadrzaj>  JADRANSKA BANKA dioničko društvo, OIB 02899494784</izvorni_sadrzaj>
    <derivirana_varijabla naziv="DomainObject.Predmet.StrankaFormatedOIB_1">  JADRANSKA BANKA dioničko društvo, OIB 02899494784</derivirana_varijabla>
  </DomainObject.Predmet.StrankaFormatedOIB>
  <DomainObject.Predmet.StrankaFormatedWithAdress>
    <izvorni_sadrzaj> JADRANSKA BANKA dioničko društvo, Ante Starčevića 4, 22000 Šibenik</izvorni_sadrzaj>
    <derivirana_varijabla naziv="DomainObject.Predmet.StrankaFormatedWithAdress_1"> JADRANSKA BANKA dioničko društvo, Ante Starčevića 4, 22000 Šibenik</derivirana_varijabla>
  </DomainObject.Predmet.StrankaFormatedWithAdress>
  <DomainObject.Predmet.StrankaFormatedWithAdressOIB>
    <izvorni_sadrzaj> JADRANSKA BANKA dioničko društvo, OIB 02899494784, Ante Starčevića 4, 22000 Šibenik</izvorni_sadrzaj>
    <derivirana_varijabla naziv="DomainObject.Predmet.StrankaFormatedWithAdressOIB_1"> JADRANSKA BANKA dioničko društvo, OIB 02899494784, Ante Starčevića 4, 22000 Šibenik</derivirana_varijabla>
  </DomainObject.Predmet.StrankaFormatedWithAdressOIB>
  <DomainObject.Predmet.StrankaWithAdress>
    <izvorni_sadrzaj>JADRANSKA BANKA dioničko društvo Ante Starčevića 4,22000 Šibenik</izvorni_sadrzaj>
    <derivirana_varijabla naziv="DomainObject.Predmet.StrankaWithAdress_1">JADRANSKA BANKA dioničko društvo Ante Starčevića 4,22000 Šibenik</derivirana_varijabla>
  </DomainObject.Predmet.StrankaWithAdress>
  <DomainObject.Predmet.StrankaWithAdressOIB>
    <izvorni_sadrzaj>JADRANSKA BANKA dioničko društvo, OIB 02899494784, Ante Starčevića 4,22000 Šibenik</izvorni_sadrzaj>
    <derivirana_varijabla naziv="DomainObject.Predmet.StrankaWithAdressOIB_1">JADRANSKA BANKA dioničko društvo, OIB 02899494784, Ante Starčevića 4,22000 Šibenik</derivirana_varijabla>
  </DomainObject.Predmet.StrankaWithAdressOIB>
  <DomainObject.Predmet.StrankaNazivFormated>
    <izvorni_sadrzaj>JADRANSKA BANKA dioničko društvo</izvorni_sadrzaj>
    <derivirana_varijabla naziv="DomainObject.Predmet.StrankaNazivFormated_1">JADRANSKA BANKA dioničko društvo</derivirana_varijabla>
  </DomainObject.Predmet.StrankaNazivFormated>
  <DomainObject.Predmet.StrankaNazivFormatedOIB>
    <izvorni_sadrzaj>JADRANSKA BANKA dioničko društvo, OIB 02899494784</izvorni_sadrzaj>
    <derivirana_varijabla naziv="DomainObject.Predmet.StrankaNazivFormatedOIB_1">JADRANSKA BANKA dioničko društvo, OIB 02899494784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JADRANSKA BANKA dioničko društvo</item>
    </izvorni_sadrzaj>
    <derivirana_varijabla naziv="DomainObject.Predmet.StrankaListFormated_1">
      <item>JADRANSKA BANKA dioničko društvo</item>
    </derivirana_varijabla>
  </DomainObject.Predmet.StrankaListFormated>
  <DomainObject.Predmet.StrankaListFormatedOIB>
    <izvorni_sadrzaj>
      <item>JADRANSKA BANKA dioničko društvo, OIB 02899494784</item>
    </izvorni_sadrzaj>
    <derivirana_varijabla naziv="DomainObject.Predmet.StrankaListFormatedOIB_1">
      <item>JADRANSKA BANKA dioničko društvo, OIB 02899494784</item>
    </derivirana_varijabla>
  </DomainObject.Predmet.StrankaListFormatedOIB>
  <DomainObject.Predmet.StrankaListFormatedWithAdress>
    <izvorni_sadrzaj>
      <item>JADRANSKA BANKA dioničko društvo, Ante Starčevića 4, 22000 Šibenik</item>
    </izvorni_sadrzaj>
    <derivirana_varijabla naziv="DomainObject.Predmet.StrankaListFormatedWithAdress_1">
      <item>JADRANSKA BANKA dioničko društvo, Ante Starčevića 4, 22000 Šibenik</item>
    </derivirana_varijabla>
  </DomainObject.Predmet.StrankaListFormatedWithAdress>
  <DomainObject.Predmet.StrankaListFormatedWithAdressOIB>
    <izvorni_sadrzaj>
      <item>JADRANSKA BANKA dioničko društvo, OIB 02899494784, Ante Starčevića 4, 22000 Šibenik</item>
    </izvorni_sadrzaj>
    <derivirana_varijabla naziv="DomainObject.Predmet.StrankaListFormatedWithAdressOIB_1"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JADRANSKA BANKA dioničko društvo</item>
    </izvorni_sadrzaj>
    <derivirana_varijabla naziv="DomainObject.Predmet.StrankaListNazivFormated_1">
      <item>JADRANSKA BANKA dioničko društvo</item>
    </derivirana_varijabla>
  </DomainObject.Predmet.StrankaListNazivFormated>
  <DomainObject.Predmet.StrankaListNazivFormatedOIB>
    <izvorni_sadrzaj>
      <item>JADRANSKA BANKA dioničko društvo, OIB 02899494784</item>
    </izvorni_sadrzaj>
    <derivirana_varijabla naziv="DomainObject.Predmet.StrankaListNazivFormatedOIB_1">
      <item>JADRANSKA BANKA dioničko društvo, OIB 02899494784</item>
    </derivirana_varijabla>
  </DomainObject.Predmet.StrankaListNazivFormatedOIB>
  <DomainObject.Predmet.ProtuStrankaListFormated>
    <izvorni_sadrzaj>
      <item>TERMOHIT d.o.o. za trgovinu i usluge</item>
    </izvorni_sadrzaj>
    <derivirana_varijabla naziv="DomainObject.Predmet.ProtuStrankaListFormated_1">
      <item>TERMOHIT d.o.o. za trgovinu i usluge</item>
    </derivirana_varijabla>
  </DomainObject.Predmet.ProtuStrankaListFormated>
  <DomainObject.Predmet.ProtuStrankaListFormatedOIB>
    <izvorni_sadrzaj>
      <item>TERMOHIT d.o.o. za trgovinu i usluge, OIB 84269820759</item>
    </izvorni_sadrzaj>
    <derivirana_varijabla naziv="DomainObject.Predmet.ProtuStrankaListFormatedOIB_1">
      <item>TERMOHIT d.o.o. za trgovinu i usluge, OIB 84269820759</item>
    </derivirana_varijabla>
  </DomainObject.Predmet.ProtuStrankaListFormatedOIB>
  <DomainObject.Predmet.ProtuStrankaListFormatedWithAdress>
    <izvorni_sadrzaj>
      <item>TERMOHIT d.o.o. za trgovinu i usluge, Naselje Slavonija I 1/16, 35000 Slavonski Brod</item>
    </izvorni_sadrzaj>
    <derivirana_varijabla naziv="DomainObject.Predmet.ProtuStrankaListFormatedWithAdress_1">
      <item>TERMOHIT d.o.o. za trgovinu i usluge, Naselje Slavonija I 1/16, 35000 Slavonski Brod</item>
    </derivirana_varijabla>
  </DomainObject.Predmet.ProtuStrankaListFormatedWithAdress>
  <DomainObject.Predmet.ProtuStrankaListFormatedWithAdressOIB>
    <izvorni_sadrzaj>
      <item>TERMOHIT d.o.o. za trgovinu i usluge, OIB 84269820759, Naselje Slavonija I 1/16, 35000 Slavonski Brod</item>
    </izvorni_sadrzaj>
    <derivirana_varijabla naziv="DomainObject.Predmet.ProtuStrankaListFormatedWithAdressOIB_1">
      <item>TERMOHIT d.o.o. za trgovinu i usluge, OIB 84269820759, Naselje Slavonija I 1/16, 35000 Slavonski Brod</item>
    </derivirana_varijabla>
  </DomainObject.Predmet.ProtuStrankaListFormatedWithAdressOIB>
  <DomainObject.Predmet.ProtuStrankaListNazivFormated>
    <izvorni_sadrzaj>
      <item>TERMOHIT d.o.o. za trgovinu i usluge</item>
    </izvorni_sadrzaj>
    <derivirana_varijabla naziv="DomainObject.Predmet.ProtuStrankaListNazivFormated_1">
      <item>TERMOHIT d.o.o. za trgovinu i usluge</item>
    </derivirana_varijabla>
  </DomainObject.Predmet.ProtuStrankaListNazivFormated>
  <DomainObject.Predmet.ProtuStrankaListNazivFormatedOIB>
    <izvorni_sadrzaj>
      <item>TERMOHIT d.o.o. za trgovinu i usluge, OIB 84269820759</item>
    </izvorni_sadrzaj>
    <derivirana_varijabla naziv="DomainObject.Predmet.ProtuStrankaListNazivFormatedOIB_1">
      <item>TERMOHIT d.o.o. za trgovinu i usluge, OIB 84269820759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JADRANSKA BANKA dioničko društvo</izvorni_sadrzaj>
    <derivirana_varijabla naziv="DomainObject.Predmet.StrankaIDrugi_1">JADRANSKA BANKA dioničko društvo</derivirana_varijabla>
  </DomainObject.Predmet.StrankaIDrugi>
  <DomainObject.Predmet.ProtustrankaIDrugi>
    <izvorni_sadrzaj>TERMOHIT d.o.o. za trgovinu i usluge</izvorni_sadrzaj>
    <derivirana_varijabla naziv="DomainObject.Predmet.ProtustrankaIDrugi_1">TERMOHIT d.o.o. za trgovinu i usluge</derivirana_varijabla>
  </DomainObject.Predmet.ProtustrankaIDrugi>
  <DomainObject.Predmet.StrankaIDrugiAdressOIB>
    <izvorni_sadrzaj>JADRANSKA BANKA dioničko društvo, OIB 02899494784, Ante Starčevića 4, 22000 Šibenik</izvorni_sadrzaj>
    <derivirana_varijabla naziv="DomainObject.Predmet.StrankaIDrugiAdressOIB_1">JADRANSKA BANKA dioničko društvo, OIB 02899494784, Ante Starčevića 4, 22000 Šibenik</derivirana_varijabla>
  </DomainObject.Predmet.StrankaIDrugiAdressOIB>
  <DomainObject.Predmet.ProtustrankaIDrugiAdressOIB>
    <izvorni_sadrzaj>TERMOHIT d.o.o. za trgovinu i usluge, OIB 84269820759, Naselje Slavonija I 1/16, 35000 Slavonski Brod</izvorni_sadrzaj>
    <derivirana_varijabla naziv="DomainObject.Predmet.ProtustrankaIDrugiAdressOIB_1">TERMOHIT d.o.o. za trgovinu i usluge, OIB 84269820759, Naselje Slavonija I 1/16,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TERMOHIT d.o.o. za trgovinu i usluge</item>
      <item>JADRANSKA BANKA dioničko društvo</item>
    </izvorni_sadrzaj>
    <derivirana_varijabla naziv="DomainObject.Predmet.SudioniciListNaziv_1">
      <item>TERMOHIT d.o.o. za trgovinu i usluge</item>
      <item>JADRANSKA BANKA dioničko društvo</item>
    </derivirana_varijabla>
  </DomainObject.Predmet.SudioniciListNaziv>
  <DomainObject.Predmet.SudioniciListAdressOIB>
    <izvorni_sadrzaj>
      <item>TERMOHIT d.o.o. za trgovinu i usluge, OIB 84269820759, Naselje Slavonija I 1/16,35000 Slavonski Brod</item>
      <item>JADRANSKA BANKA dioničko društvo, OIB 02899494784, Ante Starčevića 4,22000 Šibenik</item>
    </izvorni_sadrzaj>
    <derivirana_varijabla naziv="DomainObject.Predmet.SudioniciListAdressOIB_1">
      <item>TERMOHIT d.o.o. za trgovinu i usluge, OIB 84269820759, Naselje Slavonija I 1/16,35000 Slavonski Brod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84269820759</item>
      <item>, OIB 02899494784</item>
    </izvorni_sadrzaj>
    <derivirana_varijabla naziv="DomainObject.Predmet.SudioniciListNazivOIB_1">
      <item>, OIB 84269820759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9E6ED-BB60-4DB6-AB80-EBA5ED7C3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831</properties:Words>
  <properties:Characters>4324</properties:Characters>
  <properties:Lines>122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2018-06-13T11:50:00Z</dcterms:created>
  <dc:creator>wsadmin</dc:creator>
  <dc:description/>
  <cp:keywords/>
  <cp:lastModifiedBy>wsadmin</cp:lastModifiedBy>
  <cp:lastPrinted>2018-06-07T12:18:00Z</cp:lastPrinted>
  <dcterms:modified xmlns:xsi="http://www.w3.org/2001/XMLSchema-instance" xsi:type="dcterms:W3CDTF">2018-06-14T08:39:00Z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