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0dc1" w14:paraId="d040dc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06EFE">
        <w:t>2952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06967">
        <w:t>11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06EFE" w:rsidR="00B06EFE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06EFE">
        <w:t xml:space="preserve">BERGAZ PROMET d.o.o., Zagreb, Remetinečkih žrtava 7, MBS: </w:t>
      </w:r>
    </w:p>
    <w:p w:rsidRDefault="00B06EFE" w:rsidP="00B06EFE" w:rsidR="001136A5">
      <w:pPr>
        <w:ind w:firstLine="708"/>
        <w:jc w:val="both"/>
      </w:pPr>
      <w:r>
        <w:t xml:space="preserve">   080611450, OIB: 66024098250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06EFE">
        <w:t>189.487,57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D85793">
        <w:t>un</w:t>
      </w:r>
      <w:r w:rsidR="0005323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B06967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9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88F"/>
    <w:rsid w:val="0005323A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806FA"/>
    <w:rsid w:val="00297E94"/>
    <w:rsid w:val="002A4EBD"/>
    <w:rsid w:val="00325398"/>
    <w:rsid w:val="00355747"/>
    <w:rsid w:val="0038246E"/>
    <w:rsid w:val="00382736"/>
    <w:rsid w:val="003A77D9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06967"/>
    <w:rsid w:val="00B06EFE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85793"/>
    <w:rsid w:val="00DB51B1"/>
    <w:rsid w:val="00E05BED"/>
    <w:rsid w:val="00EC3302"/>
    <w:rsid w:val="00ED6AA8"/>
    <w:rsid w:val="00EF46D0"/>
    <w:rsid w:val="00F034D3"/>
    <w:rsid w:val="00F161C5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St-2952/2015</izvorni_sadrzaj>
    <derivirana_varijabla naziv="DomainObject.Predmet.OznakaBroj_1">St-2952/2015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BERGAZ PROMET d.o.o. zastupanog po punomoćniku Nenad Bolkovec</izvorni_sadrzaj>
    <derivirana_varijabla naziv="DomainObject.Predmet.ProtustrankaFormated_1">  BERGAZ PROMET d.o.o. zastupanog po punomoćniku Nenad Bolkovec</derivirana_varijabla>
  </DomainObject.Predmet.ProtustrankaFormated>
  <DomainObject.Predmet.ProtustrankaFormatedOIB>
    <izvorni_sadrzaj>  BERGAZ PROMET d.o.o., OIB 66024098250 zastupanog po punomoćniku Nenad Bolkovec</izvorni_sadrzaj>
    <derivirana_varijabla naziv="DomainObject.Predmet.ProtustrankaFormatedOIB_1">  BERGAZ PROMET d.o.o., OIB 66024098250 zastupanog po punomoćniku Nenad Bolkovec</derivirana_varijabla>
  </DomainObject.Predmet.ProtustrankaFormatedOIB>
  <DomainObject.Predmet.ProtustrankaFormatedWithAdress>
    <izvorni_sadrzaj> BERGAZ PROMET d.o.o., Remetinečkih žrtava 7, 10000 Zagreb zastupanog po punomoćniku Nenad Bolkovec</izvorni_sadrzaj>
    <derivirana_varijabla naziv="DomainObject.Predmet.ProtustrankaFormatedWithAdress_1"> BERGAZ PROMET d.o.o., Remetinečkih žrtava 7, 10000 Zagreb zastupanog po punomoćniku Nenad Bolkovec</derivirana_varijabla>
  </DomainObject.Predmet.ProtustrankaFormatedWithAdress>
  <DomainObject.Predmet.ProtustrankaFormatedWithAdressOIB>
    <izvorni_sadrzaj> BERGAZ PROMET d.o.o., OIB 66024098250, Remetinečkih žrtava 7, 10000 Zagreb zastupanog po punomoćniku Nenad Bolkovec</izvorni_sadrzaj>
    <derivirana_varijabla naziv="DomainObject.Predmet.ProtustrankaFormatedWithAdressOIB_1"> BERGAZ PROMET d.o.o., OIB 66024098250, Remetinečkih žrtava 7, 10000 Zagreb zastupanog po punomoćniku Nenad Bolkovec</derivirana_varijabla>
  </DomainObject.Predmet.ProtustrankaFormatedWithAdressOIB>
  <DomainObject.Predmet.ProtustrankaWithAdress>
    <izvorni_sadrzaj>BERGAZ PROMET d.o.o. Remetinečkih žrtava 7, 10000 Zagreb</izvorni_sadrzaj>
    <derivirana_varijabla naziv="DomainObject.Predmet.ProtustrankaWithAdress_1">BERGAZ PROMET d.o.o. Remetinečkih žrtava 7, 10000 Zagreb</derivirana_varijabla>
  </DomainObject.Predmet.ProtustrankaWithAdress>
  <DomainObject.Predmet.ProtustrankaWithAdressOIB>
    <izvorni_sadrzaj>BERGAZ PROMET d.o.o., OIB 66024098250, Remetinečkih žrtava 7, 10000 Zagreb</izvorni_sadrzaj>
    <derivirana_varijabla naziv="DomainObject.Predmet.ProtustrankaWithAdressOIB_1">BERGAZ PROMET d.o.o., OIB 66024098250, Remetinečkih žrtava 7, 10000 Zagreb</derivirana_varijabla>
  </DomainObject.Predmet.ProtustrankaWithAdressOIB>
  <DomainObject.Predmet.ProtustrankaNazivFormated>
    <izvorni_sadrzaj>BERGAZ PROMET d.o.o.</izvorni_sadrzaj>
    <derivirana_varijabla naziv="DomainObject.Predmet.ProtustrankaNazivFormated_1">BERGAZ PROMET d.o.o.</derivirana_varijabla>
  </DomainObject.Predmet.ProtustrankaNazivFormated>
  <DomainObject.Predmet.ProtustrankaNazivFormatedOIB>
    <izvorni_sadrzaj>BERGAZ PROMET d.o.o., OIB 66024098250</izvorni_sadrzaj>
    <derivirana_varijabla naziv="DomainObject.Predmet.ProtustrankaNazivFormatedOIB_1">BERGAZ PROMET d.o.o., OIB 66024098250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BERGAZ PROMET d.o.o. zastupanog po punomoćniku Nenad Bolkovec</item>
    </izvorni_sadrzaj>
    <derivirana_varijabla naziv="DomainObject.Predmet.ProtuStrankaListFormated_1">
      <item>BERGAZ PROMET d.o.o. zastupanog po punomoćniku Nenad Bolkovec</item>
    </derivirana_varijabla>
  </DomainObject.Predmet.ProtuStrankaListFormated>
  <DomainObject.Predmet.ProtuStrankaListFormatedOIB>
    <izvorni_sadrzaj>
      <item>BERGAZ PROMET d.o.o., OIB 66024098250 zastupanog po punomoćniku Nenad Bolkovec</item>
    </izvorni_sadrzaj>
    <derivirana_varijabla naziv="DomainObject.Predmet.ProtuStrankaListFormatedOIB_1">
      <item>BERGAZ PROMET d.o.o., OIB 66024098250 zastupanog po punomoćniku Nenad Bolkovec</item>
    </derivirana_varijabla>
  </DomainObject.Predmet.ProtuStrankaListFormatedOIB>
  <DomainObject.Predmet.ProtuStrankaListFormatedWithAdress>
    <izvorni_sadrzaj>
      <item>BERGAZ PROMET d.o.o., Remetinečkih žrtava 7, 10000 Zagreb zastupanog po punomoćniku Nenad Bolkovec</item>
    </izvorni_sadrzaj>
    <derivirana_varijabla naziv="DomainObject.Predmet.ProtuStrankaListFormatedWithAdress_1">
      <item>BERGAZ PROMET d.o.o., Remetinečkih žrtava 7, 10000 Zagreb zastupanog po punomoćniku Nenad Bolkovec</item>
    </derivirana_varijabla>
  </DomainObject.Predmet.ProtuStrankaListFormatedWithAdress>
  <DomainObject.Predmet.ProtuStrankaListFormatedWithAdressOIB>
    <izvorni_sadrzaj>
      <item>BERGAZ PROMET d.o.o., OIB 66024098250, Remetinečkih žrtava 7, 10000 Zagreb zastupanog po punomoćniku Nenad Bolkovec</item>
    </izvorni_sadrzaj>
    <derivirana_varijabla naziv="DomainObject.Predmet.ProtuStrankaListFormatedWithAdressOIB_1">
      <item>BERGAZ PROMET d.o.o., OIB 66024098250, Remetinečkih žrtava 7, 10000 Zagreb zastupanog po punomoćniku Nenad Bolkovec</item>
    </derivirana_varijabla>
  </DomainObject.Predmet.ProtuStrankaListFormatedWithAdressOIB>
  <DomainObject.Predmet.ProtuStrankaListNazivFormated>
    <izvorni_sadrzaj>
      <item>BERGAZ PROMET d.o.o.</item>
    </izvorni_sadrzaj>
    <derivirana_varijabla naziv="DomainObject.Predmet.ProtuStrankaListNazivFormated_1">
      <item>BERGAZ PROMET d.o.o.</item>
    </derivirana_varijabla>
  </DomainObject.Predmet.ProtuStrankaListNazivFormated>
  <DomainObject.Predmet.ProtuStrankaListNazivFormatedOIB>
    <izvorni_sadrzaj>
      <item>BERGAZ PROMET d.o.o., OIB 66024098250</item>
    </izvorni_sadrzaj>
    <derivirana_varijabla naziv="DomainObject.Predmet.ProtuStrankaListNazivFormatedOIB_1">
      <item>BERGAZ PROMET d.o.o., OIB 66024098250</item>
    </derivirana_varijabla>
  </DomainObject.Predmet.ProtuStrankaListNazivFormatedOIB>
  <DomainObject.Predmet.OstaliListFormated>
    <izvorni_sadrzaj>
      <item>Nenad Bolkovec punomoćnik sudionika u postupku BERGAZ PROMET d.o.o.</item>
    </izvorni_sadrzaj>
    <derivirana_varijabla naziv="DomainObject.Predmet.OstaliListFormated_1">
      <item>Nenad Bolkovec punomoćnik sudionika u postupku BERGAZ PROMET d.o.o.</item>
    </derivirana_varijabla>
  </DomainObject.Predmet.OstaliListFormated>
  <DomainObject.Predmet.OstaliListFormatedOIB>
    <izvorni_sadrzaj>
      <item>Nenad Bolkovec, OIB 72276186041 punomoćnik sudionika u postupku BERGAZ PROMET d.o.o.</item>
    </izvorni_sadrzaj>
    <derivirana_varijabla naziv="DomainObject.Predmet.OstaliListFormatedOIB_1">
      <item>Nenad Bolkovec, OIB 72276186041 punomoćnik sudionika u postupku BERGAZ PROMET d.o.o.</item>
    </derivirana_varijabla>
  </DomainObject.Predmet.OstaliListFormatedOIB>
  <DomainObject.Predmet.OstaliListFormatedWithAdress>
    <izvorni_sadrzaj>
      <item>Nenad Bolkovec, Ulica Remetinečkih Žrtava 7, Zagreb punomoćnik sudionika u postupku BERGAZ PROMET d.o.o.</item>
    </izvorni_sadrzaj>
    <derivirana_varijabla naziv="DomainObject.Predmet.OstaliListFormatedWithAdress_1">
      <item>Nenad Bolkovec, Ulica Remetinečkih Žrtava 7, Zagreb punomoćnik sudionika u postupku BERGAZ PROMET d.o.o.</item>
    </derivirana_varijabla>
  </DomainObject.Predmet.OstaliListFormatedWithAdress>
  <DomainObject.Predmet.OstaliListFormatedWithAdressOIB>
    <izvorni_sadrzaj>
      <item>Nenad Bolkovec, OIB 72276186041, Ulica Remetinečkih Žrtava 7, Zagreb punomoćnik sudionika u postupku BERGAZ PROMET d.o.o.</item>
    </izvorni_sadrzaj>
    <derivirana_varijabla naziv="DomainObject.Predmet.OstaliListFormatedWithAdressOIB_1">
      <item>Nenad Bolkovec, OIB 72276186041, Ulica Remetinečkih Žrtava 7, Zagreb punomoćnik sudionika u postupku BERGAZ PROMET d.o.o.</item>
    </derivirana_varijabla>
  </DomainObject.Predmet.OstaliListFormatedWithAdressOIB>
  <DomainObject.Predmet.OstaliListNazivFormated>
    <izvorni_sadrzaj>
      <item>Nenad Bolkovec</item>
    </izvorni_sadrzaj>
    <derivirana_varijabla naziv="DomainObject.Predmet.OstaliListNazivFormated_1">
      <item>Nenad Bolkovec</item>
    </derivirana_varijabla>
  </DomainObject.Predmet.OstaliListNazivFormated>
  <DomainObject.Predmet.OstaliListNazivFormatedOIB>
    <izvorni_sadrzaj>
      <item>Nenad Bolkovec, OIB 72276186041</item>
    </izvorni_sadrzaj>
    <derivirana_varijabla naziv="DomainObject.Predmet.OstaliListNazivFormatedOIB_1">
      <item>Nenad Bolkovec, OIB 72276186041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BERGAZ PROMET d.o.o.</izvorni_sadrzaj>
    <derivirana_varijabla naziv="DomainObject.Predmet.ProtustrankaIDrugi_1">BERGAZ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BERGAZ PROMET d.o.o., OIB 66024098250, Remetinečkih žrtava 7, 10000 Zagreb</izvorni_sadrzaj>
    <derivirana_varijabla naziv="DomainObject.Predmet.ProtustrankaIDrugiAdressOIB_1">BERGAZ PROMET d.o.o., OIB 66024098250, Remetinečkih žrtava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BERGAZ PROMET d.o.o.</item>
      <item>Nenad Bolkovec</item>
    </izvorni_sadrzaj>
    <derivirana_varijabla naziv="DomainObject.Predmet.SudioniciListNaziv_1">
      <item>FINA Regionalni centar Zagreb</item>
      <item>BERGAZ PROMET d.o.o.</item>
      <item>Nenad Bolkovec</item>
    </derivirana_varijabla>
  </DomainObject.Predmet.SudioniciListNaziv>
  <DomainObject.Predmet.SudioniciListAdressOIB>
    <izvorni_sadrzaj>
      <item>FINA Regionalni centar Zagreb, OIB 85821130368, Trg svibanjskih žrtava 1995. 1,10000 Zagreb</item>
      <item>BERGAZ PROMET d.o.o., OIB 66024098250, Remetinečkih žrtava 7,10000 Zagreb</item>
      <item>Nenad Bolkovec, OIB 72276186041, Ulica Remetinečkih Žrtava 7,Zagreb</item>
    </izvorni_sadrzaj>
    <derivirana_varijabla naziv="DomainObject.Predmet.SudioniciListAdressOIB_1">
      <item>FINA Regionalni centar Zagreb, OIB 85821130368, Trg svibanjskih žrtava 1995. 1,10000 Zagreb</item>
      <item>BERGAZ PROMET d.o.o., OIB 66024098250, Remetinečkih žrtava 7,10000 Zagreb</item>
      <item>Nenad Bolkovec, OIB 72276186041, Ulica Remetinečkih Žrtava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66024098250</item>
      <item>, OIB 72276186041</item>
    </izvorni_sadrzaj>
    <derivirana_varijabla naziv="DomainObject.Predmet.SudioniciListNazivOIB_1">
      <item>, OIB 85821130368</item>
      <item>, OIB 66024098250</item>
      <item>, OIB 72276186041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2015-11-11T12:27:00Z</dcterms:created>
  <dc:creator>ilukac</dc:creator>
  <cp:lastModifiedBy>Ksenija Nol</cp:lastModifiedBy>
  <cp:lastPrinted>2015-11-11T12:24:00Z</cp:lastPrinted>
  <dcterms:modified xmlns:xsi="http://www.w3.org/2001/XMLSchema-instance" xsi:type="dcterms:W3CDTF">2015-11-11T13:16:00Z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