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5eb7c" w14:paraId="8f5eb7c" w:rsidRDefault="00AE649C" w:rsidP="00450960" w:rsidR="00AE649C" w:rsidRPr="00B76F3C">
      <w:pPr>
        <w:pStyle w:val="Naslov3"/>
        <w:spacing w:after="0"/>
        <w15:collapsed w:val="false"/>
      </w:pPr>
      <w:bookmarkStart w:name="_GoBack" w:id="0"/>
      <w:bookmarkEnd w:id="0"/>
    </w:p>
    <w:p w:rsidRDefault="00937FF9" w:rsidP="00450960"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50960">
        <w:t>REPUBLIKA HRVATSKA</w:t>
      </w:r>
    </w:p>
    <w:p w:rsidRDefault="00450960" w:rsidP="00450960" w:rsidR="00450960">
      <w:pPr>
        <w:pStyle w:val="SudNaziv"/>
      </w:pPr>
      <w:r>
        <w:t>TRGOVAČKI SUD U VARAŽDINU</w:t>
      </w:r>
    </w:p>
    <w:p w:rsidRDefault="00450960" w:rsidP="00450960" w:rsidR="00450960">
      <w:pPr>
        <w:spacing w:after="0"/>
      </w:pPr>
    </w:p>
    <w:p w:rsidRDefault="00450960" w:rsidP="00450960" w:rsidR="00450960">
      <w:pPr>
        <w:spacing w:after="0"/>
        <w:jc w:val="center"/>
        <w:rPr>
          <w:b/>
        </w:rPr>
      </w:pPr>
    </w:p>
    <w:p w:rsidRDefault="00450960" w:rsidP="00450960" w:rsidR="00450960">
      <w:pPr>
        <w:spacing w:after="0"/>
        <w:jc w:val="center"/>
      </w:pPr>
      <w:r>
        <w:t>U   I M E   R E P U B L I K E   H R V A T S K E</w:t>
      </w:r>
    </w:p>
    <w:p w:rsidRDefault="00450960" w:rsidP="00450960" w:rsidR="00450960">
      <w:pPr>
        <w:spacing w:after="0"/>
        <w:jc w:val="center"/>
        <w:rPr>
          <w:b/>
        </w:rPr>
      </w:pPr>
    </w:p>
    <w:p w:rsidRDefault="00450960" w:rsidP="00450960" w:rsidR="00450960">
      <w:pPr>
        <w:spacing w:after="0"/>
        <w:jc w:val="center"/>
      </w:pPr>
      <w:r>
        <w:t xml:space="preserve">R J E Š E NJ E </w:t>
      </w:r>
    </w:p>
    <w:p w:rsidRDefault="00450960" w:rsidP="00450960" w:rsidR="00450960">
      <w:pPr>
        <w:spacing w:after="0"/>
        <w:jc w:val="center"/>
      </w:pPr>
    </w:p>
    <w:p w:rsidRDefault="00450960" w:rsidP="00450960" w:rsidR="00450960">
      <w:pPr>
        <w:spacing w:after="0"/>
        <w:ind w:firstLine="720"/>
        <w:jc w:val="both"/>
      </w:pPr>
      <w:r>
        <w:t xml:space="preserve">Trgovački sud u Varaždinu, po sucu toga suda Marija Levanić-Škerbić, kao stečajnom sucu, u stečajnom predmetu povodom zahtjeva podnositelja zahtjeva Financijske agencije, Regionalni centar Zagreb, Podružnica Varaždin, Augusta Cesarca 2, Varaždin, za pokretanje skraćenog stečajnog postupka protiv dužnika MARINE CONSULTING d.o.o. Tomaševec Biškupečki, Željeznička ulica 3, OIB: 87273140387, dana 20. ožujka 2017. godine                </w:t>
      </w:r>
    </w:p>
    <w:p w:rsidRDefault="00450960" w:rsidP="00450960" w:rsidR="00450960">
      <w:pPr>
        <w:spacing w:after="0"/>
        <w:ind w:firstLine="720"/>
        <w:jc w:val="both"/>
      </w:pPr>
    </w:p>
    <w:p w:rsidRDefault="00450960" w:rsidP="00450960" w:rsidR="00450960">
      <w:pPr>
        <w:spacing w:after="0"/>
        <w:ind w:firstLine="720"/>
        <w:jc w:val="both"/>
      </w:pPr>
    </w:p>
    <w:p w:rsidRDefault="00450960" w:rsidP="00450960" w:rsidR="00450960">
      <w:pPr>
        <w:spacing w:after="0"/>
        <w:jc w:val="center"/>
      </w:pPr>
      <w:r>
        <w:t>r i j e š i o   j e</w:t>
      </w:r>
    </w:p>
    <w:p w:rsidRDefault="00450960" w:rsidP="00450960" w:rsidR="00450960">
      <w:pPr>
        <w:spacing w:after="0"/>
        <w:jc w:val="center"/>
      </w:pPr>
    </w:p>
    <w:p w:rsidRDefault="00450960" w:rsidP="00450960" w:rsidR="00450960">
      <w:pPr>
        <w:spacing w:after="0"/>
        <w:ind w:hanging="960" w:left="1440"/>
        <w:jc w:val="both"/>
      </w:pPr>
      <w:r>
        <w:t xml:space="preserve">I  </w:t>
      </w:r>
      <w:r>
        <w:tab/>
        <w:t>Obustavlja se skraćeni stečajni postupak nad dužnikom MARINE CONSULTING d.o.o. Tomaševec Biškupečki, Željeznička ulica 3, OIB: 87273140387.</w:t>
      </w:r>
    </w:p>
    <w:p w:rsidRDefault="00450960" w:rsidP="00450960" w:rsidR="00450960">
      <w:pPr>
        <w:spacing w:after="0"/>
        <w:ind w:firstLine="720"/>
        <w:jc w:val="both"/>
      </w:pPr>
    </w:p>
    <w:p w:rsidRDefault="00450960" w:rsidP="00450960" w:rsidR="00450960">
      <w:pPr>
        <w:spacing w:after="0"/>
        <w:ind w:hanging="1020" w:left="1440"/>
        <w:jc w:val="both"/>
      </w:pPr>
      <w:r>
        <w:t xml:space="preserve">II             O pokretanju prethodnog postupka odnosno o otvaranju stečajnog postupka nad </w:t>
      </w:r>
    </w:p>
    <w:p w:rsidRDefault="00450960" w:rsidP="00450960" w:rsidR="00450960">
      <w:pPr>
        <w:spacing w:after="0"/>
        <w:ind w:left="1440"/>
        <w:jc w:val="both"/>
      </w:pPr>
      <w:r>
        <w:t>dužnikom MARINE CONSULTING d.o.o. Tomaševec Biškupečki, Željeznička ulica 3, OIB: 87273140387, sud će donijeti posebno rješenje.</w:t>
      </w:r>
    </w:p>
    <w:p w:rsidRDefault="00450960" w:rsidP="00450960" w:rsidR="00450960">
      <w:pPr>
        <w:spacing w:after="0"/>
        <w:jc w:val="both"/>
      </w:pPr>
      <w:r>
        <w:t xml:space="preserve">                   </w:t>
      </w:r>
    </w:p>
    <w:p w:rsidRDefault="00450960" w:rsidP="00450960" w:rsidR="00450960">
      <w:pPr>
        <w:spacing w:after="0"/>
        <w:jc w:val="center"/>
      </w:pPr>
    </w:p>
    <w:p w:rsidRDefault="00450960" w:rsidP="00450960" w:rsidR="00450960">
      <w:pPr>
        <w:spacing w:after="0"/>
        <w:jc w:val="center"/>
      </w:pPr>
      <w:r>
        <w:t>Obrazloženje</w:t>
      </w:r>
    </w:p>
    <w:p w:rsidRDefault="00450960" w:rsidP="00450960" w:rsidR="00450960">
      <w:pPr>
        <w:pStyle w:val="Tijeloteksta"/>
        <w:spacing w:after="0"/>
      </w:pPr>
    </w:p>
    <w:p w:rsidRDefault="00450960" w:rsidP="00450960" w:rsidR="00450960">
      <w:pPr>
        <w:spacing w:after="0"/>
        <w:ind w:firstLine="720"/>
        <w:jc w:val="both"/>
        <w:rPr>
          <w:color w:val="000000"/>
        </w:rPr>
      </w:pPr>
      <w:r>
        <w:t xml:space="preserve">Financijska agencija, Regionalni centar Zagreb, Podružnica Varaždin je 18. listopada 2016. godine podnijela zahtjev za pokretanje skraćenog stečajnog postupka nad dužnikom MARINE CONSULTING d.o.o. Tomaševec Biškupečki, Željeznička ulica 3, OIB: 87273140387, pa kako su za to bile ispunjene pretpostavke iz čl. 428. Stečajnog zakona </w:t>
      </w:r>
      <w:r>
        <w:rPr>
          <w:color w:val="000000"/>
          <w:shd w:fill="FFFFFF" w:color="auto" w:val="clear"/>
        </w:rPr>
        <w:t>(''Narodne novine'' broj 71/15 – dalje u tekstu: SZ), sud je dana 02. veljače 2017. godine,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450960" w:rsidP="00450960" w:rsidR="00450960">
      <w:pPr>
        <w:spacing w:after="0"/>
        <w:ind w:firstLine="720"/>
        <w:jc w:val="both"/>
        <w:rPr>
          <w:color w:val="000000"/>
        </w:rPr>
      </w:pPr>
      <w:r>
        <w:rPr>
          <w:color w:val="000000"/>
        </w:rPr>
        <w:t>Dana 17. veljače 2017. godine, dužnik je po zakonskom zastupniku Damiru Kralju dostavio u spis prijedlog za otvaranje stečajnog postupka, navodeći da je imovina društva veća od potraživanja navedenih u zahtjevu Financijske agencije i da bi provođenjem skraćenog stečajnog postupka bila nanesena šteta vjerovnicima društva.</w:t>
      </w:r>
    </w:p>
    <w:p w:rsidRDefault="00450960" w:rsidP="00450960" w:rsidR="00450960">
      <w:pPr>
        <w:spacing w:after="0"/>
        <w:ind w:firstLine="720"/>
        <w:jc w:val="both"/>
        <w:rPr>
          <w:color w:val="000000"/>
        </w:rPr>
      </w:pPr>
    </w:p>
    <w:p w:rsidRDefault="00450960" w:rsidP="00450960" w:rsidR="00450960">
      <w:pPr>
        <w:spacing w:after="0"/>
        <w:jc w:val="both"/>
      </w:pPr>
      <w:r>
        <w:tab/>
        <w:t xml:space="preserve">Nadalje je zaprimljen prijedlog vjerovnika RH Ministarstvo financija, Porezna uprava Područni ured Sjeverna Hrvatska, zastupano po Županijskom državnom odvjetništvu u Varaždinu, za otvaranje stečajnog postupka dana 01.03.2017. godine iz kojeg prijedloga </w:t>
      </w:r>
      <w:r>
        <w:lastRenderedPageBreak/>
        <w:t>proizlazi da vjerovnik ima tražbinu prema dužniku u iznosu od 551.207,31 kn. Predlaže se otvoriti stečajni postupak nad dužnikom.</w:t>
      </w:r>
    </w:p>
    <w:p w:rsidRDefault="00450960" w:rsidP="00450960" w:rsidR="00450960">
      <w:pPr>
        <w:spacing w:after="0"/>
        <w:jc w:val="both"/>
      </w:pPr>
      <w:r>
        <w:tab/>
        <w:t xml:space="preserve">Uvidom u stanje računa poreznog obveznika na dan 13. veljače 2017. godine,  proizlazi da dug dužnika prema RH Ministarstvu financija iznosi 551.207,31 kn, a prema podacima iz posljednje predane bilance na dan 31.12.2015. godine razvidno je da je dužnik iskazao podatak o dugotrajnoj imovini u iznosu od 601.109,00 kn i kratkotrajnoj imovini u iznosu od 3.982.360,00 kn. </w:t>
      </w:r>
    </w:p>
    <w:p w:rsidRDefault="00450960" w:rsidP="00450960" w:rsidR="00450960">
      <w:pPr>
        <w:spacing w:after="0"/>
        <w:jc w:val="both"/>
      </w:pPr>
      <w:r>
        <w:t xml:space="preserve">            S obzirom na navedeno, proizlazi da nisu ispunjene pretpostavke za istodobno otvaranje i zaključenje skraćenog stečajnog postupka, u smislu čl. 431. Stečajnog zakona, pa je sud temeljem članka 433. SZ-a riješio kao u izreci.</w:t>
      </w:r>
    </w:p>
    <w:p w:rsidRDefault="00450960" w:rsidP="00450960" w:rsidR="00450960">
      <w:pPr>
        <w:spacing w:after="0"/>
        <w:jc w:val="both"/>
      </w:pPr>
    </w:p>
    <w:p w:rsidRDefault="00450960" w:rsidP="00450960" w:rsidR="00450960">
      <w:pPr>
        <w:spacing w:after="0"/>
        <w:ind w:firstLine="720"/>
        <w:jc w:val="both"/>
        <w:rPr>
          <w:lang w:val="en-AU"/>
        </w:rPr>
      </w:pPr>
    </w:p>
    <w:p w:rsidRDefault="00450960" w:rsidP="00450960" w:rsidR="00450960">
      <w:pPr>
        <w:spacing w:after="0"/>
        <w:jc w:val="center"/>
      </w:pPr>
      <w:r>
        <w:t xml:space="preserve">U Varaždinu, 20. ožujka 2017. </w:t>
      </w:r>
    </w:p>
    <w:p w:rsidRDefault="00450960" w:rsidP="00450960" w:rsidR="00450960">
      <w:pPr>
        <w:spacing w:after="0"/>
        <w:jc w:val="center"/>
      </w:pPr>
    </w:p>
    <w:p w:rsidRDefault="00450960" w:rsidP="00450960" w:rsidR="00450960">
      <w:pPr>
        <w:spacing w:after="0"/>
        <w:jc w:val="center"/>
      </w:pPr>
    </w:p>
    <w:p w:rsidRDefault="00450960" w:rsidP="00450960" w:rsidR="00450960">
      <w:pPr>
        <w:spacing w:after="0"/>
        <w:ind w:firstLine="720"/>
        <w:jc w:val="both"/>
      </w:pPr>
      <w:r>
        <w:tab/>
      </w:r>
      <w:r>
        <w:tab/>
        <w:t xml:space="preserve"> </w:t>
      </w:r>
      <w:r>
        <w:tab/>
      </w:r>
      <w:r>
        <w:tab/>
      </w:r>
      <w:r>
        <w:tab/>
      </w:r>
      <w:r>
        <w:tab/>
      </w:r>
      <w:r>
        <w:tab/>
        <w:t xml:space="preserve">      S u t k i nj a:</w:t>
      </w:r>
    </w:p>
    <w:p w:rsidRDefault="00450960" w:rsidP="00450960" w:rsidR="00450960">
      <w:pPr>
        <w:spacing w:after="0"/>
        <w:ind w:firstLine="720"/>
        <w:jc w:val="both"/>
      </w:pPr>
    </w:p>
    <w:p w:rsidRDefault="00450960" w:rsidP="00450960" w:rsidR="00450960">
      <w:pPr>
        <w:spacing w:after="0"/>
        <w:ind w:firstLine="720"/>
        <w:jc w:val="both"/>
      </w:pPr>
      <w:r>
        <w:tab/>
      </w:r>
      <w:r>
        <w:tab/>
      </w:r>
      <w:r>
        <w:tab/>
      </w:r>
      <w:r>
        <w:tab/>
      </w:r>
      <w:r>
        <w:tab/>
        <w:t xml:space="preserve">  </w:t>
      </w:r>
      <w:r>
        <w:tab/>
        <w:t xml:space="preserve">         Melita Poljanec-Bubaš</w:t>
      </w:r>
    </w:p>
    <w:p w:rsidRDefault="00450960" w:rsidP="00450960" w:rsidR="00450960">
      <w:pPr>
        <w:spacing w:after="0"/>
        <w:ind w:firstLine="720"/>
        <w:jc w:val="both"/>
      </w:pPr>
    </w:p>
    <w:p w:rsidRDefault="00450960" w:rsidP="00450960" w:rsidR="00450960">
      <w:pPr>
        <w:spacing w:after="0"/>
        <w:ind w:firstLine="720"/>
        <w:jc w:val="both"/>
      </w:pPr>
      <w:r>
        <w:tab/>
      </w:r>
      <w:r>
        <w:tab/>
      </w:r>
      <w:r>
        <w:tab/>
      </w:r>
      <w:r>
        <w:tab/>
      </w:r>
      <w:r>
        <w:tab/>
      </w:r>
      <w:r>
        <w:tab/>
      </w:r>
      <w:r>
        <w:tab/>
      </w:r>
      <w:r>
        <w:tab/>
      </w:r>
      <w:r>
        <w:tab/>
      </w:r>
      <w:r>
        <w:tab/>
      </w:r>
    </w:p>
    <w:p w:rsidRDefault="00450960" w:rsidP="00450960" w:rsidR="00450960">
      <w:pPr>
        <w:spacing w:after="0"/>
        <w:ind w:firstLine="720"/>
        <w:jc w:val="both"/>
      </w:pPr>
      <w:r>
        <w:tab/>
      </w:r>
      <w:r>
        <w:tab/>
      </w:r>
      <w:r>
        <w:tab/>
      </w:r>
      <w:r>
        <w:tab/>
      </w:r>
      <w:r>
        <w:tab/>
      </w:r>
      <w:r>
        <w:tab/>
      </w:r>
    </w:p>
    <w:p w:rsidRDefault="00450960" w:rsidP="00450960" w:rsidR="00450960">
      <w:pPr>
        <w:spacing w:after="0"/>
        <w:ind w:firstLine="720"/>
        <w:jc w:val="both"/>
      </w:pPr>
      <w:r>
        <w:t>UPUTA O PRAVNOM LIJEKU :</w:t>
      </w:r>
    </w:p>
    <w:p w:rsidRDefault="00450960" w:rsidP="00450960" w:rsidR="00450960">
      <w:pPr>
        <w:spacing w:after="0"/>
        <w:ind w:firstLine="720"/>
        <w:jc w:val="both"/>
      </w:pPr>
      <w:r>
        <w:t>Protiv ovog rješenja može se izjaviti žalba u roku od 8 dana po primitku otpravka rješenja, Visokom trgovačkom sudu Republike Hrvatske u Zagrebu. Žalba se podnosi putem ovog suda, pismeno, u tri primjerka.</w:t>
      </w:r>
    </w:p>
    <w:p w:rsidRDefault="00450960" w:rsidP="00450960" w:rsidR="00450960">
      <w:pPr>
        <w:spacing w:after="0"/>
        <w:jc w:val="both"/>
      </w:pPr>
    </w:p>
    <w:p w:rsidRDefault="00450960" w:rsidP="00450960" w:rsidR="00450960">
      <w:pPr>
        <w:spacing w:after="0"/>
        <w:jc w:val="both"/>
      </w:pPr>
    </w:p>
    <w:p w:rsidRDefault="00450960" w:rsidP="00450960" w:rsidR="00450960">
      <w:pPr>
        <w:spacing w:after="0"/>
        <w:jc w:val="both"/>
      </w:pPr>
      <w:r>
        <w:t xml:space="preserve">DNA: 1. Predlagatelj Financijska agencija, Regionalni centar Zagreb, Podružnica Varaždin, </w:t>
      </w:r>
    </w:p>
    <w:p w:rsidRDefault="00450960" w:rsidP="00450960" w:rsidR="00450960">
      <w:pPr>
        <w:pStyle w:val="Odlomakpopisa"/>
        <w:numPr>
          <w:ilvl w:val="0"/>
          <w:numId w:val="47"/>
        </w:numPr>
        <w:tabs>
          <w:tab w:pos="851" w:val="clear"/>
        </w:tabs>
        <w:spacing w:after="0"/>
        <w:contextualSpacing/>
      </w:pPr>
      <w:r>
        <w:t>Cesarca 2</w:t>
      </w:r>
    </w:p>
    <w:p w:rsidRDefault="00450960" w:rsidP="00450960" w:rsidR="00450960">
      <w:pPr>
        <w:spacing w:after="0"/>
        <w:jc w:val="both"/>
      </w:pPr>
      <w:r>
        <w:t xml:space="preserve">           2. RH Ministarstvo financija Porezna uprava Područni ured Sjeverna Hrvatska, po </w:t>
      </w:r>
    </w:p>
    <w:p w:rsidRDefault="00450960" w:rsidP="00450960" w:rsidR="00450960">
      <w:pPr>
        <w:spacing w:after="0"/>
        <w:jc w:val="both"/>
      </w:pPr>
      <w:r>
        <w:t xml:space="preserve">               ŽDO Varaždin, građansko-upravni odjel</w:t>
      </w:r>
    </w:p>
    <w:p w:rsidRDefault="00450960" w:rsidP="00450960" w:rsidR="00450960">
      <w:pPr>
        <w:spacing w:after="0"/>
        <w:jc w:val="both"/>
      </w:pPr>
      <w:r>
        <w:t xml:space="preserve">           3. Dužnik- MARINE CONSULTING d.o.o. Tomaševec Biškupečki, Željeznička ul. 3</w:t>
      </w:r>
    </w:p>
    <w:p w:rsidRDefault="00450960" w:rsidP="00450960" w:rsidR="00450960">
      <w:pPr>
        <w:spacing w:after="0"/>
        <w:jc w:val="both"/>
      </w:pPr>
    </w:p>
    <w:p w:rsidRDefault="00CB0EA4" w:rsidP="00450960" w:rsidR="00CB0EA4">
      <w:pPr>
        <w:pStyle w:val="Naslovdokumenta"/>
        <w:spacing w:after="0"/>
      </w:pPr>
    </w:p>
    <w:p w:rsidRDefault="0071688E" w:rsidP="00450960" w:rsidR="0071688E">
      <w:pPr>
        <w:pStyle w:val="Poetniodjeljak"/>
        <w:spacing w:after="0"/>
      </w:pPr>
    </w:p>
    <w:p w:rsidRDefault="00A21F0D" w:rsidP="00450960" w:rsidR="00A21F0D">
      <w:pPr>
        <w:pStyle w:val="NormaleSPIS"/>
        <w:spacing w:after="0"/>
        <w:rPr>
          <w:noProof/>
        </w:rPr>
      </w:pPr>
    </w:p>
    <w:p w:rsidRDefault="00DA0242" w:rsidP="00450960"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960" w:rsidR="008333A9">
    <w:pPr>
      <w:pStyle w:val="Zaglavlje"/>
    </w:pPr>
    <w:r>
      <w:rPr>
        <w:rStyle w:val="PozadinaSvijetloCrvena"/>
        <w:shd w:fill="auto" w:color="auto" w:val="clear"/>
      </w:rPr>
      <w:t>Poslovni broj. 9 St-1072/16-7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9AE2275"/>
    <w:multiLevelType w:val="hybridMultilevel"/>
    <w:tmpl w:val="E9782E80"/>
    <w:lvl w:tplc="A2029B58" w:ilvl="0">
      <w:start w:val="1"/>
      <w:numFmt w:val="upperLetter"/>
      <w:lvlText w:val="%1."/>
      <w:lvlJc w:val="left"/>
      <w:pPr>
        <w:ind w:hanging="360" w:left="1260"/>
      </w:p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960"/>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40958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St-1072/2016-7</izvorni_sadrzaj>
    <derivirana_varijabla naziv="DomainObject.Oznaka_1">St-1072/2016-7</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1072</izvorni_sadrzaj>
    <derivirana_varijabla naziv="DomainObject.Predmet.Broj_1">1072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St-1072/2016</izvorni_sadrzaj>
    <derivirana_varijabla naziv="DomainObject.Predmet.OznakaBroj_1">St-1072/2016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MARINE CONSULTING društvo s ograničenom odgovornošću za savjetovanje u vezi s poslovanjem i upravljanjem</izvorni_sadrzaj>
    <derivirana_varijabla naziv="DomainObject.Predmet.ProtustrankaFormated_1">  MARINE CONSULTING društvo s ograničenom odgovornošću za savjetovanje u vezi s poslovanjem i upravljanjem</derivirana_varijabla>
  </DomainObject.Predmet.ProtustrankaFormated>
  <DomainObject.Predmet.ProtustrankaFormatedOIB>
    <izvorni_sadrzaj>  MARINE CONSULTING društvo s ograničenom odgovornošću za savjetovanje u vezi s poslovanjem i upravljanjem, OIB 87273140387</izvorni_sadrzaj>
    <derivirana_varijabla naziv="DomainObject.Predmet.ProtustrankaFormatedOIB_1">  MARINE CONSULTING društvo s ograničenom odgovornošću za savjetovanje u vezi s poslovanjem i upravljanjem, OIB 87273140387</derivirana_varijabla>
  </DomainObject.Predmet.ProtustrankaFormatedOIB>
  <DomainObject.Predmet.ProtustrankaFormatedWithAdress>
    <izvorni_sadrzaj> MARINE CONSULTING društvo s ograničenom odgovornošću za savjetovanje u vezi s poslovanjem i upravljanjem, Željeznička ulica 3, 42204 Tomaševec Biškupečki</izvorni_sadrzaj>
    <derivirana_varijabla naziv="DomainObject.Predmet.ProtustrankaFormatedWithAdress_1"> MARINE CONSULTING društvo s ograničenom odgovornošću za savjetovanje u vezi s poslovanjem i upravljanjem, Željeznička ulica 3, 42204 Tomaševec Biškupečki</derivirana_varijabla>
  </DomainObject.Predmet.ProtustrankaFormatedWithAdress>
  <DomainObject.Predmet.ProtustrankaFormatedWithAdressOIB>
    <izvorni_sadrzaj> MARINE CONSULTING društvo s ograničenom odgovornošću za savjetovanje u vezi s poslovanjem i upravljanjem, OIB 87273140387, Željeznička ulica 3, 42204 Tomaševec Biškupečki</izvorni_sadrzaj>
    <derivirana_varijabla naziv="DomainObject.Predmet.ProtustrankaFormatedWithAdressOIB_1"> MARINE CONSULTING društvo s ograničenom odgovornošću za savjetovanje u vezi s poslovanjem i upravljanjem, OIB 87273140387, Željeznička ulica 3, 42204 Tomaševec Biškupečki</derivirana_varijabla>
  </DomainObject.Predmet.ProtustrankaFormatedWithAdressOIB>
  <DomainObject.Predmet.ProtustrankaWithAdress>
    <izvorni_sadrzaj>MARINE CONSULTING društvo s ograničenom odgovornošću za savjetovanje u vezi s poslovanjem i upravljanjem Željeznička ulica 3, 42204 Tomaševec Biškupečki</izvorni_sadrzaj>
    <derivirana_varijabla naziv="DomainObject.Predmet.ProtustrankaWithAdress_1">MARINE CONSULTING društvo s ograničenom odgovornošću za savjetovanje u vezi s poslovanjem i upravljanjem Željeznička ulica 3, 42204 Tomaševec Biškupečki</derivirana_varijabla>
  </DomainObject.Predmet.ProtustrankaWithAdress>
  <DomainObject.Predmet.ProtustrankaWithAdressOIB>
    <izvorni_sadrzaj>MARINE CONSULTING društvo s ograničenom odgovornošću za savjetovanje u vezi s poslovanjem i upravljanjem, OIB 87273140387, Željeznička ulica 3, 42204 Tomaševec Biškupečki</izvorni_sadrzaj>
    <derivirana_varijabla naziv="DomainObject.Predmet.ProtustrankaWithAdressOIB_1">MARINE CONSULTING društvo s ograničenom odgovornošću za savjetovanje u vezi s poslovanjem i upravljanjem, OIB 87273140387, Željeznička ulica 3, 42204 Tomaševec Biškupečki</derivirana_varijabla>
  </DomainObject.Predmet.ProtustrankaWithAdressOIB>
  <DomainObject.Predmet.ProtustrankaNazivFormated>
    <izvorni_sadrzaj>MARINE CONSULTING društvo s ograničenom odgovornošću za savjetovanje u vezi s poslovanjem i upravljanjem</izvorni_sadrzaj>
    <derivirana_varijabla naziv="DomainObject.Predmet.ProtustrankaNazivFormated_1">MARINE CONSULTING društvo s ograničenom odgovornošću za savjetovanje u vezi s poslovanjem i upravljanjem</derivirana_varijabla>
  </DomainObject.Predmet.ProtustrankaNazivFormated>
  <DomainObject.Predmet.ProtustrankaNazivFormatedOIB>
    <izvorni_sadrzaj>MARINE CONSULTING društvo s ograničenom odgovornošću za savjetovanje u vezi s poslovanjem i upravljanjem, OIB 87273140387</izvorni_sadrzaj>
    <derivirana_varijabla naziv="DomainObject.Predmet.ProtustrankaNazivFormatedOIB_1">MARINE CONSULTING društvo s ograničenom odgovornošću za savjetovanje u vezi s poslovanjem i upravljanjem, OIB 87273140387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1829296.19</izvorni_sadrzaj>
    <derivirana_varijabla naziv="DomainObject.Predmet.TrenutnaVrijednost_1">1829296.19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MARINE CONSULTING društvo s ograničenom odgovornošću za savjetovanje u vezi s poslovanjem i upravljanjem</item>
    </izvorni_sadrzaj>
    <derivirana_varijabla naziv="DomainObject.Predmet.ProtuStrankaListFormated_1">
      <item>MARINE CONSULTING društvo s ograničenom odgovornošću za savjetovanje u vezi s poslovanjem i upravljanjem</item>
    </derivirana_varijabla>
  </DomainObject.Predmet.ProtuStrankaListFormated>
  <DomainObject.Predmet.ProtuStrankaListFormatedOIB>
    <izvorni_sadrzaj>
      <item>MARINE CONSULTING društvo s ograničenom odgovornošću za savjetovanje u vezi s poslovanjem i upravljanjem, OIB 87273140387</item>
    </izvorni_sadrzaj>
    <derivirana_varijabla naziv="DomainObject.Predmet.ProtuStrankaListFormatedOIB_1">
      <item>MARINE CONSULTING društvo s ograničenom odgovornošću za savjetovanje u vezi s poslovanjem i upravljanjem, OIB 87273140387</item>
    </derivirana_varijabla>
  </DomainObject.Predmet.ProtuStrankaListFormatedOIB>
  <DomainObject.Predmet.ProtuStrankaListFormatedWithAdress>
    <izvorni_sadrzaj>
      <item>MARINE CONSULTING društvo s ograničenom odgovornošću za savjetovanje u vezi s poslovanjem i upravljanjem, Željeznička ulica 3, 42204 Tomaševec Biškupečki</item>
    </izvorni_sadrzaj>
    <derivirana_varijabla naziv="DomainObject.Predmet.ProtuStrankaListFormatedWithAdress_1">
      <item>MARINE CONSULTING društvo s ograničenom odgovornošću za savjetovanje u vezi s poslovanjem i upravljanjem, Željeznička ulica 3, 42204 Tomaševec Biškupečki</item>
    </derivirana_varijabla>
  </DomainObject.Predmet.ProtuStrankaListFormatedWithAdress>
  <DomainObject.Predmet.ProtuStrankaListFormatedWithAdressOIB>
    <izvorni_sadrzaj>
      <item>MARINE CONSULTING društvo s ograničenom odgovornošću za savjetovanje u vezi s poslovanjem i upravljanjem, OIB 87273140387, Željeznička ulica 3, 42204 Tomaševec Biškupečki</item>
    </izvorni_sadrzaj>
    <derivirana_varijabla naziv="DomainObject.Predmet.ProtuStrankaListFormatedWithAdressOIB_1">
      <item>MARINE CONSULTING društvo s ograničenom odgovornošću za savjetovanje u vezi s poslovanjem i upravljanjem, OIB 87273140387, Željeznička ulica 3, 42204 Tomaševec Biškupečki</item>
    </derivirana_varijabla>
  </DomainObject.Predmet.ProtuStrankaListFormatedWithAdressOIB>
  <DomainObject.Predmet.ProtuStrankaListNazivFormated>
    <izvorni_sadrzaj>
      <item>MARINE CONSULTING društvo s ograničenom odgovornošću za savjetovanje u vezi s poslovanjem i upravljanjem</item>
    </izvorni_sadrzaj>
    <derivirana_varijabla naziv="DomainObject.Predmet.ProtuStrankaListNazivFormated_1">
      <item>MARINE CONSULTING društvo s ograničenom odgovornošću za savjetovanje u vezi s poslovanjem i upravljanjem</item>
    </derivirana_varijabla>
  </DomainObject.Predmet.ProtuStrankaListNazivFormated>
  <DomainObject.Predmet.ProtuStrankaListNazivFormatedOIB>
    <izvorni_sadrzaj>
      <item>MARINE CONSULTING društvo s ograničenom odgovornošću za savjetovanje u vezi s poslovanjem i upravljanjem, OIB 87273140387</item>
    </izvorni_sadrzaj>
    <derivirana_varijabla naziv="DomainObject.Predmet.ProtuStrankaListNazivFormatedOIB_1">
      <item>MARINE CONSULTING društvo s ograničenom odgovornošću za savjetovanje u vezi s poslovanjem i upravljanjem, OIB 87273140387</item>
    </derivirana_varijabla>
  </DomainObject.Predmet.ProtuStrankaListNazivFormatedOIB>
  <DomainObject.Predmet.OstaliListFormated>
    <izvorni_sadrzaj>
      <item>Sudski registar</item>
      <item>e-oglasna pošta</item>
      <item>REPUBLIKA HRVATSKA MINISTARSTVO FINANCIJA</item>
      <item>Županijsko državno odvjetništvo u Varaždinu</item>
    </izvorni_sadrzaj>
    <derivirana_varijabla naziv="DomainObject.Predmet.OstaliListFormated_1">
      <item>Sudski registar</item>
      <item>e-oglasna pošta</item>
      <item>REPUBLIKA HRVATSKA MINISTARSTVO FINANCIJA</item>
      <item>Županijsko državno odvjetništvo u Varaždinu</item>
    </derivirana_varijabla>
  </DomainObject.Predmet.OstaliListFormated>
  <DomainObject.Predmet.OstaliListFormatedOIB>
    <izvorni_sadrzaj>
      <item>Sudski registar</item>
      <item>e-oglasna pošta</item>
      <item>REPUBLIKA HRVATSKA MINISTARSTVO FINANCIJA, OIB 18683136487</item>
      <item>Županijsko državno odvjetništvo u Varaždinu</item>
    </izvorni_sadrzaj>
    <derivirana_varijabla naziv="DomainObject.Predmet.OstaliListFormatedOIB_1">
      <item>Sudski registar</item>
      <item>e-oglasna pošta</item>
      <item>REPUBLIKA HRVATSKA MINISTARSTVO FINANCIJA, OIB 18683136487</item>
      <item>Županijsko državno odvjetništvo u Varaždinu</item>
    </derivirana_varijabla>
  </DomainObject.Predmet.OstaliListFormatedOIB>
  <DomainObject.Predmet.OstaliListFormatedWithAdress>
    <izvorni_sadrzaj>
      <item>Sudski registar</item>
      <item>e-oglasna pošta</item>
      <item>REPUBLIKA HRVATSKA MINISTARSTVO FINANCIJA, Katančićeva 5, 10000 Zagreb</item>
      <item>Županijsko državno odvjetništvo u Varaždinu</item>
    </izvorni_sadrzaj>
    <derivirana_varijabla naziv="DomainObject.Predmet.OstaliListFormatedWithAdress_1">
      <item>Sudski registar</item>
      <item>e-oglasna pošta</item>
      <item>REPUBLIKA HRVATSKA MINISTARSTVO FINANCIJA, Katančićeva 5, 10000 Zagreb</item>
      <item>Županijsko državno odvjetništvo u Varaždinu</item>
    </derivirana_varijabla>
  </DomainObject.Predmet.OstaliListFormatedWithAdress>
  <DomainObject.Predmet.OstaliListFormatedWithAdressOIB>
    <izvorni_sadrzaj>
      <item>Sudski registar</item>
      <item>e-oglasna pošta</item>
      <item>REPUBLIKA HRVATSKA MINISTARSTVO FINANCIJA, OIB 18683136487, Katančićeva 5, 10000 Zagreb</item>
      <item>Županijsko državno odvjetništvo u Varaždinu</item>
    </izvorni_sadrzaj>
    <derivirana_varijabla naziv="DomainObject.Predmet.OstaliListFormatedWithAdressOIB_1">
      <item>Sudski registar</item>
      <item>e-oglasna pošta</item>
      <item>REPUBLIKA HRVATSKA MINISTARSTVO FINANCIJA, OIB 18683136487, Katančićeva 5, 10000 Zagreb</item>
      <item>Županijsko državno odvjetništvo u Varaždinu</item>
    </derivirana_varijabla>
  </DomainObject.Predmet.OstaliListFormatedWithAdressOIB>
  <DomainObject.Predmet.OstaliListNazivFormated>
    <izvorni_sadrzaj>
      <item>Sudski registar</item>
      <item>e-oglasna pošta</item>
      <item>REPUBLIKA HRVATSKA MINISTARSTVO FINANCIJA</item>
      <item>Županijsko državno odvjetništvo u Varaždinu</item>
    </izvorni_sadrzaj>
    <derivirana_varijabla naziv="DomainObject.Predmet.OstaliListNazivFormated_1">
      <item>Sudski registar</item>
      <item>e-oglasna pošta</item>
      <item>REPUBLIKA HRVATSKA MINISTARSTVO FINANCIJA</item>
      <item>Županijsko državno odvjetništvo u Varaždinu</item>
    </derivirana_varijabla>
  </DomainObject.Predmet.OstaliListNazivFormated>
  <DomainObject.Predmet.OstaliListNazivFormatedOIB>
    <izvorni_sadrzaj>
      <item>Sudski registar</item>
      <item>e-oglasna pošta</item>
      <item>REPUBLIKA HRVATSKA MINISTARSTVO FINANCIJA, OIB 18683136487</item>
      <item>Županijsko državno odvjetništvo u Varaždinu</item>
    </izvorni_sadrzaj>
    <derivirana_varijabla naziv="DomainObject.Predmet.OstaliListNazivFormatedOIB_1">
      <item>Sudski registar</item>
      <item>e-oglasna pošta</item>
      <item>REPUBLIKA HRVATSKA MINISTARSTVO FINANCIJA, OIB 18683136487</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St-1072/2016-7</izvorni_sadrzaj>
    <derivirana_varijabla naziv="DomainObject.PoslovniBrojDokumenta_1">St-1072/2016-7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MARINE CONSULTING društvo s ograničenom odgovornošću za savjetovanje u vezi s poslovanjem i upravljanjem</izvorni_sadrzaj>
    <derivirana_varijabla naziv="DomainObject.Predmet.ProtustrankaIDrugi_1">MARINE CONSULTING društvo s ograničenom odgovornošću za savjetovanje u vezi s poslovanjem i upravljanjem</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MARINE CONSULTING društvo s ograničenom odgovornošću za savjetovanje u vezi s poslovanjem i upravljanjem, OIB 87273140387, Željeznička ulica 3, 42204 Tomaševec Biškupečki</izvorni_sadrzaj>
    <derivirana_varijabla naziv="DomainObject.Predmet.ProtustrankaIDrugiAdressOIB_1">MARINE CONSULTING društvo s ograničenom odgovornošću za savjetovanje u vezi s poslovanjem i upravljanjem, OIB 87273140387, Željeznička ulica 3, 42204 Tomaševec Biškupečki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MARINE CONSULTING društvo s ograničenom odgovornošću za savjetovanje u vezi s poslovanjem i upravljanjem</item>
      <item>Sudski registar</item>
      <item>e-oglasna pošta</item>
      <item>REPUBLIKA HRVATSKA MINISTARSTVO FINANCIJA</item>
      <item>Županijsko državno odvjetništvo u Varaždinu</item>
    </izvorni_sadrzaj>
    <derivirana_varijabla naziv="DomainObject.Predmet.SudioniciListNaziv_1">
      <item>Financijska agencija</item>
      <item>MARINE CONSULTING društvo s ograničenom odgovornošću za savjetovanje u vezi s poslovanjem i upravljanjem</item>
      <item>Sudski registar</item>
      <item>e-oglasna pošta</item>
      <item>REPUBLIKA HRVATSKA MINISTARSTVO FINANCIJA</item>
      <item>Županijsko državno odvjetništvo u Varaždinu</item>
    </derivirana_varijabla>
  </DomainObject.Predmet.SudioniciListNaziv>
  <DomainObject.Predmet.SudioniciListAdressOIB>
    <izvorni_sadrzaj>
      <item>Financijska agencija, OIB 85821130368, Ulica grada Vukovara 70,10000 Zagreb</item>
      <item>MARINE CONSULTING društvo s ograničenom odgovornošću za savjetovanje u vezi s poslovanjem i upravljanjem, OIB 87273140387, Željeznička ulica 3,42204 Tomaševec Biškupečki</item>
      <item>Sudski registar</item>
      <item>e-oglasna pošta</item>
      <item>REPUBLIKA HRVATSKA MINISTARSTVO FINANCIJA, OIB 18683136487, Katančićeva 5,10000 Zagreb</item>
      <item>Županijsko državno odvjetništvo u Varaždinu</item>
    </izvorni_sadrzaj>
    <derivirana_varijabla naziv="DomainObject.Predmet.SudioniciListAdressOIB_1">
      <item>Financijska agencija, OIB 85821130368, Ulica grada Vukovara 70,10000 Zagreb</item>
      <item>MARINE CONSULTING društvo s ograničenom odgovornošću za savjetovanje u vezi s poslovanjem i upravljanjem, OIB 87273140387, Željeznička ulica 3,42204 Tomaševec Biškupečki</item>
      <item>Sudski registar</item>
      <item>e-oglasna pošta</item>
      <item>REPUBLIKA HRVATSKA MINISTARSTVO FINANCIJA, OIB 18683136487, Katančićeva 5,10000 Zagreb</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A2456B-FD54-4CE4-99D1-17C00A2F65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537</properties:Words>
  <properties:Characters>3099</properties:Characters>
  <properties:Lines>83</properties:Lines>
  <properties:Paragraphs>25</properties:Paragraphs>
  <properties:TotalTime>44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2017-03-20T11:43:00Z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St-1072/2016-7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