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ac97" w14:paraId="e74ac97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4F2838">
        <w:t xml:space="preserve">predlagatelja </w:t>
      </w:r>
      <w:r w:rsidR="00E11890">
        <w:t>Republike Hrvatske, Ministarstva financija, Porezne uprave, Područnog ureda Sjeverna Hrvatska, Ispostave Varaždin</w:t>
      </w:r>
      <w:r w:rsidR="00564F05">
        <w:t xml:space="preserve">, </w:t>
      </w:r>
      <w:r w:rsidR="004F2838">
        <w:t xml:space="preserve">zastupane po Županijskom državnom odvjetništvu u Varaždinu, Građansko-upravnom odjelu iz Varaždina, </w:t>
      </w:r>
      <w:r w:rsidR="00564F05">
        <w:t xml:space="preserve">za </w:t>
      </w:r>
      <w:r w:rsidR="00F0074B">
        <w:t xml:space="preserve">otvaranje stečajnog </w:t>
      </w:r>
      <w:r w:rsidR="00F0074B" w:rsidRPr="00C774AF">
        <w:t>postupka nad dužnikom</w:t>
      </w:r>
      <w:r w:rsidR="00E11890">
        <w:t xml:space="preserve"> </w:t>
      </w:r>
      <w:r w:rsidR="00E11890" w:rsidRPr="002E5AB6">
        <w:t>INTER-AGRO d.o.o., Križevci, Ulica kralja Tomislava 22, OIB: 12539307723</w:t>
      </w:r>
      <w:r w:rsidR="00FA77C5">
        <w:t>,</w:t>
      </w:r>
      <w:r w:rsidR="00E11890">
        <w:t xml:space="preserve"> kojeg zastupa punomoćnik Stjepan Gagro, odvjetnik iz Križevaca,</w:t>
      </w:r>
      <w:r w:rsidR="00FA77C5">
        <w:t xml:space="preserve"> 22. ožujka 2017.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FA77C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E11890">
        <w:t xml:space="preserve"> </w:t>
      </w:r>
      <w:r w:rsidR="00E11890" w:rsidRPr="002E5AB6">
        <w:t>INTER-AGRO d.o.o., Križevci, Ulica kralja Tomislava 22, OIB: 12539307723</w:t>
      </w:r>
      <w:r w:rsidR="00564F05">
        <w:t>.</w:t>
      </w:r>
    </w:p>
    <w:p w:rsidRDefault="00802BEE" w:rsidP="00564F05" w:rsidR="00802BEE">
      <w:pPr>
        <w:jc w:val="both"/>
      </w:pPr>
    </w:p>
    <w:p w:rsidRDefault="00FA77C5" w:rsidP="00564F05" w:rsidR="00FA77C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E11890" w:rsidP="004F2838" w:rsidR="004F2838" w:rsidRPr="0083746A">
      <w:pPr>
        <w:ind w:firstLine="720"/>
        <w:jc w:val="both"/>
      </w:pPr>
      <w:r>
        <w:t xml:space="preserve">Republika Hrvatska, Ministarstvo financija, Porezna uprava, Područni ured Sjeverna Hrvatska, Ispostava Varaždin </w:t>
      </w:r>
      <w:r w:rsidR="00564F05">
        <w:t>je</w:t>
      </w:r>
      <w:r w:rsidR="00FA77C5">
        <w:t xml:space="preserve"> </w:t>
      </w:r>
      <w:r>
        <w:t>3. studenog 2016</w:t>
      </w:r>
      <w:r w:rsidR="00564F05"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 w:rsidR="00564F05">
        <w:t xml:space="preserve">, </w:t>
      </w:r>
      <w:r w:rsidR="004F2838" w:rsidRPr="0083746A">
        <w:t xml:space="preserve">iz kojeg prijedloga proizlazi da vjerovnik ima tražbinu prema dužniku u iznosu od </w:t>
      </w:r>
      <w:r w:rsidR="004F2838">
        <w:t xml:space="preserve">27.618,27 </w:t>
      </w:r>
      <w:r w:rsidR="004F2838" w:rsidRPr="0083746A">
        <w:t>kn.</w:t>
      </w:r>
    </w:p>
    <w:p w:rsidRDefault="00564F05" w:rsidP="004F2838" w:rsidR="00564F05">
      <w:pPr>
        <w:jc w:val="both"/>
      </w:pPr>
    </w:p>
    <w:p w:rsidRDefault="00FA77C5" w:rsidP="00FA77C5" w:rsidR="00FA77C5">
      <w:pPr>
        <w:ind w:firstLine="708"/>
        <w:jc w:val="both"/>
      </w:pPr>
      <w:r>
        <w:t xml:space="preserve">Na ročište održano kod ovoga suda 22. ožujka 2017. </w:t>
      </w:r>
      <w:r w:rsidR="00E11890">
        <w:t xml:space="preserve">punomoćnik dužnika dostavio </w:t>
      </w:r>
      <w:r>
        <w:t>je u spis Po</w:t>
      </w:r>
      <w:r w:rsidR="00E11890">
        <w:t>tvrdu Financijske agencije od 20</w:t>
      </w:r>
      <w:r>
        <w:t xml:space="preserve">. ožujka 2017.,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FA77C5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FA77C5">
        <w:t>22. ožujka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>
      <w:pPr>
        <w:ind w:firstLine="708" w:left="5664"/>
        <w:jc w:val="both"/>
      </w:pPr>
    </w:p>
    <w:p w:rsidRDefault="00D061A5" w:rsidP="000F2173" w:rsidR="00D061A5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FA77C5" w:rsidP="00FA77C5" w:rsidR="00FA77C5">
      <w:pPr>
        <w:jc w:val="both"/>
      </w:pPr>
      <w:r w:rsidRPr="00B41215">
        <w:t>UPUTA O PRAVNOM LIJEKU:</w:t>
      </w:r>
    </w:p>
    <w:p w:rsidRDefault="00FA77C5" w:rsidP="00FA77C5" w:rsidR="00FA77C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4F2838" w:rsidP="00FA77C5" w:rsidR="004F2838">
      <w:pPr>
        <w:numPr>
          <w:ilvl w:val="0"/>
          <w:numId w:val="3"/>
        </w:numPr>
        <w:jc w:val="both"/>
      </w:pPr>
      <w:r>
        <w:t>Predlagatelj, Republika Hrvatska, Ministarstvo financija, Porezna uprava, Područni ured Sjeverna Hrvatska, Ispostava Varaždin, po Županijskom državnom odvjetništvu u Varaždinu, Građansko-upravnom odjelu iz Varaždina, B. Radić 2,</w:t>
      </w:r>
    </w:p>
    <w:p w:rsidRDefault="00FA77C5" w:rsidP="00FA77C5" w:rsidR="00FA77C5">
      <w:pPr>
        <w:numPr>
          <w:ilvl w:val="0"/>
          <w:numId w:val="3"/>
        </w:numPr>
        <w:jc w:val="both"/>
      </w:pPr>
      <w:r>
        <w:t>Financijskoj agenciji Varaždin, A. Cesarca 2,</w:t>
      </w:r>
    </w:p>
    <w:p w:rsidRDefault="00564F05" w:rsidP="00F548EB" w:rsidR="00802BEE">
      <w:pPr>
        <w:numPr>
          <w:ilvl w:val="0"/>
          <w:numId w:val="3"/>
        </w:numPr>
        <w:jc w:val="both"/>
      </w:pPr>
      <w:r>
        <w:t>Dužnik</w:t>
      </w:r>
      <w:r w:rsidR="004F2838">
        <w:t>u i direktoru dužnika</w:t>
      </w:r>
      <w:r>
        <w:t xml:space="preserve">, </w:t>
      </w:r>
      <w:r w:rsidR="004F2838">
        <w:t>kojeg zastupa punomoćnik Stjepan Gagro, odvjetnik iz Križevaca, Ulica bana Josipa Jelačića 5,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258" w:rsidR="00790258">
      <w:r>
        <w:separator/>
      </w:r>
    </w:p>
  </w:endnote>
  <w:endnote w:id="0" w:type="continuationSeparator">
    <w:p w:rsidRDefault="00790258" w:rsidR="00790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258" w:rsidR="00790258">
      <w:r>
        <w:separator/>
      </w:r>
    </w:p>
  </w:footnote>
  <w:footnote w:id="0" w:type="continuationSeparator">
    <w:p w:rsidRDefault="00790258" w:rsidR="00790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3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</w:t>
    </w:r>
    <w:r w:rsidR="00FA77C5">
      <w:t>-</w:t>
    </w:r>
    <w:r w:rsidR="00E11890">
      <w:t>10/17-6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E11890">
      <w:t>10/17-6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E4344"/>
    <w:rsid w:val="000F2173"/>
    <w:rsid w:val="001433A7"/>
    <w:rsid w:val="00177069"/>
    <w:rsid w:val="001A3208"/>
    <w:rsid w:val="00302946"/>
    <w:rsid w:val="00314205"/>
    <w:rsid w:val="00324A7D"/>
    <w:rsid w:val="004C3B82"/>
    <w:rsid w:val="004F2838"/>
    <w:rsid w:val="004F61BB"/>
    <w:rsid w:val="00544BCE"/>
    <w:rsid w:val="00562867"/>
    <w:rsid w:val="00564F05"/>
    <w:rsid w:val="006231F1"/>
    <w:rsid w:val="00624009"/>
    <w:rsid w:val="00630705"/>
    <w:rsid w:val="00695244"/>
    <w:rsid w:val="006C3531"/>
    <w:rsid w:val="006E2F9C"/>
    <w:rsid w:val="00790258"/>
    <w:rsid w:val="00802BEE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859BF"/>
    <w:rsid w:val="00D061A5"/>
    <w:rsid w:val="00DD1E26"/>
    <w:rsid w:val="00E11890"/>
    <w:rsid w:val="00E22BF4"/>
    <w:rsid w:val="00EA09B0"/>
    <w:rsid w:val="00F0074B"/>
    <w:rsid w:val="00F10644"/>
    <w:rsid w:val="00F548EB"/>
    <w:rsid w:val="00F70D92"/>
    <w:rsid w:val="00FA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E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E2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E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E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E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E2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E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E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St-10/2017-6</izvorni_sadrzaj>
    <derivirana_varijabla naziv="DomainObject.Oznaka_1">St-10/2017-6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3.11.2016</izvorni_sadrzaj>
    <derivirana_varijabla naziv="DomainObject.Predmet.Opis_1">Prijedlog vjerovnika za otvaranje st. postupka 3.11.2016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INTER-AGRO d.o.o. za poljoprivrednu proizvodnju, trgovinu i usluge zastupanog po punomoćniku ODVJETNIK STJEPAN GAGRO</izvorni_sadrzaj>
    <derivirana_varijabla naziv="DomainObject.Predmet.ProtustrankaFormated_1">  INTER-AGRO d.o.o. za poljoprivrednu proizvodnju, trgovinu i usluge zastupanog po punomoćniku ODVJETNIK STJEPAN GAGRO</derivirana_varijabla>
  </DomainObject.Predmet.ProtustrankaFormated>
  <DomainObject.Predmet.ProtustrankaFormatedOIB>
    <izvorni_sadrzaj>  INTER-AGRO d.o.o. za poljoprivrednu proizvodnju, trgovinu i usluge, OIB 12539307723 zastupanog po punomoćniku ODVJETNIK STJEPAN GAGRO</izvorni_sadrzaj>
    <derivirana_varijabla naziv="DomainObject.Predmet.ProtustrankaFormatedOIB_1">  INTER-AGRO d.o.o. za poljoprivrednu proizvodnju, trgovinu i usluge, OIB 12539307723 zastupanog po punomoćniku ODVJETNIK STJEPAN GAGRO</derivirana_varijabla>
  </DomainObject.Predmet.ProtustrankaFormatedOIB>
  <DomainObject.Predmet.ProtustrankaFormatedWithAdress>
    <izvorni_sadrzaj> INTER-AGRO d.o.o. za poljoprivrednu proizvodnju, trgovinu i usluge, Ulica Kralja Tomislava 22, 48260 Križevci zastupanog po punomoćniku ODVJETNIK STJEPAN GAGRO</izvorni_sadrzaj>
    <derivirana_varijabla naziv="DomainObject.Predmet.ProtustrankaFormatedWithAdress_1"> INTER-AGRO d.o.o. za poljoprivrednu proizvodnju, trgovinu i usluge, Ulica Kralja Tomislava 22, 48260 Križevci zastupanog po punomoćniku ODVJETNIK STJEPAN GAGRO</derivirana_varijabla>
  </DomainObject.Predmet.ProtustrankaFormatedWithAdress>
  <DomainObject.Predmet.ProtustrankaFormatedWithAdressOIB>
    <izvorni_sadrzaj> INTER-AGRO d.o.o. za poljoprivrednu proizvodnju, trgovinu i usluge, OIB 12539307723, Ulica Kralja Tomislava 22, 48260 Križevci zastupanog po punomoćniku ODVJETNIK STJEPAN GAGRO</izvorni_sadrzaj>
    <derivirana_varijabla naziv="DomainObject.Predmet.ProtustrankaFormatedWithAdressOIB_1"> INTER-AGRO d.o.o. za poljoprivrednu proizvodnju, trgovinu i usluge, OIB 12539307723, Ulica Kralja Tomislava 22, 48260 Križevci zastupanog po punomoćniku ODVJETNIK STJEPAN GAGRO</derivirana_varijabla>
  </DomainObject.Predmet.ProtustrankaFormatedWithAdressOIB>
  <DomainObject.Predmet.ProtustrankaWithAdress>
    <izvorni_sadrzaj>INTER-AGRO d.o.o. za poljoprivrednu proizvodnju, trgovinu i usluge Ulica Kralja Tomislava 22, 48260 Križevci</izvorni_sadrzaj>
    <derivirana_varijabla naziv="DomainObject.Predmet.ProtustrankaWithAdress_1">INTER-AGRO d.o.o. za poljoprivrednu proizvodnju, trgovinu i usluge Ulica Kralja Tomislava 22, 48260 Križevci</derivirana_varijabla>
  </DomainObject.Predmet.ProtustrankaWithAdress>
  <DomainObject.Predmet.ProtustrankaWithAdressOIB>
    <izvorni_sadrzaj>INTER-AGRO d.o.o. za poljoprivrednu proizvodnju, trgovinu i usluge, OIB 12539307723, Ulica Kralja Tomislava 22, 48260 Križevci</izvorni_sadrzaj>
    <derivirana_varijabla naziv="DomainObject.Predmet.ProtustrankaWithAdressOIB_1">INTER-AGRO d.o.o. za poljoprivrednu proizvodnju, trgovinu i usluge, OIB 12539307723, Ulica Kralja Tomislava 22, 48260 Križevci</derivirana_varijabla>
  </DomainObject.Predmet.ProtustrankaWithAdressOIB>
  <DomainObject.Predmet.ProtustrankaNazivFormated>
    <izvorni_sadrzaj>INTER-AGRO d.o.o. za poljoprivrednu proizvodnju, trgovinu i usluge</izvorni_sadrzaj>
    <derivirana_varijabla naziv="DomainObject.Predmet.ProtustrankaNazivFormated_1">INTER-AGRO d.o.o. za poljoprivrednu proizvodnju, trgovinu i usluge</derivirana_varijabla>
  </DomainObject.Predmet.ProtustrankaNazivFormated>
  <DomainObject.Predmet.ProtustrankaNazivFormatedOIB>
    <izvorni_sadrzaj>INTER-AGRO d.o.o. za poljoprivrednu proizvodnju, trgovinu i usluge, OIB 12539307723</izvorni_sadrzaj>
    <derivirana_varijabla naziv="DomainObject.Predmet.ProtustrankaNazivFormatedOIB_1">INTER-AGRO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sjeverna Hrvatska zastupanog po punomoćniku Županijsko državno odvjetništvo</izvorni_sadrzaj>
    <derivirana_varijabla naziv="DomainObject.Predmet.StrankaFormated_1">  Ministarstvo financija - Porezna uprava Područni ured sjeverna Hrvatska zastupanog po punomoćniku Županijsko državno odvjetništvo</derivirana_varijabla>
  </DomainObject.Predmet.StrankaFormated>
  <DomainObject.Predmet.StrankaFormatedOIB>
    <izvorni_sadrzaj>  Ministarstvo financija - Porezna uprava Područni ured sjeverna Hrvatska, OIB 18683136487 zastupanog po punomoćniku Županijsko državno odvjetništvo</izvorni_sadrzaj>
    <derivirana_varijabla naziv="DomainObject.Predmet.StrankaFormatedOIB_1">  Ministarstvo financija - Porezna uprava Područni ured sjeverna Hrvatska, OIB 18683136487 zastupanog po punomoćniku Županijsko državno odvjetništvo</derivirana_varijabla>
  </DomainObject.Predmet.StrankaFormatedOIB>
  <DomainObject.Predmet.StrankaFormatedWithAdress>
    <izvorni_sadrzaj> Ministarstvo financija - Porezna uprava Područni ured sjeverna Hrvatska, Graberje 1, 42000 Varaždin zastupanog po punomoćniku Županijsko državno odvjetništvo</izvorni_sadrzaj>
    <derivirana_varijabla naziv="DomainObject.Predmet.StrankaFormatedWithAdress_1"> Ministarstvo financija - Porezna uprava Područni ured sjeverna Hrvatska, Graberje 1, 42000 Varaždin zastupanog po punomoćniku Županijsko državno odvjetništvo</derivirana_varijabla>
  </DomainObject.Predmet.StrankaFormatedWithAdress>
  <DomainObject.Predmet.StrankaFormatedWithAdressOIB>
    <izvorni_sadrzaj> Ministarstvo financija - Porezna uprava Područni ured sjeverna Hrvatska, OIB 18683136487, Graberje 1, 42000 Varaždin zastupanog po punomoćniku Županijsko državno odvjetništvo</izvorni_sadrzaj>
    <derivirana_varijabla naziv="DomainObject.Predmet.StrankaFormatedWithAdressOIB_1"> Ministarstvo financija - Porezna uprava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Ministarstvo financija - Porezna uprava Područni ured sjeverna Hrvatska Graberje 1,42000 Varaždin</izvorni_sadrzaj>
    <derivirana_varijabla naziv="DomainObject.Predmet.StrankaWithAdress_1">Ministarstvo financija - Porezna uprava Područni ured sjeverna Hrvatska Graberje 1,42000 Varaždin</derivirana_varijabla>
  </DomainObject.Predmet.StrankaWithAdress>
  <DomainObject.Predmet.StrankaWithAdressOIB>
    <izvorni_sadrzaj>Ministarstvo financija - Porezna uprava Područni ured sjeverna Hrvatska, OIB 18683136487, Graberje 1,42000 Varaždin</izvorni_sadrzaj>
    <derivirana_varijabla naziv="DomainObject.Predmet.StrankaWithAdressOIB_1">Ministarstvo financija - Porezna uprava Područni ured sjeverna Hrvatska, OIB 18683136487, Graberje 1,42000 Varaždin</derivirana_varijabla>
  </DomainObject.Predmet.StrankaWithAdressOIB>
  <DomainObject.Predmet.StrankaNazivFormated>
    <izvorni_sadrzaj>Ministarstvo financija - Porezna uprava Područni ured sjeverna Hrvatska</izvorni_sadrzaj>
    <derivirana_varijabla naziv="DomainObject.Predmet.StrankaNazivFormated_1">Ministarstvo financija - Porezna uprava Područni ured sjeverna Hrvatska</derivirana_varijabla>
  </DomainObject.Predmet.StrankaNazivFormated>
  <DomainObject.Predmet.StrankaNazivFormatedOIB>
    <izvorni_sadrzaj>Ministarstvo financija - Porezna uprava Područni ured sjeverna Hrvatska, OIB 18683136487</izvorni_sadrzaj>
    <derivirana_varijabla naziv="DomainObject.Predmet.StrankaNazivFormatedOIB_1">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27618.27</izvorni_sadrzaj>
    <derivirana_varijabla naziv="DomainObject.Predmet.TrenutnaVrijednost_1">27618.27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- Porezna uprava Područni ured sjeverna Hrvatska zastupanog po punomoćniku Županijsko državno odvjetništvo</item>
    </izvorni_sadrzaj>
    <derivirana_varijabla naziv="DomainObject.Predmet.StrankaListFormated_1">
      <item>Ministarstvo financija - Porezna uprava Područni ured sjeverna Hrvatska zastupanog po punomoćniku Županijsko državno odvjetništvo</item>
    </derivirana_varijabla>
  </DomainObject.Predmet.StrankaListFormated>
  <DomainObject.Predmet.StrankaListFormatedOIB>
    <izvorni_sadrzaj>
      <item>Ministarstvo financija - Porezna uprava Područni ured sjeverna Hrvatska, OIB 18683136487 zastupanog po punomoćniku Županijsko državno odvjetništvo</item>
    </izvorni_sadrzaj>
    <derivirana_varijabla naziv="DomainObject.Predmet.StrankaListFormatedOIB_1">
      <item>Ministarstvo financija - Porezna uprava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Ministarstvo financija - Porezna uprava Područni ured sjeverna Hrvatska, Graberje 1, 42000 Varaždin zastupanog po punomoćniku Županijsko državno odvjetništvo</item>
    </izvorni_sadrzaj>
    <derivirana_varijabla naziv="DomainObject.Predmet.StrankaListFormatedWithAdress_1">
      <item>Ministarstvo financija - Porezna uprava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Ministarstvo financija - Porezna uprava Područni ured sjeverna Hrvatska, OIB 18683136487, Graberje 1, 42000 Varaždin zastupanog po punomoćniku Županijsko državno odvjetništvo</item>
    </izvorni_sadrzaj>
    <derivirana_varijabla naziv="DomainObject.Predmet.StrankaListFormatedWithAdressOIB_1">
      <item>Ministarstvo financija - Porezna uprava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Ministarstvo financija - Porezna uprava Područni ured sjeverna Hrvatska</item>
    </izvorni_sadrzaj>
    <derivirana_varijabla naziv="DomainObject.Predmet.StrankaListNazivFormated_1">
      <item>Ministarstvo financija - Porezna uprava Područni ured sjeverna Hrvatska</item>
    </derivirana_varijabla>
  </DomainObject.Predmet.StrankaListNazivFormated>
  <DomainObject.Predmet.StrankaListNazivFormatedOIB>
    <izvorni_sadrzaj>
      <item>Ministarstvo financija - Porezna uprava Područni ured sjeverna Hrvatska, OIB 18683136487</item>
    </izvorni_sadrzaj>
    <derivirana_varijabla naziv="DomainObject.Predmet.StrankaListNazivFormatedOIB_1">
      <item>Ministarstvo financija - Porezna uprava Područni ured sjeverna Hrvatska, OIB 18683136487</item>
    </derivirana_varijabla>
  </DomainObject.Predmet.StrankaListNazivFormatedOIB>
  <DomainObject.Predmet.ProtuStrankaListFormated>
    <izvorni_sadrzaj>
      <item>INTER-AGRO d.o.o. za poljoprivrednu proizvodnju, trgovinu i usluge zastupanog po punomoćniku ODVJETNIK STJEPAN GAGRO</item>
    </izvorni_sadrzaj>
    <derivirana_varijabla naziv="DomainObject.Predmet.ProtuStrankaListFormated_1">
      <item>INTER-AGRO d.o.o. za poljoprivrednu proizvodnju, trgovinu i usluge zastupanog po punomoćniku ODVJETNIK STJEPAN GAGRO</item>
    </derivirana_varijabla>
  </DomainObject.Predmet.ProtuStrankaListFormated>
  <DomainObject.Predmet.ProtuStrankaListFormatedOIB>
    <izvorni_sadrzaj>
      <item>INTER-AGRO d.o.o. za poljoprivrednu proizvodnju, trgovinu i usluge, OIB 12539307723 zastupanog po punomoćniku ODVJETNIK STJEPAN GAGRO</item>
    </izvorni_sadrzaj>
    <derivirana_varijabla naziv="DomainObject.Predmet.ProtuStrankaListFormatedOIB_1">
      <item>INTER-AGRO d.o.o. za poljoprivrednu proizvodnju, trgovinu i usluge, OIB 12539307723 zastupanog po punomoćniku ODVJETNIK STJEPAN GAGRO</item>
    </derivirana_varijabla>
  </DomainObject.Predmet.ProtuStrankaListFormatedOIB>
  <DomainObject.Predmet.ProtuStrankaListFormatedWithAdress>
    <izvorni_sadrzaj>
      <item>INTER-AGRO d.o.o. za poljoprivrednu proizvodnju, trgovinu i usluge, Ulica Kralja Tomislava 22, 48260 Križevci zastupanog po punomoćniku ODVJETNIK STJEPAN GAGRO</item>
    </izvorni_sadrzaj>
    <derivirana_varijabla naziv="DomainObject.Predmet.ProtuStrankaListFormatedWithAdress_1">
      <item>INTER-AGRO d.o.o. za poljoprivrednu proizvodnju, trgovinu i usluge, Ulica Kralja Tomislava 22, 48260 Križevci zastupanog po punomoćniku ODVJETNIK STJEPAN GAGRO</item>
    </derivirana_varijabla>
  </DomainObject.Predmet.ProtuStrankaListFormatedWithAdress>
  <DomainObject.Predmet.ProtuStrankaListFormatedWithAdressOIB>
    <izvorni_sadrzaj>
      <item>INTER-AGRO d.o.o. za poljoprivrednu proizvodnju, trgovinu i usluge, OIB 12539307723, Ulica Kralja Tomislava 22, 48260 Križevci zastupanog po punomoćniku ODVJETNIK STJEPAN GAGRO</item>
    </izvorni_sadrzaj>
    <derivirana_varijabla naziv="DomainObject.Predmet.ProtuStrankaListFormatedWithAdressOIB_1">
      <item>INTER-AGRO d.o.o. za poljoprivrednu proizvodnju, trgovinu i usluge, OIB 12539307723, Ulica Kralja Tomislava 22, 48260 Križevci zastupanog po punomoćniku ODVJETNIK STJEPAN GAGRO</item>
    </derivirana_varijabla>
  </DomainObject.Predmet.ProtuStrankaListFormatedWithAdressOIB>
  <DomainObject.Predmet.ProtuStrankaListNazivFormated>
    <izvorni_sadrzaj>
      <item>INTER-AGRO d.o.o. za poljoprivrednu proizvodnju, trgovinu i usluge</item>
    </izvorni_sadrzaj>
    <derivirana_varijabla naziv="DomainObject.Predmet.ProtuStrankaListNazivFormated_1">
      <item>INTER-AGRO d.o.o. za poljoprivrednu proizvodnju, trgovinu i usluge</item>
    </derivirana_varijabla>
  </DomainObject.Predmet.ProtuStrankaListNazivFormated>
  <DomainObject.Predmet.ProtuStrankaListNazivFormatedOIB>
    <izvorni_sadrzaj>
      <item>INTER-AGRO d.o.o. za poljoprivrednu proizvodnju, trgovinu i usluge, OIB 12539307723</item>
    </izvorni_sadrzaj>
    <derivirana_varijabla naziv="DomainObject.Predmet.ProtuStrankaListNazivFormatedOIB_1">
      <item>INTER-AGRO d.o.o. za poljoprivrednu proizvodnju, trgovinu i usluge, OIB 12539307723</item>
    </derivirana_varijabla>
  </DomainObject.Predmet.ProtuStrankaListNazivFormatedOIB>
  <DomainObject.Predmet.OstaliListFormated>
    <izvorni_sadrzaj>
      <item>Županijsko državno odvjetništvo punomoćnik sudionika u postupku Ministarstvo financija - Porezna uprava Područni ured sjeverna Hrvatska</item>
      <item>Christian Klinger</item>
      <item>ODVJETNIK STJEPAN GAGRO punomoćnik sudionika u postupku INTER-AGRO d.o.o. za poljoprivrednu proizvodnju, trgovinu i usluge</item>
    </izvorni_sadrzaj>
    <derivirana_varijabla naziv="DomainObject.Predmet.OstaliListFormated_1">
      <item>Županijsko državno odvjetništvo punomoćnik sudionika u postupku Ministarstvo financija - Porezna uprava Područni ured sjeverna Hrvatska</item>
      <item>Christian Klinger</item>
      <item>ODVJETNIK STJEPAN GAGRO punomoćnik sudionika u postupku INTER-AGRO d.o.o. za poljoprivrednu proizvodnju, trgovinu i usluge</item>
    </derivirana_varijabla>
  </DomainObject.Predmet.OstaliListFormated>
  <DomainObject.Predmet.OstaliListFormatedOIB>
    <izvorni_sadrzaj>
      <item>Županijsko državno odvjetništvo punomoćnik sudionika u postupku Ministarstvo financija - Porezna uprava Područni ured sjeverna Hrvatska</item>
      <item>Christian Klinger, OIB </item>
      <item>ODVJETNIK STJEPAN GAGRO punomoćnik sudionika u postupku INTER-AGRO d.o.o. za poljoprivrednu proizvodnju, trgovinu i usluge</item>
    </izvorni_sadrzaj>
    <derivirana_varijabla naziv="DomainObject.Predmet.OstaliListFormatedOIB_1">
      <item>Županijsko državno odvjetništvo punomoćnik sudionika u postupku Ministarstvo financija - Porezna uprava Područni ured sjeverna Hrvatska</item>
      <item>Christian Klinger, OIB </item>
      <item>ODVJETNIK STJEPAN GAGRO punomoćnik sudionika u postupku INTER-AGRO d.o.o. za poljoprivrednu proizvodnju, trgovinu i usluge</item>
    </derivirana_varijabla>
  </DomainObject.Predmet.OstaliListFormatedOIB>
  <DomainObject.Predmet.OstaliListFormatedWithAdress>
    <izvorni_sadrzaj>
      <item>Županijsko državno odvjetništvo punomoćnik sudionika u postupku Ministarstvo financija - Porezna uprava Područni ured sjeverna Hrvatska</item>
      <item>Christian Klinger</item>
      <item>ODVJETNIK STJEPAN GAGRO, Ulica bana Josipa Jelačića 5, 48260 Križevci punomoćnik sudionika u postupku INTER-AGRO d.o.o. za poljoprivrednu proizvodnju, trgovinu i usluge</item>
    </izvorni_sadrzaj>
    <derivirana_varijabla naziv="DomainObject.Predmet.OstaliListFormatedWithAdress_1">
      <item>Županijsko državno odvjetništvo punomoćnik sudionika u postupku Ministarstvo financija - Porezna uprava Područni ured sjeverna Hrvatska</item>
      <item>Christian Klinger</item>
      <item>ODVJETNIK STJEPAN GAGRO, Ulica bana Josipa Jelačića 5, 48260 Križevci punomoćnik sudionika u postupku INTER-AGRO d.o.o. za poljoprivrednu proizvodnju, trgovinu i usluge</item>
    </derivirana_varijabla>
  </DomainObject.Predmet.OstaliListFormatedWithAdress>
  <DomainObject.Predmet.OstaliListFormatedWithAdressOIB>
    <izvorni_sadrzaj>
      <item>Županijsko državno odvjetništvo punomoćnik sudionika u postupku Ministarstvo financija - Porezna uprava Područni ured sjeverna Hrvatska</item>
      <item>Christian Klinger, OIB </item>
      <item>ODVJETNIK STJEPAN GAGRO, Ulica bana Josipa Jelačića 5, 48260 Križevci punomoćnik sudionika u postupku INTER-AGRO d.o.o. za poljoprivrednu proizvodnju, trgovinu i usluge</item>
    </izvorni_sadrzaj>
    <derivirana_varijabla naziv="DomainObject.Predmet.OstaliListFormatedWithAdressOIB_1">
      <item>Županijsko državno odvjetništvo punomoćnik sudionika u postupku Ministarstvo financija - Porezna uprava Područni ured sjeverna Hrvatska</item>
      <item>Christian Klinger, OIB </item>
      <item>ODVJETNIK STJEPAN GAGRO, Ulica bana Josipa Jelačića 5, 48260 Križevci punomoćnik sudionika u postupku INTER-AGRO d.o.o. za poljoprivrednu proizvodnju, trgovinu i usluge</item>
    </derivirana_varijabla>
  </DomainObject.Predmet.OstaliListFormatedWithAdressOIB>
  <DomainObject.Predmet.OstaliListNazivFormated>
    <izvorni_sadrzaj>
      <item>Županijsko državno odvjetništvo</item>
      <item>Christian Klinger</item>
      <item>ODVJETNIK STJEPAN GAGRO</item>
    </izvorni_sadrzaj>
    <derivirana_varijabla naziv="DomainObject.Predmet.OstaliListNazivFormated_1">
      <item>Županijsko državno odvjetništvo</item>
      <item>Christian Klinger</item>
      <item>ODVJETNIK STJEPAN GAGRO</item>
    </derivirana_varijabla>
  </DomainObject.Predmet.OstaliListNazivFormated>
  <DomainObject.Predmet.OstaliListNazivFormatedOIB>
    <izvorni_sadrzaj>
      <item>Županijsko državno odvjetništvo</item>
      <item>Christian Klinger, OIB </item>
      <item>ODVJETNIK STJEPAN GAGRO</item>
    </izvorni_sadrzaj>
    <derivirana_varijabla naziv="DomainObject.Predmet.OstaliListNazivFormatedOIB_1">
      <item>Županijsko državno odvjetništvo</item>
      <item>Christian Klinger, OIB </item>
      <item>ODVJETNIK STJEPAN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St-10/2017-6</izvorni_sadrzaj>
    <derivirana_varijabla naziv="DomainObject.PoslovniBrojDokumenta_1">St-10/2017-6</derivirana_varijabla>
  </DomainObject.PoslovniBrojDokumenta>
  <DomainObject.Predmet.StrankaIDrugi>
    <izvorni_sadrzaj>Ministarstvo financija - Porezna uprava Područni ured sjeverna Hrvatska</izvorni_sadrzaj>
    <derivirana_varijabla naziv="DomainObject.Predmet.StrankaIDrugi_1">Ministarstvo financija - Porezna uprava Područni ured sjeverna Hrvatska</derivirana_varijabla>
  </DomainObject.Predmet.StrankaIDrugi>
  <DomainObject.Predmet.ProtustrankaIDrugi>
    <izvorni_sadrzaj>INTER-AGRO d.o.o. za poljoprivrednu proizvodnju, trgovinu i usluge</izvorni_sadrzaj>
    <derivirana_varijabla naziv="DomainObject.Predmet.ProtustrankaIDrugi_1">INTER-AGRO d.o.o. za poljoprivrednu proizvodnju, trgovinu i usluge</derivirana_varijabla>
  </DomainObject.Predmet.ProtustrankaIDrugi>
  <DomainObject.Predmet.StrankaIDrugiAdressOIB>
    <izvorni_sadrzaj>Ministarstvo financija - Porezna uprava Područni ured sjeverna Hrvatska, OIB 18683136487, Graberje 1, 42000 Varaždin</izvorni_sadrzaj>
    <derivirana_varijabla naziv="DomainObject.Predmet.StrankaIDrugiAdressOIB_1">Ministarstvo financija - Porezna uprava Područni ured sjeverna Hrvatska, OIB 18683136487, Graberje 1, 42000 Varaždin</derivirana_varijabla>
  </DomainObject.Predmet.StrankaIDrugiAdressOIB>
  <DomainObject.Predmet.ProtustrankaIDrugiAdressOIB>
    <izvorni_sadrzaj>INTER-AGRO d.o.o. za poljoprivrednu proizvodnju, trgovinu i usluge, OIB 12539307723, Ulica Kralja Tomislava 22, 48260 Križevci</izvorni_sadrzaj>
    <derivirana_varijabla naziv="DomainObject.Predmet.ProtustrankaIDrugiAdressOIB_1">INTER-AGRO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INTER-AGRO d.o.o. za poljoprivrednu proizvodnju, trgovinu i usluge</item>
      <item>Županijsko državno odvjetništvo</item>
      <item>Ministarstvo financija - Porezna uprava Područni ured sjeverna Hrvatska</item>
      <item>Christian Klinger</item>
      <item>ODVJETNIK STJEPAN GAGRO</item>
    </izvorni_sadrzaj>
    <derivirana_varijabla naziv="DomainObject.Predmet.SudioniciListNaziv_1">
      <item>INTER-AGRO d.o.o. za poljoprivrednu proizvodnju, trgovinu i usluge</item>
      <item>Županijsko državno odvjetništvo</item>
      <item>Ministarstvo financija - Porezna uprava Područni ured sjeverna Hrvatska</item>
      <item>Christian Klinger</item>
      <item>ODVJETNIK STJEPAN GAGRO</item>
    </derivirana_varijabla>
  </DomainObject.Predmet.SudioniciListNaziv>
  <DomainObject.Predmet.SudioniciListAdressOIB>
    <izvorni_sadrzaj>
      <item>INTER-AGRO d.o.o. za poljoprivrednu proizvodnju, trgovinu i usluge, OIB 12539307723, Ulica Kralja Tomislava 22,48260 Križevci</item>
      <item>Županijsko državno odvjetništvo</item>
      <item>Ministarstvo financija - Porezna uprava Područni ured sjeverna Hrvatska, OIB 18683136487, Graberje 1,42000 Varaždin</item>
      <item>Christian Klinger, OIB </item>
      <item>ODVJETNIK STJEPAN GAGRO, Ulica bana Josipa Jelačića 5,48260 Križevci</item>
    </izvorni_sadrzaj>
    <derivirana_varijabla naziv="DomainObject.Predmet.SudioniciListAdressOIB_1">
      <item>INTER-AGRO d.o.o. za poljoprivrednu proizvodnju, trgovinu i usluge, OIB 12539307723, Ulica Kralja Tomislava 22,48260 Križevci</item>
      <item>Županijsko državno odvjetništvo</item>
      <item>Ministarstvo financija - Porezna uprava Područni ured sjeverna Hrvatska, OIB 18683136487, Graberje 1,42000 Varaždin</item>
      <item>Christian Klinger, OIB </item>
      <item>ODVJETNIK STJEPAN GAGRO, Ulica bana Josipa Jelačića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12539307723</item>
      <item>, OIB null</item>
      <item>, OIB 18683136487</item>
      <item>, OIB </item>
      <item>, OIB null</item>
    </izvorni_sadrzaj>
    <derivirana_varijabla naziv="DomainObject.Predmet.SudioniciListNazivOIB_1">
      <item>, OIB 12539307723</item>
      <item>, OIB null</item>
      <item>, OIB 18683136487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408</properties:Words>
  <properties:Characters>2295</properties:Characters>
  <properties:Lines>79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2017-03-22T12:39:00Z</cp:lastPrinted>
  <dcterms:modified xmlns:xsi="http://www.w3.org/2001/XMLSchema-instance" xsi:type="dcterms:W3CDTF">2017-03-22T12:42:00Z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