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b98c35" w14:paraId="7b98c35" w:rsidRDefault="00B92B86" w:rsidP="0049749B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6729DD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 St</w:t>
            </w:r>
            <w:r w:rsidR="0092437B" w:rsidRPr="003A618C">
              <w:t>-</w:t>
            </w:r>
            <w:r w:rsidR="00132D3B">
              <w:t>374</w:t>
            </w:r>
            <w:r w:rsidR="000419E1" w:rsidRPr="003A618C">
              <w:t>/2018-3</w:t>
            </w:r>
          </w:p>
        </w:tc>
      </w:tr>
    </w:tbl>
    <w:p w:rsidRDefault="00340399" w:rsidP="00340399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u stečajnom  predmetu u povodu zahtjeva Financijske agencije, Regionalni centar Zagreb, Podružnica Varaždin, Augusta Cesarca 2, Varaždin, za pokretanje skraćenog stečajnog postupka protiv dužnika </w:t>
      </w:r>
      <w:r w:rsidR="00132D3B">
        <w:rPr>
          <w:rFonts w:eastAsia="Times New Roman" w:hAnsi="Times New Roman" w:ascii="Times New Roman"/>
          <w:sz w:val="24"/>
          <w:szCs w:val="24"/>
        </w:rPr>
        <w:t>BRAVISSIMO ESPRESSO j.d.o.o.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>,</w:t>
      </w:r>
      <w:r w:rsidR="00132D3B">
        <w:rPr>
          <w:rFonts w:eastAsia="Times New Roman" w:hAnsi="Times New Roman" w:ascii="Times New Roman"/>
          <w:sz w:val="24"/>
          <w:szCs w:val="24"/>
        </w:rPr>
        <w:t>Ulica Sidonije Rubido 7, 48260 Križevci,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 xml:space="preserve">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132D3B">
        <w:rPr>
          <w:rFonts w:eastAsia="Times New Roman" w:hAnsi="Times New Roman" w:ascii="Times New Roman"/>
          <w:sz w:val="24"/>
          <w:szCs w:val="24"/>
        </w:rPr>
        <w:t>17041623143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6729DD">
        <w:rPr>
          <w:rFonts w:eastAsia="Times New Roman" w:hAnsi="Times New Roman" w:ascii="Times New Roman"/>
          <w:sz w:val="24"/>
          <w:szCs w:val="24"/>
        </w:rPr>
        <w:t>2</w:t>
      </w:r>
      <w:r w:rsidR="00132D3B">
        <w:rPr>
          <w:rFonts w:eastAsia="Times New Roman" w:hAnsi="Times New Roman" w:ascii="Times New Roman"/>
          <w:sz w:val="24"/>
          <w:szCs w:val="24"/>
        </w:rPr>
        <w:t>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5700B">
        <w:rPr>
          <w:rFonts w:eastAsia="Times New Roman" w:hAnsi="Times New Roman" w:ascii="Times New Roman"/>
          <w:sz w:val="24"/>
          <w:szCs w:val="24"/>
        </w:rPr>
        <w:t>rujna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</w:t>
      </w:r>
      <w:r w:rsidR="00623A98">
        <w:rPr>
          <w:rFonts w:eastAsia="Times New Roman" w:hAnsi="Times New Roman" w:ascii="Times New Roman"/>
          <w:sz w:val="24"/>
          <w:szCs w:val="24"/>
        </w:rPr>
        <w:t>čl.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430. Stečajnog zakona (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>Narodne novine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 xml:space="preserve"> broj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86D85" w:rsidP="000419E1" w:rsidR="00686D85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1/ Utvrđuje se da ukupni iznos evidentiranog duga dužnika</w:t>
      </w:r>
      <w:r w:rsidR="0001113F" w:rsidRPr="0001113F">
        <w:rPr>
          <w:rFonts w:eastAsia="Times New Roman" w:hAnsi="Times New Roman" w:ascii="Times New Roman"/>
          <w:sz w:val="24"/>
          <w:szCs w:val="24"/>
        </w:rPr>
        <w:t xml:space="preserve"> </w:t>
      </w:r>
      <w:r w:rsidR="0001113F">
        <w:rPr>
          <w:rFonts w:eastAsia="Times New Roman" w:hAnsi="Times New Roman" w:ascii="Times New Roman"/>
          <w:sz w:val="24"/>
          <w:szCs w:val="24"/>
        </w:rPr>
        <w:t>BRAVISSIMO ESPRESSO j.d.o.o.</w:t>
      </w:r>
      <w:r w:rsidR="0001113F" w:rsidRPr="003A618C">
        <w:rPr>
          <w:rFonts w:eastAsia="Times New Roman" w:hAnsi="Times New Roman" w:ascii="Times New Roman"/>
          <w:sz w:val="24"/>
          <w:szCs w:val="24"/>
        </w:rPr>
        <w:t>,</w:t>
      </w:r>
      <w:r w:rsidR="0001113F">
        <w:rPr>
          <w:rFonts w:eastAsia="Times New Roman" w:hAnsi="Times New Roman" w:ascii="Times New Roman"/>
          <w:sz w:val="24"/>
          <w:szCs w:val="24"/>
        </w:rPr>
        <w:t>Ulica Sidonije Rubido 7, 48260 Križevci,</w:t>
      </w:r>
      <w:r w:rsidR="0001113F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01113F">
        <w:rPr>
          <w:rFonts w:eastAsia="Times New Roman" w:hAnsi="Times New Roman" w:ascii="Times New Roman"/>
          <w:sz w:val="24"/>
          <w:szCs w:val="24"/>
        </w:rPr>
        <w:t>17041623143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01113F">
        <w:rPr>
          <w:rFonts w:eastAsia="Times New Roman" w:hAnsi="Times New Roman" w:ascii="Times New Roman"/>
          <w:sz w:val="24"/>
          <w:szCs w:val="24"/>
        </w:rPr>
        <w:t>61.833,13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132D3B">
        <w:rPr>
          <w:rFonts w:eastAsia="Times New Roman" w:hAnsi="Times New Roman" w:ascii="Times New Roman"/>
          <w:sz w:val="24"/>
          <w:szCs w:val="24"/>
        </w:rPr>
        <w:t>Ivan Bunta, Ulica Sidonije Rubido 7, Križevci</w:t>
      </w:r>
      <w:r w:rsidR="00EB3510">
        <w:rPr>
          <w:rFonts w:eastAsia="Times New Roman" w:hAnsi="Times New Roman" w:ascii="Times New Roman"/>
          <w:sz w:val="24"/>
          <w:szCs w:val="24"/>
        </w:rPr>
        <w:t xml:space="preserve">, </w:t>
      </w:r>
      <w:r w:rsidR="001D356B"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132D3B">
        <w:rPr>
          <w:rFonts w:eastAsia="Times New Roman" w:hAnsi="Times New Roman" w:ascii="Times New Roman"/>
          <w:sz w:val="24"/>
          <w:szCs w:val="24"/>
        </w:rPr>
        <w:t>23810682069</w:t>
      </w:r>
      <w:r w:rsidRPr="003A618C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A5700B">
        <w:rPr>
          <w:rFonts w:eastAsia="Times New Roman" w:hAnsi="Times New Roman" w:ascii="Times New Roman"/>
          <w:sz w:val="24"/>
          <w:szCs w:val="24"/>
        </w:rPr>
        <w:t>349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5/ Sukladno čl. 431. st. 1. i 2. SZ-a smatrat će se da je dužnik nesposoban za plaćanje ako vjerovnici u roku od 45 dana od objave oglasa ovog poziva ne predlože otvaranje stečajnog postupka, te ne plate predujam iz točke 4. ovog oglasa. U tom slučaju sud će po </w:t>
      </w:r>
      <w:r w:rsidRPr="003A618C">
        <w:rPr>
          <w:rFonts w:eastAsia="Times New Roman" w:hAnsi="Times New Roman" w:ascii="Times New Roman"/>
          <w:sz w:val="24"/>
          <w:szCs w:val="24"/>
        </w:rP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FA3007" w:rsidP="000419E1" w:rsidR="00FA3007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132D3B">
        <w:rPr>
          <w:rFonts w:eastAsia="Times New Roman" w:hAnsi="Times New Roman" w:ascii="Times New Roman"/>
          <w:sz w:val="24"/>
          <w:szCs w:val="24"/>
        </w:rPr>
        <w:t>25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5700B">
        <w:rPr>
          <w:rFonts w:eastAsia="Times New Roman" w:hAnsi="Times New Roman" w:ascii="Times New Roman"/>
          <w:sz w:val="24"/>
          <w:szCs w:val="24"/>
        </w:rPr>
        <w:t>rujna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132D3B">
        <w:rPr>
          <w:rFonts w:eastAsia="Times New Roman" w:hAnsi="Times New Roman" w:ascii="Times New Roman"/>
          <w:sz w:val="24"/>
          <w:szCs w:val="24"/>
        </w:rPr>
        <w:t>BRAVISSIMO ESPRESSO j.d.o.o.</w:t>
      </w:r>
      <w:r w:rsidR="00132D3B" w:rsidRPr="003A618C">
        <w:rPr>
          <w:rFonts w:eastAsia="Times New Roman" w:hAnsi="Times New Roman" w:ascii="Times New Roman"/>
          <w:sz w:val="24"/>
          <w:szCs w:val="24"/>
        </w:rPr>
        <w:t>,</w:t>
      </w:r>
      <w:r w:rsidR="00132D3B">
        <w:rPr>
          <w:rFonts w:eastAsia="Times New Roman" w:hAnsi="Times New Roman" w:ascii="Times New Roman"/>
          <w:sz w:val="24"/>
          <w:szCs w:val="24"/>
        </w:rPr>
        <w:t>Ulica Sidonije Rubido 7, Križevci,</w:t>
      </w:r>
      <w:r w:rsidR="00132D3B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132D3B">
        <w:rPr>
          <w:rFonts w:eastAsia="Times New Roman" w:hAnsi="Times New Roman" w:ascii="Times New Roman"/>
          <w:sz w:val="24"/>
          <w:szCs w:val="24"/>
        </w:rPr>
        <w:t>17041623143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132D3B">
        <w:rPr>
          <w:rFonts w:eastAsia="Times New Roman" w:hAnsi="Times New Roman" w:ascii="Times New Roman"/>
          <w:sz w:val="24"/>
          <w:szCs w:val="24"/>
        </w:rPr>
        <w:t>2</w:t>
      </w:r>
      <w:r w:rsidR="006729DD">
        <w:rPr>
          <w:rFonts w:eastAsia="Times New Roman" w:hAnsi="Times New Roman" w:ascii="Times New Roman"/>
          <w:sz w:val="24"/>
          <w:szCs w:val="24"/>
        </w:rPr>
        <w:t>1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5700B">
        <w:rPr>
          <w:rFonts w:eastAsia="Times New Roman" w:hAnsi="Times New Roman" w:ascii="Times New Roman"/>
          <w:sz w:val="24"/>
          <w:szCs w:val="24"/>
        </w:rPr>
        <w:t>rujna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132D3B">
        <w:rPr>
          <w:rFonts w:eastAsia="Times New Roman" w:hAnsi="Times New Roman" w:ascii="Times New Roman"/>
          <w:sz w:val="24"/>
          <w:szCs w:val="24"/>
        </w:rPr>
        <w:t>61.833,13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132D3B">
        <w:rPr>
          <w:rFonts w:eastAsia="Times New Roman" w:hAnsi="Times New Roman" w:ascii="Times New Roman"/>
          <w:sz w:val="24"/>
          <w:szCs w:val="24"/>
        </w:rPr>
        <w:t>27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5700B">
        <w:rPr>
          <w:rFonts w:eastAsia="Times New Roman" w:hAnsi="Times New Roman" w:ascii="Times New Roman"/>
          <w:sz w:val="24"/>
          <w:szCs w:val="24"/>
        </w:rPr>
        <w:t>rujna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6729DD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 Janja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 w:rsidRPr="003A618C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2E6" w:rsidP="00501147" w:rsidR="00F622E6">
      <w:pPr>
        <w:spacing w:lineRule="auto" w:line="240" w:after="0"/>
      </w:pPr>
      <w:r>
        <w:separator/>
      </w:r>
    </w:p>
  </w:endnote>
  <w:endnote w:id="0" w:type="continuationSeparator">
    <w:p w:rsidRDefault="00F622E6" w:rsidP="00501147" w:rsidR="00F622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2E6" w:rsidP="00501147" w:rsidR="00F622E6">
      <w:pPr>
        <w:spacing w:lineRule="auto" w:line="240" w:after="0"/>
      </w:pPr>
      <w:r>
        <w:separator/>
      </w:r>
    </w:p>
  </w:footnote>
  <w:footnote w:id="0" w:type="continuationSeparator">
    <w:p w:rsidRDefault="00F622E6" w:rsidP="00501147" w:rsidR="00F622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2738A">
      <w:rPr>
        <w:rFonts w:hAnsi="Times New Roman" w:ascii="Times New Roman"/>
        <w:noProof/>
        <w:sz w:val="24"/>
        <w:szCs w:val="24"/>
      </w:rPr>
      <w:t>Poslovni broj: 1 St-374/2018-3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2738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113F"/>
    <w:rsid w:val="000419E1"/>
    <w:rsid w:val="0004207D"/>
    <w:rsid w:val="00050C8D"/>
    <w:rsid w:val="000761AA"/>
    <w:rsid w:val="00087C43"/>
    <w:rsid w:val="0010305D"/>
    <w:rsid w:val="001172C6"/>
    <w:rsid w:val="00132D3B"/>
    <w:rsid w:val="00194888"/>
    <w:rsid w:val="001D356B"/>
    <w:rsid w:val="001F437E"/>
    <w:rsid w:val="001F6DF0"/>
    <w:rsid w:val="00237FCE"/>
    <w:rsid w:val="002971D6"/>
    <w:rsid w:val="002C24D2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85BF0"/>
    <w:rsid w:val="00394A8C"/>
    <w:rsid w:val="00397BA8"/>
    <w:rsid w:val="003A4477"/>
    <w:rsid w:val="003A618C"/>
    <w:rsid w:val="003B6FF1"/>
    <w:rsid w:val="003E00B2"/>
    <w:rsid w:val="00400962"/>
    <w:rsid w:val="00416543"/>
    <w:rsid w:val="00450291"/>
    <w:rsid w:val="00454EE9"/>
    <w:rsid w:val="00465281"/>
    <w:rsid w:val="004926CA"/>
    <w:rsid w:val="0049749B"/>
    <w:rsid w:val="004A0BD1"/>
    <w:rsid w:val="004E1C60"/>
    <w:rsid w:val="00501147"/>
    <w:rsid w:val="00561E7D"/>
    <w:rsid w:val="005731A9"/>
    <w:rsid w:val="0059780E"/>
    <w:rsid w:val="005E1D89"/>
    <w:rsid w:val="005F633B"/>
    <w:rsid w:val="00623A98"/>
    <w:rsid w:val="00632797"/>
    <w:rsid w:val="00641B38"/>
    <w:rsid w:val="006729DD"/>
    <w:rsid w:val="00681398"/>
    <w:rsid w:val="00685195"/>
    <w:rsid w:val="00686D85"/>
    <w:rsid w:val="00691D86"/>
    <w:rsid w:val="00741600"/>
    <w:rsid w:val="00757A30"/>
    <w:rsid w:val="007802E2"/>
    <w:rsid w:val="0078776D"/>
    <w:rsid w:val="007A409A"/>
    <w:rsid w:val="007B5CCC"/>
    <w:rsid w:val="008202D6"/>
    <w:rsid w:val="008659E3"/>
    <w:rsid w:val="00887B75"/>
    <w:rsid w:val="008A6557"/>
    <w:rsid w:val="008C4EFB"/>
    <w:rsid w:val="008D05FD"/>
    <w:rsid w:val="00916B3D"/>
    <w:rsid w:val="0092437B"/>
    <w:rsid w:val="00957093"/>
    <w:rsid w:val="0096157B"/>
    <w:rsid w:val="0096563D"/>
    <w:rsid w:val="00975368"/>
    <w:rsid w:val="009958A0"/>
    <w:rsid w:val="00A232A0"/>
    <w:rsid w:val="00A31425"/>
    <w:rsid w:val="00A31587"/>
    <w:rsid w:val="00A5700B"/>
    <w:rsid w:val="00A65E60"/>
    <w:rsid w:val="00AA1295"/>
    <w:rsid w:val="00AA316B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C13AEC"/>
    <w:rsid w:val="00C2738A"/>
    <w:rsid w:val="00C470B6"/>
    <w:rsid w:val="00C500A0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B3510"/>
    <w:rsid w:val="00EC15A5"/>
    <w:rsid w:val="00F12359"/>
    <w:rsid w:val="00F44EB7"/>
    <w:rsid w:val="00F46F57"/>
    <w:rsid w:val="00F502EE"/>
    <w:rsid w:val="00F622E6"/>
    <w:rsid w:val="00F72838"/>
    <w:rsid w:val="00F85E94"/>
    <w:rsid w:val="00FA3007"/>
    <w:rsid w:val="00FB42E6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3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3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3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3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3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3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3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3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St-374/2018</izvorni_sadrzaj>
    <derivirana_varijabla naziv="DomainObject.Predmet.OznakaBroj_1">St-374/2018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BRAVISSIMO ESPRESSO jednostavno društvo s ograničenom odgovornošću za usluge zastupanog po punomoćniku Ivan Bunta</izvorni_sadrzaj>
    <derivirana_varijabla naziv="DomainObject.Predmet.ProtustrankaFormated_1">  BRAVISSIMO ESPRESSO jednostavno društvo s ograničenom odgovornošću za usluge zastupanog po punomoćniku Ivan Bunta</derivirana_varijabla>
  </DomainObject.Predmet.ProtustrankaFormated>
  <DomainObject.Predmet.ProtustrankaFormatedOIB>
    <izvorni_sadrzaj>  BRAVISSIMO ESPRESSO jednostavno društvo s ograničenom odgovornošću za usluge, OIB 17041623143 zastupanog po punomoćniku Ivan Bunta</izvorni_sadrzaj>
    <derivirana_varijabla naziv="DomainObject.Predmet.ProtustrankaFormatedOIB_1">  BRAVISSIMO ESPRESSO jednostavno društvo s ograničenom odgovornošću za usluge, OIB 17041623143 zastupanog po punomoćniku Ivan Bunta</derivirana_varijabla>
  </DomainObject.Predmet.ProtustrankaFormatedOIB>
  <DomainObject.Predmet.ProtustrankaFormatedWithAdress>
    <izvorni_sadrzaj> BRAVISSIMO ESPRESSO jednostavno društvo s ograničenom odgovornošću za usluge, Ulica Sidonije Rubido 7, 48260 Križevci zastupanog po punomoćniku Ivan Bunta</izvorni_sadrzaj>
    <derivirana_varijabla naziv="DomainObject.Predmet.ProtustrankaFormatedWithAdress_1"> BRAVISSIMO ESPRESSO jednostavno društvo s ograničenom odgovornošću za usluge, Ulica Sidonije Rubido 7, 48260 Križevci zastupanog po punomoćniku Ivan Bunta</derivirana_varijabla>
  </DomainObject.Predmet.ProtustrankaFormatedWithAdress>
  <DomainObject.Predmet.ProtustrankaFormatedWithAdressOIB>
    <izvorni_sadrzaj> BRAVISSIMO ESPRESSO jednostavno društvo s ograničenom odgovornošću za usluge, OIB 17041623143, Ulica Sidonije Rubido 7, 48260 Križevci zastupanog po punomoćniku Ivan Bunta</izvorni_sadrzaj>
    <derivirana_varijabla naziv="DomainObject.Predmet.ProtustrankaFormatedWithAdressOIB_1"> BRAVISSIMO ESPRESSO jednostavno društvo s ograničenom odgovornošću za usluge, OIB 17041623143, Ulica Sidonije Rubido 7, 48260 Križevci zastupanog po punomoćniku Ivan Bunta</derivirana_varijabla>
  </DomainObject.Predmet.ProtustrankaFormatedWithAdressOIB>
  <DomainObject.Predmet.ProtustrankaWithAdress>
    <izvorni_sadrzaj>BRAVISSIMO ESPRESSO jednostavno društvo s ograničenom odgovornošću za usluge Ulica Sidonije Rubido 7, 48260 Križevci</izvorni_sadrzaj>
    <derivirana_varijabla naziv="DomainObject.Predmet.ProtustrankaWithAdress_1">BRAVISSIMO ESPRESSO jednostavno društvo s ograničenom odgovornošću za usluge Ulica Sidonije Rubido 7, 48260 Križevci</derivirana_varijabla>
  </DomainObject.Predmet.ProtustrankaWithAdress>
  <DomainObject.Predmet.ProtustrankaWithAdressOIB>
    <izvorni_sadrzaj>BRAVISSIMO ESPRESSO jednostavno društvo s ograničenom odgovornošću za usluge, OIB 17041623143, Ulica Sidonije Rubido 7, 48260 Križevci</izvorni_sadrzaj>
    <derivirana_varijabla naziv="DomainObject.Predmet.ProtustrankaWithAdressOIB_1">BRAVISSIMO ESPRESSO jednostavno društvo s ograničenom odgovornošću za usluge, OIB 17041623143, Ulica Sidonije Rubido 7, 48260 Križevci</derivirana_varijabla>
  </DomainObject.Predmet.ProtustrankaWithAdressOIB>
  <DomainObject.Predmet.ProtustrankaNazivFormated>
    <izvorni_sadrzaj>BRAVISSIMO ESPRESSO jednostavno društvo s ograničenom odgovornošću za usluge</izvorni_sadrzaj>
    <derivirana_varijabla naziv="DomainObject.Predmet.ProtustrankaNazivFormated_1">BRAVISSIMO ESPRESSO jednostavno društvo s ograničenom odgovornošću za usluge</derivirana_varijabla>
  </DomainObject.Predmet.ProtustrankaNazivFormated>
  <DomainObject.Predmet.ProtustrankaNazivFormatedOIB>
    <izvorni_sadrzaj>BRAVISSIMO ESPRESSO jednostavno društvo s ograničenom odgovornošću za usluge, OIB 17041623143</izvorni_sadrzaj>
    <derivirana_varijabla naziv="DomainObject.Predmet.ProtustrankaNazivFormatedOIB_1">BRAVISSIMO ESPRESSO jednostavno društvo s ograničenom odgovornošću za usluge, OIB 17041623143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61833.13</izvorni_sadrzaj>
    <derivirana_varijabla naziv="DomainObject.Predmet.TrenutnaVrijednost_1">61833.13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BRAVISSIMO ESPRESSO jednostavno društvo s ograničenom odgovornošću za usluge zastupanog po punomoćniku Ivan Bunta</item>
    </izvorni_sadrzaj>
    <derivirana_varijabla naziv="DomainObject.Predmet.ProtuStrankaListFormated_1">
      <item>BRAVISSIMO ESPRESSO jednostavno društvo s ograničenom odgovornošću za usluge zastupanog po punomoćniku Ivan Bunta</item>
    </derivirana_varijabla>
  </DomainObject.Predmet.ProtuStrankaListFormated>
  <DomainObject.Predmet.ProtuStrankaListFormatedOIB>
    <izvorni_sadrzaj>
      <item>BRAVISSIMO ESPRESSO jednostavno društvo s ograničenom odgovornošću za usluge, OIB 17041623143 zastupanog po punomoćniku Ivan Bunta</item>
    </izvorni_sadrzaj>
    <derivirana_varijabla naziv="DomainObject.Predmet.ProtuStrankaListFormatedOIB_1">
      <item>BRAVISSIMO ESPRESSO jednostavno društvo s ograničenom odgovornošću za usluge, OIB 17041623143 zastupanog po punomoćniku Ivan Bunta</item>
    </derivirana_varijabla>
  </DomainObject.Predmet.ProtuStrankaListFormatedOIB>
  <DomainObject.Predmet.ProtuStrankaListFormatedWithAdress>
    <izvorni_sadrzaj>
      <item>BRAVISSIMO ESPRESSO jednostavno društvo s ograničenom odgovornošću za usluge, Ulica Sidonije Rubido 7, 48260 Križevci zastupanog po punomoćniku Ivan Bunta</item>
    </izvorni_sadrzaj>
    <derivirana_varijabla naziv="DomainObject.Predmet.ProtuStrankaListFormatedWithAdress_1">
      <item>BRAVISSIMO ESPRESSO jednostavno društvo s ograničenom odgovornošću za usluge, Ulica Sidonije Rubido 7, 48260 Križevci zastupanog po punomoćniku Ivan Bunta</item>
    </derivirana_varijabla>
  </DomainObject.Predmet.ProtuStrankaListFormatedWithAdress>
  <DomainObject.Predmet.ProtuStrankaListFormatedWithAdressOIB>
    <izvorni_sadrzaj>
      <item>BRAVISSIMO ESPRESSO jednostavno društvo s ograničenom odgovornošću za usluge, OIB 17041623143, Ulica Sidonije Rubido 7, 48260 Križevci zastupanog po punomoćniku Ivan Bunta</item>
    </izvorni_sadrzaj>
    <derivirana_varijabla naziv="DomainObject.Predmet.ProtuStrankaListFormatedWithAdressOIB_1">
      <item>BRAVISSIMO ESPRESSO jednostavno društvo s ograničenom odgovornošću za usluge, OIB 17041623143, Ulica Sidonije Rubido 7, 48260 Križevci zastupanog po punomoćniku Ivan Bunta</item>
    </derivirana_varijabla>
  </DomainObject.Predmet.ProtuStrankaListFormatedWithAdressOIB>
  <DomainObject.Predmet.ProtuStrankaListNazivFormated>
    <izvorni_sadrzaj>
      <item>BRAVISSIMO ESPRESSO jednostavno društvo s ograničenom odgovornošću za usluge</item>
    </izvorni_sadrzaj>
    <derivirana_varijabla naziv="DomainObject.Predmet.ProtuStrankaListNazivFormated_1">
      <item>BRAVISSIMO ESPRESSO jednostavno društvo s ograničenom odgovornošću za usluge</item>
    </derivirana_varijabla>
  </DomainObject.Predmet.ProtuStrankaListNazivFormated>
  <DomainObject.Predmet.ProtuStrankaListNazivFormatedOIB>
    <izvorni_sadrzaj>
      <item>BRAVISSIMO ESPRESSO jednostavno društvo s ograničenom odgovornošću za usluge, OIB 17041623143</item>
    </izvorni_sadrzaj>
    <derivirana_varijabla naziv="DomainObject.Predmet.ProtuStrankaListNazivFormatedOIB_1">
      <item>BRAVISSIMO ESPRESSO jednostavno društvo s ograničenom odgovornošću za usluge, OIB 17041623143</item>
    </derivirana_varijabla>
  </DomainObject.Predmet.ProtuStrankaListNazivFormatedOIB>
  <DomainObject.Predmet.OstaliListFormated>
    <izvorni_sadrzaj>
      <item>Ivan Bunta punomoćnik sudionika u postupku BRAVISSIMO ESPRESSO jednostavno društvo s ograničenom odgovornošću za usluge</item>
      <item>Sudski registar</item>
    </izvorni_sadrzaj>
    <derivirana_varijabla naziv="DomainObject.Predmet.OstaliListFormated_1">
      <item>Ivan Bunta punomoćnik sudionika u postupku BRAVISSIMO ESPRESSO jednostavno društvo s ograničenom odgovornošću za usluge</item>
      <item>Sudski registar</item>
    </derivirana_varijabla>
  </DomainObject.Predmet.OstaliListFormated>
  <DomainObject.Predmet.OstaliListFormatedOIB>
    <izvorni_sadrzaj>
      <item>Ivan Bunta, OIB 23810682069 punomoćnik sudionika u postupku BRAVISSIMO ESPRESSO jednostavno društvo s ograničenom odgovornošću za usluge</item>
      <item>Sudski registar</item>
    </izvorni_sadrzaj>
    <derivirana_varijabla naziv="DomainObject.Predmet.OstaliListFormatedOIB_1">
      <item>Ivan Bunta, OIB 23810682069 punomoćnik sudionika u postupku BRAVISSIMO ESPRESSO jednostavno društvo s ograničenom odgovornošću za usluge</item>
      <item>Sudski registar</item>
    </derivirana_varijabla>
  </DomainObject.Predmet.OstaliListFormatedOIB>
  <DomainObject.Predmet.OstaliListFormatedWithAdress>
    <izvorni_sadrzaj>
      <item>Ivan Bunta, Ulica Sidonije Rubido 7, 48260 Križevci punomoćnik sudionika u postupku BRAVISSIMO ESPRESSO jednostavno društvo s ograničenom odgovornošću za usluge</item>
      <item>Sudski registar</item>
    </izvorni_sadrzaj>
    <derivirana_varijabla naziv="DomainObject.Predmet.OstaliListFormatedWithAdress_1">
      <item>Ivan Bunta, Ulica Sidonije Rubido 7, 48260 Križevci punomoćnik sudionika u postupku BRAVISSIMO ESPRESSO jednostavno društvo s ograničenom odgovornošću za usluge</item>
      <item>Sudski registar</item>
    </derivirana_varijabla>
  </DomainObject.Predmet.OstaliListFormatedWithAdress>
  <DomainObject.Predmet.OstaliListFormatedWithAdressOIB>
    <izvorni_sadrzaj>
      <item>Ivan Bunta, OIB 23810682069, Ulica Sidonije Rubido 7, 48260 Križevci punomoćnik sudionika u postupku BRAVISSIMO ESPRESSO jednostavno društvo s ograničenom odgovornošću za usluge</item>
      <item>Sudski registar</item>
    </izvorni_sadrzaj>
    <derivirana_varijabla naziv="DomainObject.Predmet.OstaliListFormatedWithAdressOIB_1">
      <item>Ivan Bunta, OIB 23810682069, Ulica Sidonije Rubido 7, 48260 Križevci punomoćnik sudionika u postupku BRAVISSIMO ESPRESSO jednostavno društvo s ograničenom odgovornošću za usluge</item>
      <item>Sudski registar</item>
    </derivirana_varijabla>
  </DomainObject.Predmet.OstaliListFormatedWithAdressOIB>
  <DomainObject.Predmet.OstaliListNazivFormated>
    <izvorni_sadrzaj>
      <item>Ivan Bunta</item>
      <item>Sudski registar</item>
    </izvorni_sadrzaj>
    <derivirana_varijabla naziv="DomainObject.Predmet.OstaliListNazivFormated_1">
      <item>Ivan Bunta</item>
      <item>Sudski registar</item>
    </derivirana_varijabla>
  </DomainObject.Predmet.OstaliListNazivFormated>
  <DomainObject.Predmet.OstaliListNazivFormatedOIB>
    <izvorni_sadrzaj>
      <item>Ivan Bunta, OIB 23810682069</item>
      <item>Sudski registar</item>
    </izvorni_sadrzaj>
    <derivirana_varijabla naziv="DomainObject.Predmet.OstaliListNazivFormatedOIB_1">
      <item>Ivan Bunta, OIB 23810682069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BRAVISSIMO ESPRESSO jednostavno društvo s ograničenom odgovornošću za usluge</izvorni_sadrzaj>
    <derivirana_varijabla naziv="DomainObject.Predmet.ProtustrankaIDrugi_1">BRAVISSIMO ESPRESSO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BRAVISSIMO ESPRESSO jednostavno društvo s ograničenom odgovornošću za usluge, OIB 17041623143, Ulica Sidonije Rubido 7, 48260 Križevci</izvorni_sadrzaj>
    <derivirana_varijabla naziv="DomainObject.Predmet.ProtustrankaIDrugiAdressOIB_1">BRAVISSIMO ESPRESSO jednostavno društvo s ograničenom odgovornošću za usluge, OIB 17041623143, Ulica Sidonije Rubido 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BRAVISSIMO ESPRESSO jednostavno društvo s ograničenom odgovornošću za usluge</item>
      <item>Ivan Bunta</item>
      <item>Sudski registar</item>
    </izvorni_sadrzaj>
    <derivirana_varijabla naziv="DomainObject.Predmet.SudioniciListNaziv_1">
      <item>Financijska agencija</item>
      <item>BRAVISSIMO ESPRESSO jednostavno društvo s ograničenom odgovornošću za usluge</item>
      <item>Ivan Bunta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BRAVISSIMO ESPRESSO jednostavno društvo s ograničenom odgovornošću za usluge, OIB 17041623143, Ulica Sidonije Rubido 7,48260 Križevci</item>
      <item>Ivan Bunta, OIB 23810682069, Ulica Sidonije Rubido 7,48260 Križevci</item>
      <item>Sudski registar</item>
    </izvorni_sadrzaj>
    <derivirana_varijabla naziv="DomainObject.Predmet.SudioniciListAdressOIB_1">
      <item>Financijska agencija, OIB 85821130368, A. Cesarca 2,42000 Varaždin</item>
      <item>BRAVISSIMO ESPRESSO jednostavno društvo s ograničenom odgovornošću za usluge, OIB 17041623143, Ulica Sidonije Rubido 7,48260 Križevci</item>
      <item>Ivan Bunta, OIB 23810682069, Ulica Sidonije Rubido 7,48260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17041623143</item>
      <item>, OIB 23810682069</item>
      <item>, OIB null</item>
    </izvorni_sadrzaj>
    <derivirana_varijabla naziv="DomainObject.Predmet.SudioniciListNazivOIB_1">
      <item>, OIB 85821130368</item>
      <item>, OIB 17041623143</item>
      <item>, OIB 23810682069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E1533-B5B0-4E63-8C72-D82D566A57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2640</properties:Characters>
  <properties:Lines>76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2018-09-27T10:35:00Z</dcterms:created>
  <dc:creator>Mirjana Mlinarić</dc:creator>
  <cp:lastModifiedBy>Katarina Breški</cp:lastModifiedBy>
  <cp:lastPrinted>2018-09-27T10:36:00Z</cp:lastPrinted>
  <dcterms:modified xmlns:xsi="http://www.w3.org/2001/XMLSchema-instance" xsi:type="dcterms:W3CDTF">2018-09-27T10:56:00Z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(St-374-18 OGLAS od 27.9.18.docx)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