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f9fc7b" w14:paraId="0f9fc7b" w:rsidRDefault="00AE649C" w:rsidP="00FA5B5E" w:rsidR="00AE649C">
      <w:pPr>
        <w:pStyle w:val="Naslov3"/>
        <w15:collapsed w:val="false"/>
      </w:pPr>
    </w:p>
    <w:p w:rsidRDefault="003708C5" w:rsidP="003708C5" w:rsidR="003708C5" w:rsidRPr="003708C5"/>
    <w:p w:rsidRDefault="00937FF9" w:rsidP="003708C5"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EA1C6D">
        <w:tab/>
      </w: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rPr>
      </w:pPr>
      <w:r w:rsidRPr="003708C5">
        <w:rPr>
          <w:rFonts w:cs="Times New Roman" w:eastAsia="Times New Roman"/>
          <w:noProof/>
          <w:lang w:eastAsia="hr-HR"/>
        </w:rPr>
        <w:t xml:space="preserve">      </w:t>
      </w:r>
      <w:r>
        <w:rPr>
          <w:rFonts w:cs="Times New Roman" w:eastAsia="Times New Roman"/>
          <w:noProof/>
          <w:lang w:eastAsia="hr-HR"/>
        </w:rPr>
        <w:t xml:space="preserve">                                                                                                         </w:t>
      </w:r>
      <w:r w:rsidRPr="003708C5">
        <w:rPr>
          <w:rFonts w:cs="Times New Roman" w:eastAsia="Times New Roman"/>
          <w:noProof/>
          <w:lang w:eastAsia="hr-HR"/>
        </w:rPr>
        <w:t>5 St-72/2016-41</w:t>
      </w: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rPr>
      </w:pPr>
    </w:p>
    <w:p w:rsidRDefault="003708C5" w:rsidP="003708C5" w:rsidR="003708C5">
      <w:pPr>
        <w:overflowPunct w:val="false"/>
        <w:autoSpaceDE w:val="false"/>
        <w:autoSpaceDN w:val="false"/>
        <w:adjustRightInd w:val="false"/>
        <w:spacing w:after="0"/>
        <w:rPr>
          <w:rFonts w:cs="Times New Roman" w:eastAsia="Times New Roman"/>
          <w:noProof/>
          <w:lang w:eastAsia="hr-HR"/>
        </w:rPr>
      </w:pP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rPr>
      </w:pP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rPr>
      </w:pPr>
    </w:p>
    <w:p w:rsidRDefault="003708C5" w:rsidP="003708C5" w:rsidR="003708C5" w:rsidRPr="003708C5">
      <w:pPr>
        <w:overflowPunct w:val="false"/>
        <w:autoSpaceDE w:val="false"/>
        <w:autoSpaceDN w:val="false"/>
        <w:adjustRightInd w:val="false"/>
        <w:spacing w:after="0"/>
        <w:jc w:val="center"/>
        <w:rPr>
          <w:rFonts w:cs="Times New Roman" w:eastAsia="Times New Roman"/>
          <w:noProof/>
          <w:lang w:eastAsia="hr-HR"/>
        </w:rPr>
      </w:pPr>
      <w:r w:rsidRPr="003708C5">
        <w:rPr>
          <w:rFonts w:cs="Times New Roman" w:eastAsia="Times New Roman"/>
          <w:noProof/>
          <w:lang w:eastAsia="hr-HR"/>
        </w:rPr>
        <w:t>R E P U B L I K A  H R V A T S K A</w:t>
      </w:r>
    </w:p>
    <w:p w:rsidRDefault="003708C5" w:rsidP="003708C5" w:rsidR="003708C5" w:rsidRPr="003708C5">
      <w:pPr>
        <w:overflowPunct w:val="false"/>
        <w:autoSpaceDE w:val="false"/>
        <w:autoSpaceDN w:val="false"/>
        <w:adjustRightInd w:val="false"/>
        <w:spacing w:after="0"/>
        <w:jc w:val="center"/>
        <w:rPr>
          <w:rFonts w:cs="Times New Roman" w:eastAsia="Times New Roman"/>
          <w:noProof/>
          <w:lang w:eastAsia="hr-HR"/>
        </w:rPr>
      </w:pPr>
    </w:p>
    <w:p w:rsidRDefault="003708C5" w:rsidP="003708C5" w:rsidR="003708C5" w:rsidRPr="003708C5">
      <w:pPr>
        <w:overflowPunct w:val="false"/>
        <w:autoSpaceDE w:val="false"/>
        <w:autoSpaceDN w:val="false"/>
        <w:adjustRightInd w:val="false"/>
        <w:spacing w:after="0"/>
        <w:jc w:val="center"/>
        <w:rPr>
          <w:rFonts w:cs="Times New Roman" w:eastAsia="Times New Roman"/>
          <w:noProof/>
          <w:lang w:eastAsia="hr-HR"/>
        </w:rPr>
      </w:pPr>
      <w:r w:rsidRPr="003708C5">
        <w:rPr>
          <w:rFonts w:cs="Times New Roman" w:eastAsia="Times New Roman"/>
          <w:noProof/>
          <w:lang w:eastAsia="hr-HR"/>
        </w:rPr>
        <w:t>R J E Š E N J E</w:t>
      </w: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rPr>
      </w:pPr>
    </w:p>
    <w:p w:rsidRDefault="003708C5" w:rsidP="003708C5" w:rsidR="003708C5" w:rsidRPr="003708C5">
      <w:pPr>
        <w:overflowPunct w:val="false"/>
        <w:autoSpaceDE w:val="false"/>
        <w:autoSpaceDN w:val="false"/>
        <w:adjustRightInd w:val="false"/>
        <w:spacing w:after="0"/>
        <w:jc w:val="both"/>
        <w:rPr>
          <w:rFonts w:cs="Times New Roman" w:eastAsia="Times New Roman"/>
          <w:noProof/>
          <w:lang w:eastAsia="hr-HR"/>
        </w:rPr>
      </w:pPr>
      <w:r w:rsidRPr="003708C5">
        <w:rPr>
          <w:rFonts w:cs="Times New Roman" w:eastAsia="Times New Roman"/>
          <w:noProof/>
          <w:lang w:eastAsia="hr-HR"/>
        </w:rPr>
        <w:t xml:space="preserve">TRGOVAČKI SUD U BJELOVARU, po stečajnom sucu Mariji Petrina Kubica, u stečajnom postupku nad dužnikom </w:t>
      </w:r>
      <w:r w:rsidRPr="003708C5">
        <w:rPr>
          <w:rFonts w:cs="Times New Roman" w:eastAsia="Times New Roman"/>
          <w:szCs w:val="20"/>
          <w:lang w:eastAsia="hr-HR" w:val="en-GB"/>
        </w:rPr>
        <w:t xml:space="preserve">FINAG </w:t>
      </w:r>
      <w:proofErr w:type="spellStart"/>
      <w:r w:rsidRPr="003708C5">
        <w:rPr>
          <w:rFonts w:cs="Times New Roman" w:eastAsia="Times New Roman"/>
          <w:szCs w:val="20"/>
          <w:lang w:eastAsia="hr-HR" w:val="en-GB"/>
        </w:rPr>
        <w:t>d.d</w:t>
      </w:r>
      <w:proofErr w:type="spellEnd"/>
      <w:r w:rsidRPr="003708C5">
        <w:rPr>
          <w:rFonts w:cs="Times New Roman" w:eastAsia="Times New Roman"/>
          <w:szCs w:val="20"/>
          <w:lang w:eastAsia="hr-HR" w:val="en-GB"/>
        </w:rPr>
        <w:t xml:space="preserve">. </w:t>
      </w:r>
      <w:proofErr w:type="spellStart"/>
      <w:r w:rsidRPr="003708C5">
        <w:rPr>
          <w:rFonts w:cs="Times New Roman" w:eastAsia="Times New Roman"/>
          <w:szCs w:val="20"/>
          <w:lang w:eastAsia="hr-HR" w:val="en-GB"/>
        </w:rPr>
        <w:t>Industrija</w:t>
      </w:r>
      <w:proofErr w:type="spellEnd"/>
      <w:r w:rsidRPr="003708C5">
        <w:rPr>
          <w:rFonts w:cs="Times New Roman" w:eastAsia="Times New Roman"/>
          <w:szCs w:val="20"/>
          <w:lang w:eastAsia="hr-HR" w:val="en-GB"/>
        </w:rPr>
        <w:t xml:space="preserve"> </w:t>
      </w:r>
      <w:proofErr w:type="spellStart"/>
      <w:r w:rsidRPr="003708C5">
        <w:rPr>
          <w:rFonts w:cs="Times New Roman" w:eastAsia="Times New Roman"/>
          <w:szCs w:val="20"/>
          <w:lang w:eastAsia="hr-HR" w:val="en-GB"/>
        </w:rPr>
        <w:t>građevnog</w:t>
      </w:r>
      <w:proofErr w:type="spellEnd"/>
      <w:r w:rsidRPr="003708C5">
        <w:rPr>
          <w:rFonts w:cs="Times New Roman" w:eastAsia="Times New Roman"/>
          <w:szCs w:val="20"/>
          <w:lang w:eastAsia="hr-HR" w:val="en-GB"/>
        </w:rPr>
        <w:t xml:space="preserve"> </w:t>
      </w:r>
      <w:proofErr w:type="spellStart"/>
      <w:r w:rsidRPr="003708C5">
        <w:rPr>
          <w:rFonts w:cs="Times New Roman" w:eastAsia="Times New Roman"/>
          <w:szCs w:val="20"/>
          <w:lang w:eastAsia="hr-HR" w:val="en-GB"/>
        </w:rPr>
        <w:t>materijala</w:t>
      </w:r>
      <w:proofErr w:type="spellEnd"/>
      <w:r w:rsidRPr="003708C5">
        <w:rPr>
          <w:rFonts w:cs="Times New Roman" w:eastAsia="Times New Roman"/>
          <w:szCs w:val="20"/>
          <w:lang w:eastAsia="hr-HR" w:val="en-GB"/>
        </w:rPr>
        <w:t xml:space="preserve">, </w:t>
      </w:r>
      <w:proofErr w:type="spellStart"/>
      <w:r w:rsidRPr="003708C5">
        <w:rPr>
          <w:rFonts w:cs="Times New Roman" w:eastAsia="Times New Roman"/>
          <w:szCs w:val="20"/>
          <w:lang w:eastAsia="hr-HR" w:val="en-GB"/>
        </w:rPr>
        <w:t>Garešnica</w:t>
      </w:r>
      <w:proofErr w:type="spellEnd"/>
      <w:r w:rsidRPr="003708C5">
        <w:rPr>
          <w:rFonts w:cs="Times New Roman" w:eastAsia="Times New Roman"/>
          <w:szCs w:val="20"/>
          <w:lang w:eastAsia="hr-HR" w:val="en-GB"/>
        </w:rPr>
        <w:t xml:space="preserve">, Petra </w:t>
      </w:r>
      <w:proofErr w:type="spellStart"/>
      <w:r w:rsidRPr="003708C5">
        <w:rPr>
          <w:rFonts w:cs="Times New Roman" w:eastAsia="Times New Roman"/>
          <w:szCs w:val="20"/>
          <w:lang w:eastAsia="hr-HR" w:val="en-GB"/>
        </w:rPr>
        <w:t>Svačića</w:t>
      </w:r>
      <w:proofErr w:type="spellEnd"/>
      <w:r w:rsidRPr="003708C5">
        <w:rPr>
          <w:rFonts w:cs="Times New Roman" w:eastAsia="Times New Roman"/>
          <w:szCs w:val="20"/>
          <w:lang w:eastAsia="hr-HR" w:val="en-GB"/>
        </w:rPr>
        <w:t xml:space="preserve"> bb, OIB: 97667432680</w:t>
      </w:r>
      <w:r w:rsidRPr="003708C5">
        <w:rPr>
          <w:rFonts w:cs="Times New Roman" w:eastAsia="Times New Roman"/>
          <w:noProof/>
          <w:szCs w:val="20"/>
          <w:lang w:eastAsia="hr-HR"/>
        </w:rPr>
        <w:t xml:space="preserve">, 14. veljače 2017. </w:t>
      </w:r>
      <w:r w:rsidRPr="003708C5">
        <w:rPr>
          <w:rFonts w:cs="Times New Roman" w:eastAsia="Times New Roman"/>
          <w:noProof/>
          <w:lang w:eastAsia="hr-HR"/>
        </w:rPr>
        <w:t xml:space="preserve"> </w:t>
      </w: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val="en-GB"/>
        </w:rPr>
      </w:pPr>
    </w:p>
    <w:p w:rsidRDefault="003708C5" w:rsidP="003708C5" w:rsidR="003708C5" w:rsidRPr="003708C5">
      <w:pPr>
        <w:overflowPunct w:val="false"/>
        <w:autoSpaceDE w:val="false"/>
        <w:autoSpaceDN w:val="false"/>
        <w:adjustRightInd w:val="false"/>
        <w:spacing w:after="0"/>
        <w:jc w:val="center"/>
        <w:rPr>
          <w:rFonts w:cs="Times New Roman" w:eastAsia="Times New Roman"/>
          <w:noProof/>
          <w:lang w:eastAsia="hr-HR" w:val="en-GB"/>
        </w:rPr>
      </w:pPr>
      <w:r w:rsidRPr="003708C5">
        <w:rPr>
          <w:rFonts w:cs="Times New Roman" w:eastAsia="Times New Roman"/>
          <w:noProof/>
          <w:lang w:eastAsia="hr-HR" w:val="en-GB"/>
        </w:rPr>
        <w:t>r i j e š i o  j e</w:t>
      </w: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val="en-GB"/>
        </w:rPr>
      </w:pPr>
    </w:p>
    <w:p w:rsidRDefault="003708C5" w:rsidP="003708C5" w:rsidR="003708C5" w:rsidRPr="003708C5">
      <w:pPr>
        <w:overflowPunct w:val="false"/>
        <w:autoSpaceDE w:val="false"/>
        <w:autoSpaceDN w:val="false"/>
        <w:adjustRightInd w:val="false"/>
        <w:spacing w:after="0"/>
        <w:jc w:val="both"/>
        <w:rPr>
          <w:rFonts w:cs="Times New Roman" w:eastAsia="Times New Roman"/>
          <w:noProof/>
          <w:lang w:eastAsia="hr-HR" w:val="en-GB"/>
        </w:rPr>
      </w:pPr>
      <w:r w:rsidRPr="003708C5">
        <w:rPr>
          <w:rFonts w:cs="Times New Roman" w:eastAsia="Times New Roman"/>
          <w:noProof/>
          <w:lang w:eastAsia="hr-HR" w:val="en-GB"/>
        </w:rPr>
        <w:t xml:space="preserve">Ispravlja se i dopunjuje tablica stečajnog suca o ispitanim tražbinama od 31. svibnja 2016. i rješenje o utvrđenim tražbinama br. St-72/2016-28 od 9. lipnja 2016. tako da sada glasi: </w:t>
      </w:r>
    </w:p>
    <w:tbl>
      <w:tblPr>
        <w:tblW w:type="dxa" w:w="564"/>
        <w:tblInd w:type="dxa" w:w="-743"/>
        <w:tblLayout w:type="fixed"/>
        <w:tblLook w:val="04A0" w:noVBand="1" w:noHBand="0" w:lastColumn="0" w:firstColumn="1" w:lastRow="0" w:firstRow="1"/>
      </w:tblPr>
      <w:tblGrid>
        <w:gridCol w:w="564"/>
      </w:tblGrid>
      <w:tr w:rsidTr="003708C5" w:rsidR="003708C5" w:rsidRPr="003708C5">
        <w:trPr>
          <w:trHeight w:val="312"/>
        </w:trPr>
        <w:tc>
          <w:tcPr>
            <w:tcW w:type="dxa" w:w="567"/>
            <w:noWrap/>
            <w:vAlign w:val="bottom"/>
            <w:hideMark/>
          </w:tcPr>
          <w:p w:rsidRDefault="003708C5" w:rsidP="003708C5" w:rsidR="003708C5" w:rsidRPr="003708C5">
            <w:pPr>
              <w:spacing w:after="0"/>
              <w:rPr>
                <w:rFonts w:cs="Times New Roman" w:eastAsia="Times New Roman"/>
                <w:sz w:val="20"/>
                <w:szCs w:val="20"/>
                <w:lang w:eastAsia="hr-HR"/>
              </w:rPr>
            </w:pPr>
          </w:p>
        </w:tc>
      </w:tr>
    </w:tbl>
    <w:p w:rsidRDefault="003708C5" w:rsidP="003708C5" w:rsidR="003708C5" w:rsidRPr="003708C5">
      <w:pPr>
        <w:overflowPunct w:val="false"/>
        <w:autoSpaceDE w:val="false"/>
        <w:autoSpaceDN w:val="false"/>
        <w:adjustRightInd w:val="false"/>
        <w:spacing w:after="0"/>
        <w:jc w:val="both"/>
        <w:rPr>
          <w:rFonts w:cs="Times New Roman" w:eastAsia="Times New Roman"/>
          <w:noProof/>
          <w:lang w:eastAsia="hr-HR" w:val="en-GB"/>
        </w:rPr>
      </w:pPr>
      <w:r w:rsidRPr="003708C5">
        <w:rPr>
          <w:rFonts w:cs="Times New Roman" w:eastAsia="Times New Roman"/>
          <w:noProof/>
          <w:lang w:eastAsia="hr-HR" w:val="en-GB"/>
        </w:rPr>
        <w:t>I viši isplatni red</w:t>
      </w:r>
    </w:p>
    <w:p w:rsidRDefault="003708C5" w:rsidP="003708C5" w:rsidR="003708C5" w:rsidRPr="003708C5">
      <w:pPr>
        <w:overflowPunct w:val="false"/>
        <w:autoSpaceDE w:val="false"/>
        <w:autoSpaceDN w:val="false"/>
        <w:adjustRightInd w:val="false"/>
        <w:spacing w:after="0"/>
        <w:jc w:val="both"/>
        <w:rPr>
          <w:rFonts w:cs="Times New Roman" w:eastAsia="Times New Roman"/>
          <w:noProof/>
          <w:lang w:eastAsia="hr-HR" w:val="en-GB"/>
        </w:rPr>
      </w:pPr>
    </w:p>
    <w:tbl>
      <w:tblPr>
        <w:tblW w:type="dxa" w:w="9924"/>
        <w:tblInd w:type="dxa" w:w="-601"/>
        <w:tblLayout w:type="fixed"/>
        <w:tblLook w:val="04A0" w:noVBand="1" w:noHBand="0" w:lastColumn="0" w:firstColumn="1" w:lastRow="0" w:firstRow="1"/>
      </w:tblPr>
      <w:tblGrid>
        <w:gridCol w:w="852"/>
        <w:gridCol w:w="1843"/>
        <w:gridCol w:w="1417"/>
        <w:gridCol w:w="1701"/>
        <w:gridCol w:w="1276"/>
        <w:gridCol w:w="1418"/>
        <w:gridCol w:w="1417"/>
      </w:tblGrid>
      <w:tr w:rsidTr="003708C5" w:rsidR="003708C5" w:rsidRPr="003708C5">
        <w:trPr>
          <w:trHeight w:val="1575"/>
          <w:tblHeader/>
        </w:trPr>
        <w:tc>
          <w:tcPr>
            <w:tcW w:type="dxa" w:w="851"/>
            <w:tcBorders>
              <w:top w:space="0" w:sz="4" w:color="auto" w:val="single"/>
              <w:left w:space="0" w:sz="4" w:color="auto" w:val="single"/>
              <w:bottom w:space="0" w:sz="4" w:color="auto" w:val="single"/>
              <w:right w:space="0" w:sz="4" w:color="auto" w:val="single"/>
            </w:tcBorders>
            <w:shd w:fill="DDEBF7" w:color="auto" w:val="clear"/>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proofErr w:type="spellStart"/>
            <w:r w:rsidRPr="003708C5">
              <w:rPr>
                <w:rFonts w:cs="Calibri" w:eastAsia="Times New Roman"/>
                <w:sz w:val="20"/>
                <w:szCs w:val="20"/>
                <w:lang w:eastAsia="hr-HR" w:val="en-GB"/>
              </w:rPr>
              <w:t>Redni</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broj</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prijavljene</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tražbine</w:t>
            </w:r>
            <w:proofErr w:type="spellEnd"/>
          </w:p>
        </w:tc>
        <w:tc>
          <w:tcPr>
            <w:tcW w:type="dxa" w:w="1843"/>
            <w:tcBorders>
              <w:top w:space="0" w:sz="4" w:color="auto" w:val="single"/>
              <w:left w:val="nil"/>
              <w:bottom w:space="0" w:sz="4" w:color="auto" w:val="single"/>
              <w:right w:space="0" w:sz="4" w:color="auto" w:val="single"/>
            </w:tcBorders>
            <w:shd w:fill="DDEBF7" w:color="auto" w:val="clear"/>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proofErr w:type="spellStart"/>
            <w:r w:rsidRPr="003708C5">
              <w:rPr>
                <w:rFonts w:cs="Calibri" w:eastAsia="Times New Roman"/>
                <w:sz w:val="20"/>
                <w:szCs w:val="20"/>
                <w:lang w:eastAsia="hr-HR" w:val="en-GB"/>
              </w:rPr>
              <w:t>Prezime</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i</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ime</w:t>
            </w:r>
            <w:proofErr w:type="spellEnd"/>
            <w:r w:rsidRPr="003708C5">
              <w:rPr>
                <w:rFonts w:cs="Calibri" w:eastAsia="Times New Roman"/>
                <w:sz w:val="20"/>
                <w:szCs w:val="20"/>
                <w:lang w:eastAsia="hr-HR" w:val="en-GB"/>
              </w:rPr>
              <w:t xml:space="preserve"> / </w:t>
            </w:r>
            <w:proofErr w:type="spellStart"/>
            <w:r w:rsidRPr="003708C5">
              <w:rPr>
                <w:rFonts w:cs="Calibri" w:eastAsia="Times New Roman"/>
                <w:sz w:val="20"/>
                <w:szCs w:val="20"/>
                <w:lang w:eastAsia="hr-HR" w:val="en-GB"/>
              </w:rPr>
              <w:t>tvrtka</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ili</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naziv</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vjerovnika</w:t>
            </w:r>
            <w:proofErr w:type="spellEnd"/>
          </w:p>
        </w:tc>
        <w:tc>
          <w:tcPr>
            <w:tcW w:type="dxa" w:w="1417"/>
            <w:tcBorders>
              <w:top w:space="0" w:sz="4" w:color="auto" w:val="single"/>
              <w:left w:val="nil"/>
              <w:bottom w:space="0" w:sz="4" w:color="auto" w:val="single"/>
              <w:right w:space="0" w:sz="4" w:color="auto" w:val="single"/>
            </w:tcBorders>
            <w:shd w:fill="DDEBF7" w:color="auto" w:val="clear"/>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 xml:space="preserve">OIB </w:t>
            </w:r>
            <w:proofErr w:type="spellStart"/>
            <w:r w:rsidRPr="003708C5">
              <w:rPr>
                <w:rFonts w:cs="Calibri" w:eastAsia="Times New Roman"/>
                <w:sz w:val="20"/>
                <w:szCs w:val="20"/>
                <w:lang w:eastAsia="hr-HR" w:val="en-GB"/>
              </w:rPr>
              <w:t>vjerovnika</w:t>
            </w:r>
            <w:proofErr w:type="spellEnd"/>
          </w:p>
        </w:tc>
        <w:tc>
          <w:tcPr>
            <w:tcW w:type="dxa" w:w="1701"/>
            <w:tcBorders>
              <w:top w:space="0" w:sz="4" w:color="auto" w:val="single"/>
              <w:left w:val="nil"/>
              <w:bottom w:space="0" w:sz="4" w:color="auto" w:val="single"/>
              <w:right w:space="0" w:sz="4" w:color="auto" w:val="single"/>
            </w:tcBorders>
            <w:shd w:fill="DDEBF7" w:color="auto" w:val="clear"/>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proofErr w:type="spellStart"/>
            <w:r w:rsidRPr="003708C5">
              <w:rPr>
                <w:rFonts w:cs="Calibri" w:eastAsia="Times New Roman"/>
                <w:sz w:val="20"/>
                <w:szCs w:val="20"/>
                <w:lang w:eastAsia="hr-HR" w:val="en-GB"/>
              </w:rPr>
              <w:t>Adresa</w:t>
            </w:r>
            <w:proofErr w:type="spellEnd"/>
            <w:r w:rsidRPr="003708C5">
              <w:rPr>
                <w:rFonts w:cs="Calibri" w:eastAsia="Times New Roman"/>
                <w:sz w:val="20"/>
                <w:szCs w:val="20"/>
                <w:lang w:eastAsia="hr-HR" w:val="en-GB"/>
              </w:rPr>
              <w:t xml:space="preserve"> / </w:t>
            </w:r>
            <w:proofErr w:type="spellStart"/>
            <w:r w:rsidRPr="003708C5">
              <w:rPr>
                <w:rFonts w:cs="Calibri" w:eastAsia="Times New Roman"/>
                <w:sz w:val="20"/>
                <w:szCs w:val="20"/>
                <w:lang w:eastAsia="hr-HR" w:val="en-GB"/>
              </w:rPr>
              <w:t>Sjedište</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vjerovnika</w:t>
            </w:r>
            <w:proofErr w:type="spellEnd"/>
          </w:p>
        </w:tc>
        <w:tc>
          <w:tcPr>
            <w:tcW w:type="dxa" w:w="1276"/>
            <w:tcBorders>
              <w:top w:space="0" w:sz="4" w:color="auto" w:val="single"/>
              <w:left w:val="nil"/>
              <w:bottom w:space="0" w:sz="4" w:color="auto" w:val="single"/>
              <w:right w:space="0" w:sz="4" w:color="auto" w:val="single"/>
            </w:tcBorders>
            <w:shd w:fill="DDEBF7" w:color="auto" w:val="clear"/>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proofErr w:type="spellStart"/>
            <w:r w:rsidRPr="003708C5">
              <w:rPr>
                <w:rFonts w:cs="Calibri" w:eastAsia="Times New Roman"/>
                <w:sz w:val="20"/>
                <w:szCs w:val="20"/>
                <w:lang w:eastAsia="hr-HR" w:val="en-GB"/>
              </w:rPr>
              <w:t>Iznos</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utvrđene</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tražbine</w:t>
            </w:r>
            <w:proofErr w:type="spellEnd"/>
          </w:p>
        </w:tc>
        <w:tc>
          <w:tcPr>
            <w:tcW w:type="dxa" w:w="1418"/>
            <w:tcBorders>
              <w:top w:space="0" w:sz="4" w:color="auto" w:val="single"/>
              <w:left w:val="nil"/>
              <w:bottom w:space="0" w:sz="4" w:color="auto" w:val="single"/>
              <w:right w:space="0" w:sz="4" w:color="auto" w:val="single"/>
            </w:tcBorders>
            <w:shd w:fill="DDEBF7" w:color="auto" w:val="clear"/>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proofErr w:type="spellStart"/>
            <w:r w:rsidRPr="003708C5">
              <w:rPr>
                <w:rFonts w:cs="Calibri" w:eastAsia="Times New Roman"/>
                <w:sz w:val="20"/>
                <w:szCs w:val="20"/>
                <w:lang w:eastAsia="hr-HR" w:val="en-GB"/>
              </w:rPr>
              <w:t>Isplaćeno</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iz</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sredstava</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Državnog</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proračuna</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putem</w:t>
            </w:r>
            <w:proofErr w:type="spellEnd"/>
            <w:r w:rsidRPr="003708C5">
              <w:rPr>
                <w:rFonts w:cs="Calibri" w:eastAsia="Times New Roman"/>
                <w:sz w:val="20"/>
                <w:szCs w:val="20"/>
                <w:lang w:eastAsia="hr-HR" w:val="en-GB"/>
              </w:rPr>
              <w:t xml:space="preserve"> AORPS</w:t>
            </w:r>
          </w:p>
        </w:tc>
        <w:tc>
          <w:tcPr>
            <w:tcW w:type="dxa" w:w="1417"/>
            <w:tcBorders>
              <w:top w:space="0" w:sz="4" w:color="auto" w:val="single"/>
              <w:left w:val="nil"/>
              <w:bottom w:space="0" w:sz="4" w:color="auto" w:val="single"/>
              <w:right w:space="0" w:sz="4" w:color="auto" w:val="single"/>
            </w:tcBorders>
            <w:shd w:fill="DDEBF7" w:color="auto" w:val="clear"/>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proofErr w:type="spellStart"/>
            <w:r w:rsidRPr="003708C5">
              <w:rPr>
                <w:rFonts w:cs="Calibri" w:eastAsia="Times New Roman"/>
                <w:sz w:val="20"/>
                <w:szCs w:val="20"/>
                <w:lang w:eastAsia="hr-HR" w:val="en-GB"/>
              </w:rPr>
              <w:t>Iznos</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preostale</w:t>
            </w:r>
            <w:proofErr w:type="spellEnd"/>
            <w:r w:rsidRPr="003708C5">
              <w:rPr>
                <w:rFonts w:cs="Calibri" w:eastAsia="Times New Roman"/>
                <w:sz w:val="20"/>
                <w:szCs w:val="20"/>
                <w:lang w:eastAsia="hr-HR" w:val="en-GB"/>
              </w:rPr>
              <w:t xml:space="preserve"> </w:t>
            </w:r>
            <w:proofErr w:type="spellStart"/>
            <w:r w:rsidRPr="003708C5">
              <w:rPr>
                <w:rFonts w:cs="Calibri" w:eastAsia="Times New Roman"/>
                <w:sz w:val="20"/>
                <w:szCs w:val="20"/>
                <w:lang w:eastAsia="hr-HR" w:val="en-GB"/>
              </w:rPr>
              <w:t>tražbine</w:t>
            </w:r>
            <w:proofErr w:type="spellEnd"/>
          </w:p>
        </w:tc>
      </w:tr>
      <w:tr w:rsidTr="003708C5" w:rsidR="003708C5" w:rsidRPr="003708C5">
        <w:trPr>
          <w:trHeight w:val="371"/>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ANA PAPIĆ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44768207042</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DIŠNIK, DIŠNIK 60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3.562,71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2.392,00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1.170,71    </w:t>
            </w:r>
          </w:p>
        </w:tc>
      </w:tr>
      <w:tr w:rsidTr="003708C5" w:rsidR="003708C5" w:rsidRPr="003708C5">
        <w:trPr>
          <w:trHeight w:val="63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ANDREA FILIPČIĆ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24706425785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ZAGREB, VONČININA 16</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3.756,72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3.756,72    </w:t>
            </w:r>
          </w:p>
        </w:tc>
      </w:tr>
      <w:tr w:rsidTr="003708C5" w:rsidR="003708C5" w:rsidRPr="003708C5">
        <w:trPr>
          <w:trHeight w:val="53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ANDRIJA PIRŠIĆ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68912084365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51</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30.597,88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30.597,88    </w:t>
            </w:r>
          </w:p>
        </w:tc>
      </w:tr>
      <w:tr w:rsidTr="003708C5" w:rsidR="003708C5" w:rsidRPr="003708C5">
        <w:trPr>
          <w:trHeight w:val="395"/>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ANKICA KATALENIĆ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07822479697</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BB</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48.568,87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20.350,98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28.217,89    </w:t>
            </w:r>
          </w:p>
        </w:tc>
      </w:tr>
      <w:tr w:rsidTr="003708C5" w:rsidR="003708C5" w:rsidRPr="003708C5">
        <w:trPr>
          <w:trHeight w:val="601"/>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ANJA NAGLIĆ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33435396234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MATIJE GUPCA 70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12.105,45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6.293,87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5.811,58    </w:t>
            </w:r>
          </w:p>
        </w:tc>
      </w:tr>
      <w:tr w:rsidTr="003708C5" w:rsidR="003708C5" w:rsidRPr="003708C5">
        <w:trPr>
          <w:trHeight w:val="58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BLAŽO FARKAŠ</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70440187530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MATIJE GUPCA 108</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31.552,88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31.552,88    </w:t>
            </w:r>
          </w:p>
        </w:tc>
      </w:tr>
      <w:tr w:rsidTr="003708C5" w:rsidR="003708C5" w:rsidRPr="003708C5">
        <w:trPr>
          <w:trHeight w:val="55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BOŽIDAR LEMAIĆ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80426209815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CIGLENICA, CIGLENICA 30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55.210,01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22.422,74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32.787,27    </w:t>
            </w:r>
          </w:p>
        </w:tc>
      </w:tr>
      <w:tr w:rsidTr="003708C5" w:rsidR="003708C5" w:rsidRPr="003708C5">
        <w:trPr>
          <w:trHeight w:val="84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lastRenderedPageBreak/>
              <w:t>8.</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BOŽIDAR MILEKIĆ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12960516946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TRNOVITIČKI POPOVAC, TRNOVITIČKI POPOVAC 45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10.600,00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10.600,00    </w:t>
            </w:r>
          </w:p>
        </w:tc>
      </w:tr>
      <w:tr w:rsidTr="003708C5" w:rsidR="003708C5" w:rsidRPr="003708C5">
        <w:trPr>
          <w:trHeight w:val="70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9.</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BOŽIDAR ŠUDAR</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28560589689</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GAREŠNIČKI BRESTOVAC, BRESTOVAČKA 56</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9.882,11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9.882,11    </w:t>
            </w:r>
          </w:p>
        </w:tc>
      </w:tr>
      <w:tr w:rsidTr="003708C5" w:rsidR="003708C5" w:rsidRPr="003708C5">
        <w:trPr>
          <w:trHeight w:val="58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10.</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BOŽIDAR UGARKOVIĆ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44037240006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VELIKI PAŠIJAN, VEL.PAŠIJAN</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25.405,34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25.405,34    </w:t>
            </w:r>
          </w:p>
        </w:tc>
      </w:tr>
      <w:tr w:rsidTr="003708C5" w:rsidR="003708C5" w:rsidRPr="003708C5">
        <w:trPr>
          <w:trHeight w:val="78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BRANISLAV TRAMOŠLJANIN</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06723325292</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BLAGORODOVAC, BLAGORODOVAC 43</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39.799,98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14.653,31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25.146,67    </w:t>
            </w:r>
          </w:p>
        </w:tc>
      </w:tr>
      <w:tr w:rsidTr="003708C5" w:rsidR="003708C5" w:rsidRPr="003708C5">
        <w:trPr>
          <w:trHeight w:val="55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DALIBOR ŠETIT</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67058994681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OŠTRI ZID, OŠTRI ZID 53</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22.086,91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10.820,92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11.265,99    </w:t>
            </w:r>
          </w:p>
        </w:tc>
      </w:tr>
      <w:tr w:rsidTr="003708C5" w:rsidR="003708C5" w:rsidRPr="003708C5">
        <w:trPr>
          <w:trHeight w:val="694"/>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DANIJEL BURIĆ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86066005080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KNEZA DOMAGOJA 13</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3.436,95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3.436,95    </w:t>
            </w:r>
          </w:p>
        </w:tc>
      </w:tr>
      <w:tr w:rsidTr="003708C5" w:rsidR="003708C5" w:rsidRPr="003708C5">
        <w:trPr>
          <w:trHeight w:val="521"/>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DANIJEL PAPIĆ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73133833364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DIŠNIK, DIŠNIK 60A</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11.895,65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11.895,65    </w:t>
            </w:r>
          </w:p>
        </w:tc>
      </w:tr>
      <w:tr w:rsidTr="003708C5" w:rsidR="003708C5" w:rsidRPr="003708C5">
        <w:trPr>
          <w:trHeight w:val="55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DARKO GAŠLJEVIĆ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38142460878</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KANIŠKA IVA, KANIŠKA IVA </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18.007,50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18.007,50    </w:t>
            </w:r>
          </w:p>
        </w:tc>
      </w:tr>
      <w:tr w:rsidTr="003708C5" w:rsidR="003708C5" w:rsidRPr="003708C5">
        <w:trPr>
          <w:trHeight w:val="56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DARKO ŠIMEK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39080302375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SOKOLOVAC, BRAĆE RADIĆA 47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52.453,31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22.663,01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29.790,30    </w:t>
            </w:r>
          </w:p>
        </w:tc>
      </w:tr>
      <w:tr w:rsidTr="003708C5" w:rsidR="003708C5" w:rsidRPr="003708C5">
        <w:trPr>
          <w:trHeight w:val="56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DAVOR IVANČEVIĆ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40564483350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MATIJE GUPCA 171</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42.252,55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14.613,32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27.639,23    </w:t>
            </w:r>
          </w:p>
        </w:tc>
      </w:tr>
      <w:tr w:rsidTr="003708C5" w:rsidR="003708C5" w:rsidRPr="003708C5">
        <w:trPr>
          <w:trHeight w:val="54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18.</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DRAGICA VACEK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13468091558</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ZDENČAC, ZDENČAC</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11.076,14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11.076,14    </w:t>
            </w:r>
          </w:p>
        </w:tc>
      </w:tr>
      <w:tr w:rsidTr="003708C5" w:rsidR="003708C5" w:rsidRPr="003708C5">
        <w:trPr>
          <w:trHeight w:val="55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19.</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DRAGOMIR ĐUKIĆ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11879339880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KANIŠKA IVA, KANIŠKA IVA 90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17.092,00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17.092,00    </w:t>
            </w:r>
          </w:p>
        </w:tc>
      </w:tr>
      <w:tr w:rsidTr="003708C5" w:rsidR="003708C5" w:rsidRPr="003708C5">
        <w:trPr>
          <w:trHeight w:val="56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20.</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DRAGUTIN ŠETIT</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80585086744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OŠTRI ZID, OŠTRI ZID 53</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8.891,71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8.891,71    </w:t>
            </w:r>
          </w:p>
        </w:tc>
      </w:tr>
      <w:tr w:rsidTr="003708C5" w:rsidR="003708C5" w:rsidRPr="003708C5">
        <w:trPr>
          <w:trHeight w:val="41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21.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DRAŽENKA NAGLIĆ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12380521854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MATIJE GUPCA 70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49.877,20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20.926,96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28.950,24    </w:t>
            </w:r>
          </w:p>
        </w:tc>
      </w:tr>
      <w:tr w:rsidTr="003708C5" w:rsidR="003708C5" w:rsidRPr="003708C5">
        <w:trPr>
          <w:trHeight w:val="63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22.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DUŠANKA VUČINIĆ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46029944611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GRANIČARSKA 62</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51.964,68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20.240,11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31.724,57    </w:t>
            </w:r>
          </w:p>
        </w:tc>
      </w:tr>
      <w:tr w:rsidTr="003708C5" w:rsidR="003708C5" w:rsidRPr="003708C5">
        <w:trPr>
          <w:trHeight w:val="425"/>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23.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DUŠICA BRKIĆ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96197681384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TOMAŠICA, TOMAŠICA 158</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47.740,22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18.897,32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28.842,90    </w:t>
            </w:r>
          </w:p>
        </w:tc>
      </w:tr>
      <w:tr w:rsidTr="003708C5" w:rsidR="003708C5" w:rsidRPr="003708C5">
        <w:trPr>
          <w:trHeight w:val="986"/>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24.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ĐORĐE IVANČEVIĆ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93509723737</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TRNOVITIČKI POPOVAC, TRNOVITIČKI POPOVAC 11</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47.767,79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20.825,04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26.942,75    </w:t>
            </w:r>
          </w:p>
        </w:tc>
      </w:tr>
      <w:tr w:rsidTr="003708C5" w:rsidR="003708C5" w:rsidRPr="003708C5">
        <w:trPr>
          <w:trHeight w:val="71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25.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ĐURĐICA BENGEZ</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31638851702</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KRALJA TOMISLAVA 12</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4.864,15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4.864,15    </w:t>
            </w:r>
          </w:p>
        </w:tc>
      </w:tr>
      <w:tr w:rsidTr="003708C5" w:rsidR="003708C5" w:rsidRPr="003708C5">
        <w:trPr>
          <w:trHeight w:val="58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lastRenderedPageBreak/>
              <w:t>26.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ĐURĐICA MIHALIĆ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42356400761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KANIŠKA IVA, KANIŠKA IVA 49</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51.574,05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21.384,27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30.189,78    </w:t>
            </w:r>
          </w:p>
        </w:tc>
      </w:tr>
      <w:tr w:rsidTr="003708C5" w:rsidR="003708C5" w:rsidRPr="003708C5">
        <w:trPr>
          <w:trHeight w:val="41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27.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ĐURĐICA ŠETIT</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01500864146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144</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74.055,02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28.391,22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45.663,80    </w:t>
            </w:r>
          </w:p>
        </w:tc>
      </w:tr>
      <w:tr w:rsidTr="003708C5" w:rsidR="003708C5" w:rsidRPr="003708C5">
        <w:trPr>
          <w:trHeight w:val="63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28.</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ĐURO POSAVAC</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38483566465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112</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18.283,00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11.150,60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7.132,40    </w:t>
            </w:r>
          </w:p>
        </w:tc>
      </w:tr>
      <w:tr w:rsidTr="003708C5" w:rsidR="003708C5" w:rsidRPr="003708C5">
        <w:trPr>
          <w:trHeight w:val="53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29.</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GEZA GJANO</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93808323214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IMSOVAC, IMSOVAC</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3.447,35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3.447,35    </w:t>
            </w:r>
          </w:p>
        </w:tc>
      </w:tr>
      <w:tr w:rsidTr="003708C5" w:rsidR="003708C5" w:rsidRPr="003708C5">
        <w:trPr>
          <w:trHeight w:val="481"/>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30.</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GORAN HUNDIĆ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29951883752</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JANIČKI BRIJEG 1</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52.711,85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20.478,42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32.233,43    </w:t>
            </w:r>
          </w:p>
        </w:tc>
      </w:tr>
      <w:tr w:rsidTr="003708C5" w:rsidR="003708C5" w:rsidRPr="003708C5">
        <w:trPr>
          <w:trHeight w:val="416"/>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31.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GORAN KOVAČIĆ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51658276273</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KRALJA TOMISLAVA 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39.448,70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39.448,70    </w:t>
            </w:r>
          </w:p>
        </w:tc>
      </w:tr>
      <w:tr w:rsidTr="003708C5" w:rsidR="003708C5" w:rsidRPr="003708C5">
        <w:trPr>
          <w:trHeight w:val="52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32.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GORAN LALIĆ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58092891800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ROGOŽA, ROGOŽA 112</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25.833,42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25.833,42    </w:t>
            </w:r>
          </w:p>
        </w:tc>
      </w:tr>
      <w:tr w:rsidTr="003708C5" w:rsidR="003708C5" w:rsidRPr="003708C5">
        <w:trPr>
          <w:trHeight w:val="549"/>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33.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GORAN MRKONJA</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22729881908</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TRG HRVATSKIH BRANITELJA 10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5.832,59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5.832,59    </w:t>
            </w:r>
          </w:p>
        </w:tc>
      </w:tr>
      <w:tr w:rsidTr="003708C5" w:rsidR="003708C5" w:rsidRPr="003708C5">
        <w:trPr>
          <w:trHeight w:val="67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34.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IVAN KEZELE</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42419020396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MATIJE GUPCA 165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89.658,30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89.658,30    </w:t>
            </w:r>
          </w:p>
        </w:tc>
      </w:tr>
      <w:tr w:rsidTr="003708C5" w:rsidR="003708C5" w:rsidRPr="003708C5">
        <w:trPr>
          <w:trHeight w:val="42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35.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IVAN MIHALIĆ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63845630133</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KANIŠKA IVA, KANIŠKA IVA 49</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3.727,07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3.727,07    </w:t>
            </w:r>
          </w:p>
        </w:tc>
      </w:tr>
      <w:tr w:rsidTr="003708C5" w:rsidR="003708C5" w:rsidRPr="003708C5">
        <w:trPr>
          <w:trHeight w:val="42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36.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IVANKA POPOVIĆ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29724121270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DIŠNIK, DIŠNIK 25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48.537,48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21.425,43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27.112,05    </w:t>
            </w:r>
          </w:p>
        </w:tc>
      </w:tr>
      <w:tr w:rsidTr="003708C5" w:rsidR="003708C5" w:rsidRPr="003708C5">
        <w:trPr>
          <w:trHeight w:val="50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37.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IVICA POPOVIĆ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24591606549</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CIGLENICA, CIGLENICA 68</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53.625,95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21.968,75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31.657,20    </w:t>
            </w:r>
          </w:p>
        </w:tc>
      </w:tr>
      <w:tr w:rsidTr="003708C5" w:rsidR="003708C5" w:rsidRPr="003708C5">
        <w:trPr>
          <w:trHeight w:val="55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38.</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IVICA ŠOTIĆEK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68138727688</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HERCEGOVAC, MOSLAVAČKA 66</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5.082,10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5.082,10    </w:t>
            </w:r>
          </w:p>
        </w:tc>
      </w:tr>
      <w:tr w:rsidTr="003708C5" w:rsidR="003708C5" w:rsidRPr="003708C5">
        <w:trPr>
          <w:trHeight w:val="55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39.</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IVICA VEBER</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33202895210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MALI PAŠIJAN, MALI PAŠIJAN 37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25.415,26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25.415,26    </w:t>
            </w:r>
          </w:p>
        </w:tc>
      </w:tr>
      <w:tr w:rsidTr="003708C5" w:rsidR="003708C5" w:rsidRPr="003708C5">
        <w:trPr>
          <w:trHeight w:val="70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40.</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JAROSLAV VIŠEK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38057372803</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MOSLAVAČKA 96A</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54.802,22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21.814,57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32.987,65    </w:t>
            </w:r>
          </w:p>
        </w:tc>
      </w:tr>
      <w:tr w:rsidTr="003708C5" w:rsidR="003708C5" w:rsidRPr="003708C5">
        <w:trPr>
          <w:trHeight w:val="53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41.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JOCO RIJETKOVIĆ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70676553765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MOSLAVAČKA 62</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56.681,93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22.720,24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33.961,69    </w:t>
            </w:r>
          </w:p>
        </w:tc>
      </w:tr>
      <w:tr w:rsidTr="003708C5" w:rsidR="003708C5" w:rsidRPr="003708C5">
        <w:trPr>
          <w:trHeight w:val="67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42.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JOSIP DIVJAK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97326519846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MATIJE GUPCA 91</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14.736,39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14.736,39    </w:t>
            </w:r>
          </w:p>
        </w:tc>
      </w:tr>
      <w:tr w:rsidTr="003708C5" w:rsidR="003708C5" w:rsidRPr="003708C5">
        <w:trPr>
          <w:trHeight w:val="70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43.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JOSIP GAVRAN</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40191761833</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TRNOVITIČKI POPOVAC , TRNOVITIČKI POPOVAC BB</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24.881,74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24.881,74    </w:t>
            </w:r>
          </w:p>
        </w:tc>
      </w:tr>
      <w:tr w:rsidTr="003708C5" w:rsidR="003708C5" w:rsidRPr="003708C5">
        <w:trPr>
          <w:trHeight w:val="561"/>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44.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JOSIP KAPAN</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24203853496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RADNIČKA 28</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50.596,71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20.282,92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30.313,79    </w:t>
            </w:r>
          </w:p>
        </w:tc>
      </w:tr>
      <w:tr w:rsidTr="003708C5" w:rsidR="003708C5" w:rsidRPr="003708C5">
        <w:trPr>
          <w:trHeight w:val="569"/>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lastRenderedPageBreak/>
              <w:t>45.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JOSIP KOZARIĆ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32256984695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49.307,96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21.719,87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27.588,09    </w:t>
            </w:r>
          </w:p>
        </w:tc>
      </w:tr>
      <w:tr w:rsidTr="003708C5" w:rsidR="003708C5" w:rsidRPr="003708C5">
        <w:trPr>
          <w:trHeight w:val="40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46.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JOSIP KROFAK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21473897049</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PETRA SVAČIĆA 95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24.939,66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24.939,66    </w:t>
            </w:r>
          </w:p>
        </w:tc>
      </w:tr>
      <w:tr w:rsidTr="003708C5" w:rsidR="003708C5" w:rsidRPr="003708C5">
        <w:trPr>
          <w:trHeight w:val="516"/>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47.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JOSIP MIHALJINAC</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47734886233</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MOSLAVAČKA 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46.095,30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20.539,52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25.555,78    </w:t>
            </w:r>
          </w:p>
        </w:tc>
      </w:tr>
      <w:tr w:rsidTr="003708C5" w:rsidR="003708C5" w:rsidRPr="003708C5">
        <w:trPr>
          <w:trHeight w:val="253"/>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48.</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JOSIP PETANOVIĆ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82909654504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47.009,30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9.500,15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37.509,15    </w:t>
            </w:r>
          </w:p>
        </w:tc>
      </w:tr>
      <w:tr w:rsidTr="003708C5" w:rsidR="003708C5" w:rsidRPr="003708C5">
        <w:trPr>
          <w:trHeight w:val="34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49.</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JOSIP SABOLIĆ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03748522445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BANA JELAČIĆA 26</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56.132,15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22.780,70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33.351,45    </w:t>
            </w:r>
          </w:p>
        </w:tc>
      </w:tr>
      <w:tr w:rsidTr="003708C5" w:rsidR="003708C5" w:rsidRPr="003708C5">
        <w:trPr>
          <w:trHeight w:val="283"/>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50.</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JOSIP STANKOVIĆ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79745398046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TRG HRVATSKIH BRANITELJA 10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54.005,50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21.471,97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32.533,53    </w:t>
            </w:r>
          </w:p>
        </w:tc>
      </w:tr>
      <w:tr w:rsidTr="003708C5" w:rsidR="003708C5" w:rsidRPr="003708C5">
        <w:trPr>
          <w:trHeight w:val="54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51.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JOVANKA APFENTALER</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72269543771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HERCEGOVAC, MOSLAVAČKA ULICA 17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50.219,53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20.689,38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29.530,15    </w:t>
            </w:r>
          </w:p>
        </w:tc>
      </w:tr>
      <w:tr w:rsidTr="003708C5" w:rsidR="003708C5" w:rsidRPr="003708C5">
        <w:trPr>
          <w:trHeight w:val="65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52.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JURO ČENGIĆ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55977229944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ZDENČAC, BANOVAČA 82</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18.429,91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12.190,60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6.239,31    </w:t>
            </w:r>
          </w:p>
        </w:tc>
      </w:tr>
      <w:tr w:rsidTr="003708C5" w:rsidR="003708C5" w:rsidRPr="003708C5">
        <w:trPr>
          <w:trHeight w:val="55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53.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KATHERINE-MARY ŽALAC</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91268102195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PETRA SVAČIĆA 27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16.475,10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11.046,60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5.428,50    </w:t>
            </w:r>
          </w:p>
        </w:tc>
      </w:tr>
      <w:tr w:rsidTr="003708C5" w:rsidR="003708C5" w:rsidRPr="003708C5">
        <w:trPr>
          <w:trHeight w:val="445"/>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54.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KREŠO FARKAŠ</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24906753815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VARAŽDINSKA 45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30.256,30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30.256,30    </w:t>
            </w:r>
          </w:p>
        </w:tc>
      </w:tr>
      <w:tr w:rsidTr="003708C5" w:rsidR="003708C5" w:rsidRPr="003708C5">
        <w:trPr>
          <w:trHeight w:val="665"/>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55.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KRISTIJAN NAJMAN</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19694779701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MATIJE GUPCA 149</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2.627,32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2.627,32    </w:t>
            </w:r>
          </w:p>
        </w:tc>
      </w:tr>
      <w:tr w:rsidTr="003708C5" w:rsidR="003708C5" w:rsidRPr="003708C5">
        <w:trPr>
          <w:trHeight w:val="491"/>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56.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KRUNOSLAV JAKŠIĆ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85838323123</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MATIJE GUPCA 30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19.748,04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19.748,04    </w:t>
            </w:r>
          </w:p>
        </w:tc>
      </w:tr>
      <w:tr w:rsidTr="003708C5" w:rsidR="003708C5" w:rsidRPr="003708C5">
        <w:trPr>
          <w:trHeight w:val="639"/>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57.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MAKSO JURATOVAC</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34885903923</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GORNJI ULJANIK, GORNJI ULJANIK 76</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48.366,20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19.472,51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28.893,69    </w:t>
            </w:r>
          </w:p>
        </w:tc>
      </w:tr>
      <w:tr w:rsidTr="003708C5" w:rsidR="003708C5" w:rsidRPr="003708C5">
        <w:trPr>
          <w:trHeight w:val="659"/>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58.</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MARICA BANIĆ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34587289931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GUPCA MATIJE 218</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55.152,18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21.818,08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33.334,10    </w:t>
            </w:r>
          </w:p>
        </w:tc>
      </w:tr>
      <w:tr w:rsidTr="003708C5" w:rsidR="003708C5" w:rsidRPr="003708C5">
        <w:trPr>
          <w:trHeight w:val="766"/>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59.</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MARIJA BRANKOVIĆ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64029661855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PETRA SVAČIĆA 67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13.708,81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13.708,81    </w:t>
            </w:r>
          </w:p>
        </w:tc>
      </w:tr>
      <w:tr w:rsidTr="003708C5" w:rsidR="003708C5" w:rsidRPr="003708C5">
        <w:trPr>
          <w:trHeight w:val="48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60.</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MARIJA CVITAŠ</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86366057144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HRASTOVAC, HRASTOVAC 73</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48.554,18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20.894,62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27.659,56    </w:t>
            </w:r>
          </w:p>
        </w:tc>
      </w:tr>
      <w:tr w:rsidTr="003708C5" w:rsidR="003708C5" w:rsidRPr="003708C5">
        <w:trPr>
          <w:trHeight w:val="833"/>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61.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MARIJA ČANAK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67563037471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VLADIMIRA NAZORA 19A</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40.298,81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15.941,79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24.357,02    </w:t>
            </w:r>
          </w:p>
        </w:tc>
      </w:tr>
      <w:tr w:rsidTr="003708C5" w:rsidR="003708C5" w:rsidRPr="003708C5">
        <w:trPr>
          <w:trHeight w:val="53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62.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MARIN DRAŽENOVIĆ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98801337349</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BJELOVAR, UL. LOVRE MATAČIĆA 75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107.597,42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107.597,42    </w:t>
            </w:r>
          </w:p>
        </w:tc>
      </w:tr>
      <w:tr w:rsidTr="003708C5" w:rsidR="003708C5" w:rsidRPr="003708C5">
        <w:trPr>
          <w:trHeight w:val="41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lastRenderedPageBreak/>
              <w:t>63.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MARIN UĐBINAC</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14730805342</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6A</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53.586,60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23.071,14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30.515,46    </w:t>
            </w:r>
          </w:p>
        </w:tc>
      </w:tr>
      <w:tr w:rsidTr="003708C5" w:rsidR="003708C5" w:rsidRPr="003708C5">
        <w:trPr>
          <w:trHeight w:val="63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64.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MARINA BERTOVIĆ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11469530277</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SVAČIĆA PETRA 83</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55.116,33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21.374,52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33.741,81    </w:t>
            </w:r>
          </w:p>
        </w:tc>
      </w:tr>
      <w:tr w:rsidTr="003708C5" w:rsidR="003708C5" w:rsidRPr="003708C5">
        <w:trPr>
          <w:trHeight w:val="476"/>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65.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MARINKO JAKOVAC</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52360244991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MATE LOVRAKA 12</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46.197,85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19.965,88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26.231,97    </w:t>
            </w:r>
          </w:p>
        </w:tc>
      </w:tr>
      <w:tr w:rsidTr="003708C5" w:rsidR="003708C5" w:rsidRPr="003708C5">
        <w:trPr>
          <w:trHeight w:val="395"/>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66.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MARIO CUPEK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97563953555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124</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17.104,11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11.670,60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5.433,51    </w:t>
            </w:r>
          </w:p>
        </w:tc>
      </w:tr>
      <w:tr w:rsidTr="003708C5" w:rsidR="003708C5" w:rsidRPr="003708C5">
        <w:trPr>
          <w:trHeight w:val="646"/>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67.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MARIO PILINGER</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64588259221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SOKOLOVAC, BRAĆE RADIĆA 28</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31.168,33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31.168,33    </w:t>
            </w:r>
          </w:p>
        </w:tc>
      </w:tr>
      <w:tr w:rsidTr="003708C5" w:rsidR="003708C5" w:rsidRPr="003708C5">
        <w:trPr>
          <w:trHeight w:val="253"/>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68.</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MARKO BOŽIĆ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61548951049</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140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19.251,50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11.670,60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7.580,90    </w:t>
            </w:r>
          </w:p>
        </w:tc>
      </w:tr>
      <w:tr w:rsidTr="003708C5" w:rsidR="003708C5" w:rsidRPr="003708C5">
        <w:trPr>
          <w:trHeight w:val="63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69.</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MATO MATIJAK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65018670750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Đ.RIJETKOVIĆ 33</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5.484,09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5.484,09    </w:t>
            </w:r>
          </w:p>
        </w:tc>
      </w:tr>
      <w:tr w:rsidTr="003708C5" w:rsidR="003708C5" w:rsidRPr="003708C5">
        <w:trPr>
          <w:trHeight w:val="469"/>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70.</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MILAN BADANJAK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00315806561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46</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64.289,95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23.044,92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41.245,03    </w:t>
            </w:r>
          </w:p>
        </w:tc>
      </w:tr>
      <w:tr w:rsidTr="003708C5" w:rsidR="003708C5" w:rsidRPr="003708C5">
        <w:trPr>
          <w:trHeight w:val="675"/>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71.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MILAN JUKIĆ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05195851836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KRALJA TOMISLAVA 10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21.834,30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21.834,30    </w:t>
            </w:r>
          </w:p>
        </w:tc>
      </w:tr>
      <w:tr w:rsidTr="003708C5" w:rsidR="003708C5" w:rsidRPr="003708C5">
        <w:trPr>
          <w:trHeight w:val="101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72.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MILAN KONJEVIĆ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66930057537</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TRNOVITIČKI POPOVAC, TRNOVITIČKI POPOVAC 130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56.580,24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21.693,41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34.886,83    </w:t>
            </w:r>
          </w:p>
        </w:tc>
      </w:tr>
      <w:tr w:rsidTr="003708C5" w:rsidR="003708C5" w:rsidRPr="003708C5">
        <w:trPr>
          <w:trHeight w:val="67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73.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MILAN MRKALJ</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62225786660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KOLODVORSKA BB</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39.607,74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12.388,35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27.219,39    </w:t>
            </w:r>
          </w:p>
        </w:tc>
      </w:tr>
      <w:tr w:rsidTr="003708C5" w:rsidR="003708C5" w:rsidRPr="003708C5">
        <w:trPr>
          <w:trHeight w:val="53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74.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MILAN RAJČEVIĆ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70039969060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30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52.708,24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21.687,92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31.020,32    </w:t>
            </w:r>
          </w:p>
        </w:tc>
      </w:tr>
      <w:tr w:rsidTr="003708C5" w:rsidR="003708C5" w:rsidRPr="003708C5">
        <w:trPr>
          <w:trHeight w:val="58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75.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MILAN UĐBINAC</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79795304218</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VELIKA TRNOVITICA, VEL.TRNOVITICA</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2.883,50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2.883,50    </w:t>
            </w:r>
          </w:p>
        </w:tc>
      </w:tr>
      <w:tr w:rsidTr="003708C5" w:rsidR="003708C5" w:rsidRPr="003708C5">
        <w:trPr>
          <w:trHeight w:val="77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76.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MILAN ZJALIĆ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84751135489</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ULICA BANA JOSIPA JELAČIĆA 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85.414,55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85.414,55    </w:t>
            </w:r>
          </w:p>
        </w:tc>
      </w:tr>
      <w:tr w:rsidTr="003708C5" w:rsidR="003708C5" w:rsidRPr="003708C5">
        <w:trPr>
          <w:trHeight w:val="594"/>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77.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MILE PUKALO</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65462354545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MALI PAŠIJAN, MALI PAŠIJAN 70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48.285,83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19.234,65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29.051,18    </w:t>
            </w:r>
          </w:p>
        </w:tc>
      </w:tr>
      <w:tr w:rsidTr="003708C5" w:rsidR="003708C5" w:rsidRPr="003708C5">
        <w:trPr>
          <w:trHeight w:val="69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78.</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MILE ŠTEFANAC</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38765105531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23</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26.189,54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26.189,54    </w:t>
            </w:r>
          </w:p>
        </w:tc>
      </w:tr>
      <w:tr w:rsidTr="003708C5" w:rsidR="003708C5" w:rsidRPr="003708C5">
        <w:trPr>
          <w:trHeight w:val="591"/>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79.</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MILKICA ĐURAŠIN</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20738357856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HRASTOVAC, ULICA BANA JELAČIĆA 44</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38.946,99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14.685,56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24.261,43    </w:t>
            </w:r>
          </w:p>
        </w:tc>
      </w:tr>
      <w:tr w:rsidTr="003708C5" w:rsidR="003708C5" w:rsidRPr="003708C5">
        <w:trPr>
          <w:trHeight w:val="429"/>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80.</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MIRELA NAGLIĆ-MIHALIĆ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44370252865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GAREŠNICA, TRG HRVATSKIH </w:t>
            </w:r>
            <w:r w:rsidRPr="003708C5">
              <w:rPr>
                <w:rFonts w:cs="Calibri Light" w:eastAsia="Times New Roman" w:hAnsi="Calibri Light" w:ascii="Calibri Light"/>
                <w:sz w:val="20"/>
                <w:szCs w:val="20"/>
                <w:lang w:eastAsia="hr-HR" w:val="en-GB"/>
              </w:rPr>
              <w:lastRenderedPageBreak/>
              <w:t>BRANITELJA 10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lastRenderedPageBreak/>
              <w:t xml:space="preserve">                300.670,16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300.670,16    </w:t>
            </w:r>
          </w:p>
        </w:tc>
      </w:tr>
      <w:tr w:rsidTr="003708C5" w:rsidR="003708C5" w:rsidRPr="003708C5">
        <w:trPr>
          <w:trHeight w:val="58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lastRenderedPageBreak/>
              <w:t>81.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MIRO HORVAT</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57390844670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DIŠNIK, DIŠNIK </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21.076,49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21.076,49    </w:t>
            </w:r>
          </w:p>
        </w:tc>
      </w:tr>
      <w:tr w:rsidTr="003708C5" w:rsidR="003708C5" w:rsidRPr="003708C5">
        <w:trPr>
          <w:trHeight w:val="68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82.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MIROSLAV GAGULA</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92957810445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KOLODVROSKA 35B</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40.573,47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15.581,30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24.992,17    </w:t>
            </w:r>
          </w:p>
        </w:tc>
      </w:tr>
      <w:tr w:rsidTr="003708C5" w:rsidR="003708C5" w:rsidRPr="003708C5">
        <w:trPr>
          <w:trHeight w:val="53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83.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MIROSLAV MARTINJAČ</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45931195336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MOSLOVAČKA 56</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5.208,37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5.208,37    </w:t>
            </w:r>
          </w:p>
        </w:tc>
      </w:tr>
      <w:tr w:rsidTr="003708C5" w:rsidR="003708C5" w:rsidRPr="003708C5">
        <w:trPr>
          <w:trHeight w:val="43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84.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MLADEN ĆUK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05650168831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ZAGREB, ALAGOVIĆEVA 16</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3.755,23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3.755,23    </w:t>
            </w:r>
          </w:p>
        </w:tc>
      </w:tr>
      <w:tr w:rsidTr="003708C5" w:rsidR="003708C5" w:rsidRPr="003708C5">
        <w:trPr>
          <w:trHeight w:val="599"/>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85.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MLADEN MOHNAR</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16925052610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GRANIČARSKA 68</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6.724,84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6.724,84    </w:t>
            </w:r>
          </w:p>
        </w:tc>
      </w:tr>
      <w:tr w:rsidTr="003708C5" w:rsidR="003708C5" w:rsidRPr="003708C5">
        <w:trPr>
          <w:trHeight w:val="679"/>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86.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NADA IVANOVIĆ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01871876836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VELIKI PAŠIJAN, VELIKI PAŠIJAN 53</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48.820,77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22.742,80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26.077,97    </w:t>
            </w:r>
          </w:p>
        </w:tc>
      </w:tr>
      <w:tr w:rsidTr="003708C5" w:rsidR="003708C5" w:rsidRPr="003708C5">
        <w:trPr>
          <w:trHeight w:val="63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87.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NADA PADEŽAN</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34666397451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V.NAZORA 27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2.517,77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2.517,77    </w:t>
            </w:r>
          </w:p>
        </w:tc>
      </w:tr>
      <w:tr w:rsidTr="003708C5" w:rsidR="003708C5" w:rsidRPr="003708C5">
        <w:trPr>
          <w:trHeight w:val="102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88.</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NADA SABO</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34519178643</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TRNOVITIČKI POPOVAC, TRNOVITIČKI POPOVAC BB</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96.309,34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32.104,22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64.205,12    </w:t>
            </w:r>
          </w:p>
        </w:tc>
      </w:tr>
      <w:tr w:rsidTr="003708C5" w:rsidR="003708C5" w:rsidRPr="003708C5">
        <w:trPr>
          <w:trHeight w:val="74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89.</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NENAD GRGIĆ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78145321851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MATIJE GUPCA 217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27.903,60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27.903,60    </w:t>
            </w:r>
          </w:p>
        </w:tc>
      </w:tr>
      <w:tr w:rsidTr="003708C5" w:rsidR="003708C5" w:rsidRPr="003708C5">
        <w:trPr>
          <w:trHeight w:val="63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90.</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NIKOLA RAJČEVIĆ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65196605209</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VARAŽDIN, JELKOVEČKA 125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2.985,65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2.985,65    </w:t>
            </w:r>
          </w:p>
        </w:tc>
      </w:tr>
      <w:tr w:rsidTr="003708C5" w:rsidR="003708C5" w:rsidRPr="003708C5">
        <w:trPr>
          <w:trHeight w:val="67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91.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OLIVER ŠOLAJA</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12217129580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MOSLAVAČKA 60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48.702,29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19.477,08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29.225,21    </w:t>
            </w:r>
          </w:p>
        </w:tc>
      </w:tr>
      <w:tr w:rsidTr="003708C5" w:rsidR="003708C5" w:rsidRPr="003708C5">
        <w:trPr>
          <w:trHeight w:val="593"/>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92.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RADOMIR PETRIČEVIĆ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10220307766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S.KOLARA 27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50.489,57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14.194,20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36.295,37    </w:t>
            </w:r>
          </w:p>
        </w:tc>
      </w:tr>
      <w:tr w:rsidTr="003708C5" w:rsidR="003708C5" w:rsidRPr="003708C5">
        <w:trPr>
          <w:trHeight w:val="564"/>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93.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RADOVAN KARANOVIĆ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42929442474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OŠTRI ZID, OŠTRI ZID 116</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42.837,50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20.986,09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21.851,41    </w:t>
            </w:r>
          </w:p>
        </w:tc>
      </w:tr>
      <w:tr w:rsidTr="003708C5" w:rsidR="003708C5" w:rsidRPr="003708C5">
        <w:trPr>
          <w:trHeight w:val="54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94.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RAJKO ĐENADIJA</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56269882679</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BLAGORODOVAC, RADE KONČARA 15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32.098,86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32.098,86    </w:t>
            </w:r>
          </w:p>
        </w:tc>
      </w:tr>
      <w:tr w:rsidTr="003708C5" w:rsidR="003708C5" w:rsidRPr="003708C5">
        <w:trPr>
          <w:trHeight w:val="764"/>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95.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ROBERT HASANAC</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43660965312</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MATIJE GUPCA BB</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2.639,83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2.639,83    </w:t>
            </w:r>
          </w:p>
        </w:tc>
      </w:tr>
      <w:tr w:rsidTr="003708C5" w:rsidR="003708C5" w:rsidRPr="003708C5">
        <w:trPr>
          <w:trHeight w:val="40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96.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ROBERT RUK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34029381967</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PALEŠNIK, PALEŠNIK 116</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912,82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912,82    </w:t>
            </w:r>
          </w:p>
        </w:tc>
      </w:tr>
      <w:tr w:rsidTr="003708C5" w:rsidR="003708C5" w:rsidRPr="003708C5">
        <w:trPr>
          <w:trHeight w:val="62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97.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ROBERT ŽIBERT</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75759386227</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178A</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49.068,16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19.380,90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29.687,26    </w:t>
            </w:r>
          </w:p>
        </w:tc>
      </w:tr>
      <w:tr w:rsidTr="003708C5" w:rsidR="003708C5" w:rsidRPr="003708C5">
        <w:trPr>
          <w:trHeight w:val="70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lastRenderedPageBreak/>
              <w:t>98.</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SAMIR JELUŠIĆ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59518288985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GORNJA GAREŠNICA, GORNJA GAREŠNICA 23</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26.153,95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8.674,56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17.479,39    </w:t>
            </w:r>
          </w:p>
        </w:tc>
      </w:tr>
      <w:tr w:rsidTr="003708C5" w:rsidR="003708C5" w:rsidRPr="003708C5">
        <w:trPr>
          <w:trHeight w:val="708"/>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99.</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SAŠA ČANAK</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33060587994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VLADMIRA NAZORA 19A</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58.411,69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18.612,50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39.799,19    </w:t>
            </w:r>
          </w:p>
        </w:tc>
      </w:tr>
      <w:tr w:rsidTr="003708C5" w:rsidR="003708C5" w:rsidRPr="003708C5">
        <w:trPr>
          <w:trHeight w:val="579"/>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100.</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SAŠA MIHALIĆ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04253858828</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TRG HRVATSKIH BRANITELJA 10</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523.710,64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523.710,64    </w:t>
            </w:r>
          </w:p>
        </w:tc>
      </w:tr>
      <w:tr w:rsidTr="003708C5" w:rsidR="003708C5" w:rsidRPr="003708C5">
        <w:trPr>
          <w:trHeight w:val="505"/>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101.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SINIŠA JAKŠIĆ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89112041506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STUPOVAČA, STUPOVAČA 44</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4.904,71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4.904,71    </w:t>
            </w:r>
          </w:p>
        </w:tc>
      </w:tr>
      <w:tr w:rsidTr="003708C5" w:rsidR="003708C5" w:rsidRPr="003708C5">
        <w:trPr>
          <w:trHeight w:val="53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102.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SLAĐANA VRANEŠEVIĆ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94125221554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RADNIČKA 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48.268,89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19.931,91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28.336,98    </w:t>
            </w:r>
          </w:p>
        </w:tc>
      </w:tr>
      <w:tr w:rsidTr="003708C5" w:rsidR="003708C5" w:rsidRPr="003708C5">
        <w:trPr>
          <w:trHeight w:val="56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103.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SMILJANA MIŠKULIN</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76370539320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PETRA SVAČIĆA</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38.321,12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13.077,36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25.243,76    </w:t>
            </w:r>
          </w:p>
        </w:tc>
      </w:tr>
      <w:tr w:rsidTr="003708C5" w:rsidR="003708C5" w:rsidRPr="003708C5">
        <w:trPr>
          <w:trHeight w:val="846"/>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104.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SNJEŽANA GAZICA</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04131715441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HERCEGOVAC, MOSLAVAČKA 42</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48.740,48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20.217,18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28.523,30    </w:t>
            </w:r>
          </w:p>
        </w:tc>
      </w:tr>
      <w:tr w:rsidTr="003708C5" w:rsidR="003708C5" w:rsidRPr="003708C5">
        <w:trPr>
          <w:trHeight w:val="86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105.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STJEPAN KREĆI</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03607162297</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VELIKA TRNOVITICA, GORNJA TRNOVITICA 33</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47.636,21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21.578,08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26.058,13    </w:t>
            </w:r>
          </w:p>
        </w:tc>
      </w:tr>
      <w:tr w:rsidTr="003708C5" w:rsidR="003708C5" w:rsidRPr="003708C5">
        <w:trPr>
          <w:trHeight w:val="834"/>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106.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STOLE BRANKOVIĆ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56384398818</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PETRA SVAČIĆA 67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13.632,36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13.632,36    </w:t>
            </w:r>
          </w:p>
        </w:tc>
      </w:tr>
      <w:tr w:rsidTr="003708C5" w:rsidR="003708C5" w:rsidRPr="003708C5">
        <w:trPr>
          <w:trHeight w:val="704"/>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107.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ŠPOLJARIĆ ŽELJKO</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55714415777</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KRALJA TVRTKA 4</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1.730,47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1.730,47    </w:t>
            </w:r>
          </w:p>
        </w:tc>
      </w:tr>
      <w:tr w:rsidTr="003708C5" w:rsidR="003708C5" w:rsidRPr="003708C5">
        <w:trPr>
          <w:trHeight w:val="756"/>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108.</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TIHOMIR VARGA</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88510199633</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NOVA PLOŠČICA, NOVA PLOŠČICA 98</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2.778,81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2.778,81    </w:t>
            </w:r>
          </w:p>
        </w:tc>
      </w:tr>
      <w:tr w:rsidTr="003708C5" w:rsidR="003708C5" w:rsidRPr="003708C5">
        <w:trPr>
          <w:trHeight w:val="643"/>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109.</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VINKO JAKEŠEVIĆ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91105456126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HRASTOVAC, HRASTOVAC </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22.052,22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22.052,22    </w:t>
            </w:r>
          </w:p>
        </w:tc>
      </w:tr>
      <w:tr w:rsidTr="003708C5" w:rsidR="003708C5" w:rsidRPr="003708C5">
        <w:trPr>
          <w:trHeight w:val="315"/>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110.</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VLADIMIR NAGLIĆ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13254571821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GAREŠNICA, VARAŽDINSKA 9</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4.000,00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4.000,00    </w:t>
            </w:r>
          </w:p>
        </w:tc>
      </w:tr>
      <w:tr w:rsidTr="003708C5" w:rsidR="003708C5" w:rsidRPr="003708C5">
        <w:trPr>
          <w:trHeight w:val="504"/>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111.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VLADIMIR RIHTER</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83419863451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M.GUPCA 135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13.620,09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13.620,09    </w:t>
            </w:r>
          </w:p>
        </w:tc>
      </w:tr>
      <w:tr w:rsidTr="003708C5" w:rsidR="003708C5" w:rsidRPr="003708C5">
        <w:trPr>
          <w:trHeight w:val="79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112.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VLADO GLOGOVSKI</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20547434813</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BANA JELAČIĆA</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34.539,47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13.072,89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21.466,58    </w:t>
            </w:r>
          </w:p>
        </w:tc>
      </w:tr>
      <w:tr w:rsidTr="003708C5" w:rsidR="003708C5" w:rsidRPr="003708C5">
        <w:trPr>
          <w:trHeight w:val="61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113.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VLADO LEVAR</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47549942632</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CIGLENICA, CIGLENICA 98</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54.450,17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21.040,44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33.409,73    </w:t>
            </w:r>
          </w:p>
        </w:tc>
      </w:tr>
      <w:tr w:rsidTr="003708C5" w:rsidR="003708C5" w:rsidRPr="003708C5">
        <w:trPr>
          <w:trHeight w:val="906"/>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lastRenderedPageBreak/>
              <w:t>114.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ZDENKO STRAHONJ</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52304131721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VELIKA BRŠLJANICA, VELIKA BRŠLJANICA 39</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43.227,50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20.202,54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23.024,96    </w:t>
            </w:r>
          </w:p>
        </w:tc>
      </w:tr>
      <w:tr w:rsidTr="003708C5" w:rsidR="003708C5" w:rsidRPr="003708C5">
        <w:trPr>
          <w:trHeight w:val="48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115.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ZDRAVKO PLOHL</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91933740357</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11</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29.740,48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9.179,10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20.561,38    </w:t>
            </w:r>
          </w:p>
        </w:tc>
      </w:tr>
      <w:tr w:rsidTr="003708C5" w:rsidR="003708C5" w:rsidRPr="003708C5">
        <w:trPr>
          <w:trHeight w:val="694"/>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116.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ZLATKO GERENČIR</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35737599481</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ULJANIK 59</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56.534,30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21.611,99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34.922,31    </w:t>
            </w:r>
          </w:p>
        </w:tc>
      </w:tr>
      <w:tr w:rsidTr="003708C5" w:rsidR="003708C5" w:rsidRPr="003708C5">
        <w:trPr>
          <w:trHeight w:val="53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117.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ZLATKO SABO</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01740627556</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26</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30.949,06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30.949,06    </w:t>
            </w:r>
          </w:p>
        </w:tc>
      </w:tr>
      <w:tr w:rsidTr="003708C5" w:rsidR="003708C5" w:rsidRPr="003708C5">
        <w:trPr>
          <w:trHeight w:val="537"/>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118.</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ZORAN BLANUŠA</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71247610434</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ROGOŽA, ROGOŽA 32</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23.887,44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23.887,44    </w:t>
            </w:r>
          </w:p>
        </w:tc>
      </w:tr>
      <w:tr w:rsidTr="003708C5" w:rsidR="003708C5" w:rsidRPr="003708C5">
        <w:trPr>
          <w:trHeight w:val="559"/>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119.</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ZORAN FILIPOVIĆ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09688478260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ROGOŽA, ROGOŽA 27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2.814,36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2.814,36    </w:t>
            </w:r>
          </w:p>
        </w:tc>
      </w:tr>
      <w:tr w:rsidTr="003708C5" w:rsidR="003708C5" w:rsidRPr="003708C5">
        <w:trPr>
          <w:trHeight w:val="645"/>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120.</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ZVONKO ĐURIČIĆ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26856204642</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MATIJE GUPCA 82</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42.205,53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19.424,85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22.780,68    </w:t>
            </w:r>
          </w:p>
        </w:tc>
      </w:tr>
      <w:tr w:rsidTr="003708C5" w:rsidR="003708C5" w:rsidRPr="003708C5">
        <w:trPr>
          <w:trHeight w:val="754"/>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121.</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ZVONKO GAZICA</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91404958037</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HERCEGOVAC, MOSLOVAČKA 42</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26.616,50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26.616,50    </w:t>
            </w:r>
          </w:p>
        </w:tc>
      </w:tr>
      <w:tr w:rsidTr="003708C5" w:rsidR="003708C5" w:rsidRPr="003708C5">
        <w:trPr>
          <w:trHeight w:val="613"/>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122.</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ŽELJKA ŠTIVAN</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03238101329</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PETRA SVAČIĆA 28</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4.205,00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4.205,00    </w:t>
            </w:r>
          </w:p>
        </w:tc>
      </w:tr>
      <w:tr w:rsidTr="003708C5" w:rsidR="003708C5" w:rsidRPr="003708C5">
        <w:trPr>
          <w:trHeight w:val="58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123.</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ŽELJKO FRKOVIĆ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57327188475</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ŠIMLJANIK, ŠIMLJANIK 44</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26.743,10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26.743,10    </w:t>
            </w:r>
          </w:p>
        </w:tc>
      </w:tr>
      <w:tr w:rsidTr="003708C5" w:rsidR="003708C5" w:rsidRPr="003708C5">
        <w:trPr>
          <w:trHeight w:val="702"/>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124.</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ŽELJKO MIKOVČIĆ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08574477957</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GAREŠNICA, ULJANIČKI BRIJEG 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41.395,06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19.368,66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22.026,40    </w:t>
            </w:r>
          </w:p>
        </w:tc>
      </w:tr>
      <w:tr w:rsidTr="003708C5" w:rsidR="003708C5" w:rsidRPr="003708C5">
        <w:trPr>
          <w:trHeight w:val="686"/>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sz w:val="20"/>
                <w:szCs w:val="20"/>
                <w:lang w:eastAsia="hr-HR" w:val="en-GB"/>
              </w:rPr>
            </w:pPr>
            <w:r w:rsidRPr="003708C5">
              <w:rPr>
                <w:rFonts w:cs="Calibri" w:eastAsia="Times New Roman"/>
                <w:sz w:val="20"/>
                <w:szCs w:val="20"/>
                <w:lang w:eastAsia="hr-HR" w:val="en-GB"/>
              </w:rPr>
              <w:t>125.</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ŽELJKO VLAJNIĆ</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23610219950</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KAPELICA, KAPELICA 177</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Light" w:eastAsia="Times New Roman" w:hAnsi="Calibri Light" w:ascii="Calibri Light"/>
                <w:sz w:val="20"/>
                <w:szCs w:val="20"/>
                <w:lang w:eastAsia="hr-HR" w:val="en-GB"/>
              </w:rPr>
            </w:pPr>
            <w:r w:rsidRPr="003708C5">
              <w:rPr>
                <w:rFonts w:cs="Calibri Light" w:eastAsia="Times New Roman" w:hAnsi="Calibri Light" w:ascii="Calibri Light"/>
                <w:sz w:val="20"/>
                <w:szCs w:val="20"/>
                <w:lang w:eastAsia="hr-HR" w:val="en-GB"/>
              </w:rPr>
              <w:t xml:space="preserve">                  41.851,41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15.366,38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sz w:val="20"/>
                <w:szCs w:val="20"/>
                <w:lang w:eastAsia="hr-HR" w:val="en-GB"/>
              </w:rPr>
            </w:pPr>
            <w:r w:rsidRPr="003708C5">
              <w:rPr>
                <w:rFonts w:cs="Calibri" w:eastAsia="Times New Roman"/>
                <w:sz w:val="20"/>
                <w:szCs w:val="20"/>
                <w:lang w:eastAsia="hr-HR" w:val="en-GB"/>
              </w:rPr>
              <w:t xml:space="preserve">        26.485,03    </w:t>
            </w:r>
          </w:p>
        </w:tc>
      </w:tr>
      <w:tr w:rsidTr="003708C5" w:rsidR="003708C5" w:rsidRPr="003708C5">
        <w:trPr>
          <w:trHeight w:val="98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hAnsi="Calibri" w:ascii="Calibri"/>
                <w:sz w:val="20"/>
                <w:szCs w:val="20"/>
                <w:lang w:eastAsia="hr-HR" w:val="en-GB"/>
              </w:rPr>
            </w:pPr>
            <w:r w:rsidRPr="003708C5">
              <w:rPr>
                <w:rFonts w:cs="Calibri" w:eastAsia="Times New Roman" w:hAnsi="Calibri" w:ascii="Calibri"/>
                <w:sz w:val="20"/>
                <w:szCs w:val="20"/>
                <w:lang w:eastAsia="hr-HR" w:val="en-GB"/>
              </w:rPr>
              <w:t>126.</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w:eastAsia="Times New Roman" w:hAnsi="Calibri" w:ascii="Calibri"/>
                <w:color w:val="000000"/>
                <w:sz w:val="20"/>
                <w:szCs w:val="20"/>
                <w:lang w:eastAsia="hr-HR" w:val="en-GB"/>
              </w:rPr>
            </w:pPr>
            <w:r w:rsidRPr="003708C5">
              <w:rPr>
                <w:rFonts w:cs="Calibri" w:eastAsia="Times New Roman" w:hAnsi="Calibri" w:ascii="Calibri"/>
                <w:color w:val="000000"/>
                <w:sz w:val="20"/>
                <w:szCs w:val="20"/>
                <w:lang w:eastAsia="hr-HR" w:val="en-GB"/>
              </w:rPr>
              <w:t>MINISTARSTVO FINANCIJA POREZNA UPRAVA</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hAnsi="Calibri" w:ascii="Calibri"/>
                <w:color w:val="000000"/>
                <w:sz w:val="20"/>
                <w:szCs w:val="20"/>
                <w:lang w:eastAsia="hr-HR" w:val="en-GB"/>
              </w:rPr>
            </w:pPr>
            <w:r w:rsidRPr="003708C5">
              <w:rPr>
                <w:rFonts w:cs="Calibri" w:eastAsia="Times New Roman" w:hAnsi="Calibri" w:ascii="Calibri"/>
                <w:color w:val="000000"/>
                <w:sz w:val="20"/>
                <w:szCs w:val="20"/>
                <w:lang w:eastAsia="hr-HR" w:val="en-GB"/>
              </w:rPr>
              <w:t>18683136487</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w:eastAsia="Times New Roman" w:hAnsi="Calibri" w:ascii="Calibri"/>
                <w:color w:val="000000"/>
                <w:sz w:val="20"/>
                <w:szCs w:val="20"/>
                <w:lang w:eastAsia="hr-HR" w:val="en-GB"/>
              </w:rPr>
            </w:pPr>
            <w:r w:rsidRPr="003708C5">
              <w:rPr>
                <w:rFonts w:cs="Calibri" w:eastAsia="Times New Roman" w:hAnsi="Calibri" w:ascii="Calibri"/>
                <w:color w:val="000000"/>
                <w:sz w:val="20"/>
                <w:szCs w:val="20"/>
                <w:lang w:eastAsia="hr-HR" w:val="en-GB"/>
              </w:rPr>
              <w:t xml:space="preserve">Zagreb, </w:t>
            </w:r>
            <w:proofErr w:type="spellStart"/>
            <w:r w:rsidRPr="003708C5">
              <w:rPr>
                <w:rFonts w:cs="Calibri" w:eastAsia="Times New Roman" w:hAnsi="Calibri" w:ascii="Calibri"/>
                <w:color w:val="000000"/>
                <w:sz w:val="20"/>
                <w:szCs w:val="20"/>
                <w:lang w:eastAsia="hr-HR" w:val="en-GB"/>
              </w:rPr>
              <w:t>Boškovićeva</w:t>
            </w:r>
            <w:proofErr w:type="spellEnd"/>
            <w:r w:rsidRPr="003708C5">
              <w:rPr>
                <w:rFonts w:cs="Calibri" w:eastAsia="Times New Roman" w:hAnsi="Calibri" w:ascii="Calibri"/>
                <w:color w:val="000000"/>
                <w:sz w:val="20"/>
                <w:szCs w:val="20"/>
                <w:lang w:eastAsia="hr-HR" w:val="en-GB"/>
              </w:rPr>
              <w:t xml:space="preserve"> 5</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hAnsi="Calibri" w:ascii="Calibri"/>
                <w:sz w:val="20"/>
                <w:szCs w:val="20"/>
                <w:lang w:eastAsia="hr-HR" w:val="en-GB"/>
              </w:rPr>
            </w:pPr>
            <w:r w:rsidRPr="003708C5">
              <w:rPr>
                <w:rFonts w:cs="Calibri" w:eastAsia="Times New Roman" w:hAnsi="Calibri" w:ascii="Calibri"/>
                <w:sz w:val="20"/>
                <w:szCs w:val="20"/>
                <w:lang w:eastAsia="hr-HR" w:val="en-GB"/>
              </w:rPr>
              <w:t xml:space="preserve">             3.949.308,99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hAnsi="Calibri" w:ascii="Calibri"/>
                <w:sz w:val="20"/>
                <w:szCs w:val="20"/>
                <w:lang w:eastAsia="hr-HR" w:val="en-GB"/>
              </w:rPr>
            </w:pPr>
            <w:r w:rsidRPr="003708C5">
              <w:rPr>
                <w:rFonts w:cs="Calibri" w:eastAsia="Times New Roman" w:hAnsi="Calibri" w:ascii="Calibri"/>
                <w:sz w:val="20"/>
                <w:szCs w:val="20"/>
                <w:lang w:eastAsia="hr-HR" w:val="en-GB"/>
              </w:rPr>
              <w:t xml:space="preserve">      110.182,94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hAnsi="Calibri" w:ascii="Calibri"/>
                <w:sz w:val="20"/>
                <w:szCs w:val="20"/>
                <w:lang w:eastAsia="hr-HR" w:val="en-GB"/>
              </w:rPr>
            </w:pPr>
            <w:r w:rsidRPr="003708C5">
              <w:rPr>
                <w:rFonts w:cs="Calibri" w:eastAsia="Times New Roman" w:hAnsi="Calibri" w:ascii="Calibri"/>
                <w:sz w:val="20"/>
                <w:szCs w:val="20"/>
                <w:lang w:eastAsia="hr-HR" w:val="en-GB"/>
              </w:rPr>
              <w:t xml:space="preserve">   3.839.126,05    </w:t>
            </w:r>
          </w:p>
        </w:tc>
      </w:tr>
      <w:tr w:rsidTr="003708C5" w:rsidR="003708C5" w:rsidRPr="003708C5">
        <w:trPr>
          <w:trHeight w:val="980"/>
        </w:trPr>
        <w:tc>
          <w:tcPr>
            <w:tcW w:type="dxa" w:w="851"/>
            <w:tcBorders>
              <w:top w:val="nil"/>
              <w:left w:space="0" w:sz="4" w:color="auto" w:val="single"/>
              <w:bottom w:space="0" w:sz="4" w:color="auto" w:val="single"/>
              <w:right w:val="nil"/>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hAnsi="Calibri" w:ascii="Calibri"/>
                <w:sz w:val="20"/>
                <w:szCs w:val="20"/>
                <w:lang w:eastAsia="hr-HR" w:val="en-GB"/>
              </w:rPr>
            </w:pPr>
            <w:r w:rsidRPr="003708C5">
              <w:rPr>
                <w:rFonts w:cs="Calibri" w:eastAsia="Times New Roman" w:hAnsi="Calibri" w:ascii="Calibri"/>
                <w:sz w:val="20"/>
                <w:szCs w:val="20"/>
                <w:lang w:eastAsia="hr-HR" w:val="en-GB"/>
              </w:rPr>
              <w:t>127.</w:t>
            </w:r>
          </w:p>
        </w:tc>
        <w:tc>
          <w:tcPr>
            <w:tcW w:type="dxa" w:w="1843"/>
            <w:tcBorders>
              <w:top w:val="nil"/>
              <w:left w:space="0" w:sz="4" w:color="auto" w:val="single"/>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w:eastAsia="Times New Roman" w:hAnsi="Calibri" w:ascii="Calibri"/>
                <w:color w:val="000000"/>
                <w:sz w:val="20"/>
                <w:szCs w:val="20"/>
                <w:lang w:eastAsia="hr-HR" w:val="en-GB"/>
              </w:rPr>
            </w:pPr>
            <w:proofErr w:type="spellStart"/>
            <w:r w:rsidRPr="003708C5">
              <w:rPr>
                <w:rFonts w:cs="Calibri" w:eastAsia="Times New Roman" w:hAnsi="Calibri" w:ascii="Calibri"/>
                <w:color w:val="000000"/>
                <w:sz w:val="20"/>
                <w:szCs w:val="20"/>
                <w:lang w:eastAsia="hr-HR" w:val="en-GB"/>
              </w:rPr>
              <w:t>Agencija</w:t>
            </w:r>
            <w:proofErr w:type="spellEnd"/>
            <w:r w:rsidRPr="003708C5">
              <w:rPr>
                <w:rFonts w:cs="Calibri" w:eastAsia="Times New Roman" w:hAnsi="Calibri" w:ascii="Calibri"/>
                <w:color w:val="000000"/>
                <w:sz w:val="20"/>
                <w:szCs w:val="20"/>
                <w:lang w:eastAsia="hr-HR" w:val="en-GB"/>
              </w:rPr>
              <w:t xml:space="preserve"> </w:t>
            </w:r>
            <w:proofErr w:type="spellStart"/>
            <w:r w:rsidRPr="003708C5">
              <w:rPr>
                <w:rFonts w:cs="Calibri" w:eastAsia="Times New Roman" w:hAnsi="Calibri" w:ascii="Calibri"/>
                <w:color w:val="000000"/>
                <w:sz w:val="20"/>
                <w:szCs w:val="20"/>
                <w:lang w:eastAsia="hr-HR" w:val="en-GB"/>
              </w:rPr>
              <w:t>za</w:t>
            </w:r>
            <w:proofErr w:type="spellEnd"/>
            <w:r w:rsidRPr="003708C5">
              <w:rPr>
                <w:rFonts w:cs="Calibri" w:eastAsia="Times New Roman" w:hAnsi="Calibri" w:ascii="Calibri"/>
                <w:color w:val="000000"/>
                <w:sz w:val="20"/>
                <w:szCs w:val="20"/>
                <w:lang w:eastAsia="hr-HR" w:val="en-GB"/>
              </w:rPr>
              <w:t xml:space="preserve"> </w:t>
            </w:r>
            <w:proofErr w:type="spellStart"/>
            <w:r w:rsidRPr="003708C5">
              <w:rPr>
                <w:rFonts w:cs="Calibri" w:eastAsia="Times New Roman" w:hAnsi="Calibri" w:ascii="Calibri"/>
                <w:color w:val="000000"/>
                <w:sz w:val="20"/>
                <w:szCs w:val="20"/>
                <w:lang w:eastAsia="hr-HR" w:val="en-GB"/>
              </w:rPr>
              <w:t>osiguranje</w:t>
            </w:r>
            <w:proofErr w:type="spellEnd"/>
            <w:r w:rsidRPr="003708C5">
              <w:rPr>
                <w:rFonts w:cs="Calibri" w:eastAsia="Times New Roman" w:hAnsi="Calibri" w:ascii="Calibri"/>
                <w:color w:val="000000"/>
                <w:sz w:val="20"/>
                <w:szCs w:val="20"/>
                <w:lang w:eastAsia="hr-HR" w:val="en-GB"/>
              </w:rPr>
              <w:t xml:space="preserve"> </w:t>
            </w:r>
            <w:proofErr w:type="spellStart"/>
            <w:r w:rsidRPr="003708C5">
              <w:rPr>
                <w:rFonts w:cs="Calibri" w:eastAsia="Times New Roman" w:hAnsi="Calibri" w:ascii="Calibri"/>
                <w:color w:val="000000"/>
                <w:sz w:val="20"/>
                <w:szCs w:val="20"/>
                <w:lang w:eastAsia="hr-HR" w:val="en-GB"/>
              </w:rPr>
              <w:t>radničkih</w:t>
            </w:r>
            <w:proofErr w:type="spellEnd"/>
            <w:r w:rsidRPr="003708C5">
              <w:rPr>
                <w:rFonts w:cs="Calibri" w:eastAsia="Times New Roman" w:hAnsi="Calibri" w:ascii="Calibri"/>
                <w:color w:val="000000"/>
                <w:sz w:val="20"/>
                <w:szCs w:val="20"/>
                <w:lang w:eastAsia="hr-HR" w:val="en-GB"/>
              </w:rPr>
              <w:t xml:space="preserve"> </w:t>
            </w:r>
            <w:proofErr w:type="spellStart"/>
            <w:r w:rsidRPr="003708C5">
              <w:rPr>
                <w:rFonts w:cs="Calibri" w:eastAsia="Times New Roman" w:hAnsi="Calibri" w:ascii="Calibri"/>
                <w:color w:val="000000"/>
                <w:sz w:val="20"/>
                <w:szCs w:val="20"/>
                <w:lang w:eastAsia="hr-HR" w:val="en-GB"/>
              </w:rPr>
              <w:t>potraživanja</w:t>
            </w:r>
            <w:proofErr w:type="spellEnd"/>
            <w:r w:rsidRPr="003708C5">
              <w:rPr>
                <w:rFonts w:cs="Calibri" w:eastAsia="Times New Roman" w:hAnsi="Calibri" w:ascii="Calibri"/>
                <w:color w:val="000000"/>
                <w:sz w:val="20"/>
                <w:szCs w:val="20"/>
                <w:lang w:eastAsia="hr-HR" w:val="en-GB"/>
              </w:rPr>
              <w:t xml:space="preserve"> u </w:t>
            </w:r>
            <w:proofErr w:type="spellStart"/>
            <w:r w:rsidRPr="003708C5">
              <w:rPr>
                <w:rFonts w:cs="Calibri" w:eastAsia="Times New Roman" w:hAnsi="Calibri" w:ascii="Calibri"/>
                <w:color w:val="000000"/>
                <w:sz w:val="20"/>
                <w:szCs w:val="20"/>
                <w:lang w:eastAsia="hr-HR" w:val="en-GB"/>
              </w:rPr>
              <w:t>slučaju</w:t>
            </w:r>
            <w:proofErr w:type="spellEnd"/>
            <w:r w:rsidRPr="003708C5">
              <w:rPr>
                <w:rFonts w:cs="Calibri" w:eastAsia="Times New Roman" w:hAnsi="Calibri" w:ascii="Calibri"/>
                <w:color w:val="000000"/>
                <w:sz w:val="20"/>
                <w:szCs w:val="20"/>
                <w:lang w:eastAsia="hr-HR" w:val="en-GB"/>
              </w:rPr>
              <w:t xml:space="preserve"> </w:t>
            </w:r>
            <w:proofErr w:type="spellStart"/>
            <w:r w:rsidRPr="003708C5">
              <w:rPr>
                <w:rFonts w:cs="Calibri" w:eastAsia="Times New Roman" w:hAnsi="Calibri" w:ascii="Calibri"/>
                <w:color w:val="000000"/>
                <w:sz w:val="20"/>
                <w:szCs w:val="20"/>
                <w:lang w:eastAsia="hr-HR" w:val="en-GB"/>
              </w:rPr>
              <w:t>stečaja</w:t>
            </w:r>
            <w:proofErr w:type="spellEnd"/>
            <w:r w:rsidRPr="003708C5">
              <w:rPr>
                <w:rFonts w:cs="Calibri" w:eastAsia="Times New Roman" w:hAnsi="Calibri" w:ascii="Calibri"/>
                <w:color w:val="000000"/>
                <w:sz w:val="20"/>
                <w:szCs w:val="20"/>
                <w:lang w:eastAsia="hr-HR" w:val="en-GB"/>
              </w:rPr>
              <w:t xml:space="preserve"> </w:t>
            </w:r>
            <w:proofErr w:type="spellStart"/>
            <w:r w:rsidRPr="003708C5">
              <w:rPr>
                <w:rFonts w:cs="Calibri" w:eastAsia="Times New Roman" w:hAnsi="Calibri" w:ascii="Calibri"/>
                <w:color w:val="000000"/>
                <w:sz w:val="20"/>
                <w:szCs w:val="20"/>
                <w:lang w:eastAsia="hr-HR" w:val="en-GB"/>
              </w:rPr>
              <w:t>poslodavca</w:t>
            </w:r>
            <w:proofErr w:type="spellEnd"/>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center"/>
              <w:rPr>
                <w:rFonts w:cs="Calibri" w:eastAsia="Times New Roman" w:hAnsi="Calibri" w:ascii="Calibri"/>
                <w:color w:val="000000"/>
                <w:sz w:val="20"/>
                <w:szCs w:val="20"/>
                <w:lang w:eastAsia="hr-HR" w:val="en-GB"/>
              </w:rPr>
            </w:pPr>
            <w:r w:rsidRPr="003708C5">
              <w:rPr>
                <w:rFonts w:cs="Calibri" w:eastAsia="Times New Roman" w:hAnsi="Calibri" w:ascii="Calibri"/>
                <w:color w:val="000000"/>
                <w:sz w:val="20"/>
                <w:szCs w:val="20"/>
                <w:lang w:eastAsia="hr-HR" w:val="en-GB"/>
              </w:rPr>
              <w:t>04323472109</w:t>
            </w:r>
          </w:p>
        </w:tc>
        <w:tc>
          <w:tcPr>
            <w:tcW w:type="dxa" w:w="1701"/>
            <w:tcBorders>
              <w:top w:val="nil"/>
              <w:left w:val="nil"/>
              <w:bottom w:space="0" w:sz="4" w:color="auto" w:val="single"/>
              <w:right w:space="0" w:sz="4" w:color="auto" w:val="single"/>
            </w:tcBorders>
            <w:vAlign w:val="center"/>
            <w:hideMark/>
          </w:tcPr>
          <w:p w:rsidRDefault="003708C5" w:rsidP="003708C5" w:rsidR="003708C5" w:rsidRPr="003708C5">
            <w:pPr>
              <w:overflowPunct w:val="false"/>
              <w:autoSpaceDE w:val="false"/>
              <w:autoSpaceDN w:val="false"/>
              <w:adjustRightInd w:val="false"/>
              <w:spacing w:after="0"/>
              <w:rPr>
                <w:rFonts w:cs="Calibri" w:eastAsia="Times New Roman" w:hAnsi="Calibri" w:ascii="Calibri"/>
                <w:color w:val="000000"/>
                <w:sz w:val="20"/>
                <w:szCs w:val="20"/>
                <w:lang w:eastAsia="hr-HR" w:val="en-GB"/>
              </w:rPr>
            </w:pPr>
            <w:r w:rsidRPr="003708C5">
              <w:rPr>
                <w:rFonts w:cs="Calibri" w:eastAsia="Times New Roman" w:hAnsi="Calibri" w:ascii="Calibri"/>
                <w:color w:val="000000"/>
                <w:sz w:val="20"/>
                <w:szCs w:val="20"/>
                <w:lang w:eastAsia="hr-HR" w:val="en-GB"/>
              </w:rPr>
              <w:t xml:space="preserve">Zagreb, </w:t>
            </w:r>
            <w:proofErr w:type="spellStart"/>
            <w:r w:rsidRPr="003708C5">
              <w:rPr>
                <w:rFonts w:cs="Calibri" w:eastAsia="Times New Roman" w:hAnsi="Calibri" w:ascii="Calibri"/>
                <w:color w:val="000000"/>
                <w:sz w:val="20"/>
                <w:szCs w:val="20"/>
                <w:lang w:eastAsia="hr-HR" w:val="en-GB"/>
              </w:rPr>
              <w:t>Frankopanska</w:t>
            </w:r>
            <w:proofErr w:type="spellEnd"/>
            <w:r w:rsidRPr="003708C5">
              <w:rPr>
                <w:rFonts w:cs="Calibri" w:eastAsia="Times New Roman" w:hAnsi="Calibri" w:ascii="Calibri"/>
                <w:color w:val="000000"/>
                <w:sz w:val="20"/>
                <w:szCs w:val="20"/>
                <w:lang w:eastAsia="hr-HR" w:val="en-GB"/>
              </w:rPr>
              <w:t xml:space="preserve"> 11</w:t>
            </w:r>
          </w:p>
        </w:tc>
        <w:tc>
          <w:tcPr>
            <w:tcW w:type="dxa" w:w="1276"/>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hAnsi="Calibri" w:ascii="Calibri"/>
                <w:sz w:val="20"/>
                <w:szCs w:val="20"/>
                <w:lang w:eastAsia="hr-HR" w:val="en-GB"/>
              </w:rPr>
            </w:pPr>
            <w:r w:rsidRPr="003708C5">
              <w:rPr>
                <w:rFonts w:cs="Calibri" w:eastAsia="Times New Roman" w:hAnsi="Calibri" w:ascii="Calibri"/>
                <w:sz w:val="20"/>
                <w:szCs w:val="20"/>
                <w:lang w:eastAsia="hr-HR" w:val="en-GB"/>
              </w:rPr>
              <w:t> </w:t>
            </w:r>
          </w:p>
        </w:tc>
        <w:tc>
          <w:tcPr>
            <w:tcW w:type="dxa" w:w="1418"/>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hAnsi="Calibri" w:ascii="Calibri"/>
                <w:sz w:val="20"/>
                <w:szCs w:val="20"/>
                <w:lang w:eastAsia="hr-HR" w:val="en-GB"/>
              </w:rPr>
            </w:pPr>
            <w:r w:rsidRPr="003708C5">
              <w:rPr>
                <w:rFonts w:cs="Calibri" w:eastAsia="Times New Roman" w:hAnsi="Calibri" w:ascii="Calibri"/>
                <w:sz w:val="20"/>
                <w:szCs w:val="20"/>
                <w:lang w:eastAsia="hr-HR" w:val="en-GB"/>
              </w:rPr>
              <w:t xml:space="preserve">                     -      </w:t>
            </w:r>
          </w:p>
        </w:tc>
        <w:tc>
          <w:tcPr>
            <w:tcW w:type="dxa" w:w="1417"/>
            <w:tcBorders>
              <w:top w:val="nil"/>
              <w:left w:val="nil"/>
              <w:bottom w:space="0" w:sz="4" w:color="auto" w:val="single"/>
              <w:right w:space="0" w:sz="4" w:color="auto" w:val="single"/>
            </w:tcBorders>
            <w:noWrap/>
            <w:vAlign w:val="center"/>
            <w:hideMark/>
          </w:tcPr>
          <w:p w:rsidRDefault="003708C5" w:rsidP="003708C5" w:rsidR="003708C5" w:rsidRPr="003708C5">
            <w:pPr>
              <w:overflowPunct w:val="false"/>
              <w:autoSpaceDE w:val="false"/>
              <w:autoSpaceDN w:val="false"/>
              <w:adjustRightInd w:val="false"/>
              <w:spacing w:after="0"/>
              <w:jc w:val="right"/>
              <w:rPr>
                <w:rFonts w:cs="Calibri" w:eastAsia="Times New Roman" w:hAnsi="Calibri" w:ascii="Calibri"/>
                <w:sz w:val="20"/>
                <w:szCs w:val="20"/>
                <w:lang w:eastAsia="hr-HR" w:val="en-GB"/>
              </w:rPr>
            </w:pPr>
            <w:r w:rsidRPr="003708C5">
              <w:rPr>
                <w:rFonts w:cs="Calibri" w:eastAsia="Times New Roman" w:hAnsi="Calibri" w:ascii="Calibri"/>
                <w:sz w:val="20"/>
                <w:szCs w:val="20"/>
                <w:lang w:eastAsia="hr-HR" w:val="en-GB"/>
              </w:rPr>
              <w:t xml:space="preserve">   1.299.277,31    </w:t>
            </w:r>
          </w:p>
        </w:tc>
      </w:tr>
    </w:tbl>
    <w:p w:rsidRDefault="003708C5" w:rsidP="003708C5" w:rsidR="003708C5" w:rsidRPr="003708C5">
      <w:pPr>
        <w:overflowPunct w:val="false"/>
        <w:autoSpaceDE w:val="false"/>
        <w:autoSpaceDN w:val="false"/>
        <w:adjustRightInd w:val="false"/>
        <w:spacing w:after="0"/>
        <w:jc w:val="both"/>
        <w:rPr>
          <w:rFonts w:cs="Times New Roman" w:eastAsia="Times New Roman"/>
          <w:noProof/>
          <w:lang w:eastAsia="hr-HR" w:val="en-GB"/>
        </w:rPr>
      </w:pPr>
      <w:bookmarkStart w:name="_GoBack" w:id="0"/>
      <w:bookmarkEnd w:id="0"/>
    </w:p>
    <w:p w:rsidRDefault="003708C5" w:rsidP="003708C5" w:rsidR="003708C5" w:rsidRPr="003708C5">
      <w:pPr>
        <w:overflowPunct w:val="false"/>
        <w:autoSpaceDE w:val="false"/>
        <w:autoSpaceDN w:val="false"/>
        <w:adjustRightInd w:val="false"/>
        <w:spacing w:after="0"/>
        <w:jc w:val="center"/>
        <w:rPr>
          <w:rFonts w:cs="Times New Roman" w:eastAsia="Times New Roman"/>
          <w:noProof/>
          <w:lang w:eastAsia="hr-HR" w:val="en-GB"/>
        </w:rPr>
      </w:pPr>
      <w:r w:rsidRPr="003708C5">
        <w:rPr>
          <w:rFonts w:cs="Times New Roman" w:eastAsia="Times New Roman"/>
          <w:noProof/>
          <w:lang w:eastAsia="hr-HR" w:val="en-GB"/>
        </w:rPr>
        <w:t>Obrazloženje</w:t>
      </w:r>
    </w:p>
    <w:p w:rsidRDefault="003708C5" w:rsidP="003708C5" w:rsidR="003708C5" w:rsidRPr="003708C5">
      <w:pPr>
        <w:overflowPunct w:val="false"/>
        <w:autoSpaceDE w:val="false"/>
        <w:autoSpaceDN w:val="false"/>
        <w:adjustRightInd w:val="false"/>
        <w:spacing w:after="0"/>
        <w:rPr>
          <w:rFonts w:cs="Times New Roman" w:eastAsia="Times New Roman"/>
          <w:b/>
          <w:lang w:eastAsia="hr-HR" w:val="en-GB"/>
        </w:rPr>
      </w:pPr>
    </w:p>
    <w:p w:rsidRDefault="003708C5" w:rsidP="003708C5" w:rsidR="003708C5" w:rsidRPr="003708C5">
      <w:pPr>
        <w:overflowPunct w:val="false"/>
        <w:autoSpaceDE w:val="false"/>
        <w:autoSpaceDN w:val="false"/>
        <w:adjustRightInd w:val="false"/>
        <w:spacing w:after="0"/>
        <w:ind w:firstLine="567" w:left="567"/>
        <w:jc w:val="both"/>
        <w:rPr>
          <w:rFonts w:cs="Times New Roman" w:eastAsia="Times New Roman"/>
          <w:lang w:eastAsia="hr-HR"/>
        </w:rPr>
      </w:pPr>
      <w:r w:rsidRPr="003708C5">
        <w:rPr>
          <w:rFonts w:cs="Times New Roman" w:eastAsia="Times New Roman"/>
          <w:lang w:eastAsia="hr-HR"/>
        </w:rPr>
        <w:t xml:space="preserve">Podnescima od 29. rujna 2016. i 17. listopada 2016. Agencija za osiguranje radničkih potraživanja u slučaju stečaja poslodavca, Zagreb, </w:t>
      </w:r>
      <w:proofErr w:type="spellStart"/>
      <w:r w:rsidRPr="003708C5">
        <w:rPr>
          <w:rFonts w:cs="Times New Roman" w:eastAsia="Times New Roman"/>
          <w:lang w:eastAsia="hr-HR"/>
        </w:rPr>
        <w:t>Frankopanska</w:t>
      </w:r>
      <w:proofErr w:type="spellEnd"/>
      <w:r w:rsidRPr="003708C5">
        <w:rPr>
          <w:rFonts w:cs="Times New Roman" w:eastAsia="Times New Roman"/>
          <w:lang w:eastAsia="hr-HR"/>
        </w:rPr>
        <w:t xml:space="preserve"> 11, </w:t>
      </w:r>
      <w:r w:rsidRPr="003708C5">
        <w:rPr>
          <w:rFonts w:cs="Times New Roman" w:eastAsia="Times New Roman"/>
          <w:lang w:eastAsia="hr-HR"/>
        </w:rPr>
        <w:lastRenderedPageBreak/>
        <w:t>izvijestila je ovaj sud da je temeljem izvršnih rješenja u upravnom postupku izvršila uplate osiguranih radničkih potraživanja, za vjerovnike I višeg isplatnog reda navedene u popisu, u ukupnom iznosu od 1.299.277,31 kn. Agencija je predložila da sud izvrši ispravak tablice ispitanih tražbina te utvrdi postojanje tražbine Agencije u iznosu od ukupno 1.299.277,31 kn.</w:t>
      </w:r>
    </w:p>
    <w:p w:rsidRDefault="003708C5" w:rsidP="003708C5" w:rsidR="003708C5" w:rsidRPr="003708C5">
      <w:pPr>
        <w:overflowPunct w:val="false"/>
        <w:autoSpaceDE w:val="false"/>
        <w:autoSpaceDN w:val="false"/>
        <w:adjustRightInd w:val="false"/>
        <w:spacing w:after="0"/>
        <w:ind w:firstLine="567" w:left="567"/>
        <w:jc w:val="both"/>
        <w:rPr>
          <w:rFonts w:cs="Times New Roman" w:eastAsia="Times New Roman"/>
          <w:lang w:eastAsia="hr-HR"/>
        </w:rPr>
      </w:pPr>
      <w:r w:rsidRPr="003708C5">
        <w:rPr>
          <w:rFonts w:cs="Times New Roman" w:eastAsia="Times New Roman"/>
          <w:lang w:eastAsia="hr-HR"/>
        </w:rPr>
        <w:t xml:space="preserve">Podneskom od 25. studenog 2016. stečajni upravitelj potvrdio je navode Agencije, a te navode potvrđuju i dostavljeni dokazi – rješenja o utvrđenom pravu na isplatu potraživanja i potvrde o zaprimljenoj uplati (list 592-668, 693-694).  </w:t>
      </w:r>
    </w:p>
    <w:p w:rsidRDefault="003708C5" w:rsidP="003708C5" w:rsidR="003708C5" w:rsidRPr="003708C5">
      <w:pPr>
        <w:overflowPunct w:val="false"/>
        <w:autoSpaceDE w:val="false"/>
        <w:autoSpaceDN w:val="false"/>
        <w:adjustRightInd w:val="false"/>
        <w:spacing w:after="0"/>
        <w:ind w:firstLine="567" w:left="567"/>
        <w:jc w:val="both"/>
        <w:rPr>
          <w:rFonts w:cs="Times New Roman" w:eastAsia="Times New Roman"/>
          <w:lang w:eastAsia="hr-HR"/>
        </w:rPr>
      </w:pPr>
    </w:p>
    <w:p w:rsidRDefault="003708C5" w:rsidP="003708C5" w:rsidR="003708C5" w:rsidRPr="003708C5">
      <w:pPr>
        <w:overflowPunct w:val="false"/>
        <w:autoSpaceDE w:val="false"/>
        <w:autoSpaceDN w:val="false"/>
        <w:adjustRightInd w:val="false"/>
        <w:spacing w:after="0"/>
        <w:ind w:firstLine="567" w:left="567"/>
        <w:jc w:val="both"/>
        <w:rPr>
          <w:rFonts w:cs="Times New Roman" w:eastAsia="Times New Roman"/>
          <w:lang w:eastAsia="hr-HR"/>
        </w:rPr>
      </w:pPr>
      <w:r w:rsidRPr="003708C5">
        <w:rPr>
          <w:rFonts w:cs="Times New Roman" w:eastAsia="Times New Roman"/>
          <w:lang w:eastAsia="hr-HR"/>
        </w:rPr>
        <w:t xml:space="preserve">Temeljem čl.21. Zakona o osiguranju potraživanja radnika u slučaju stečaja poslodavca ("Narodne novine" broj 86/08, 80/13 i 82/15), na Agenciju su s danom isplate prešla sva procesna prava stečajnih vjerovnika te je u odnosu na radnike kojima je potraživanje djelomično podmireno izvršen ispravak utvrđenih iznosa tražbine, a Agencija je utvrđena stečajnim vjerovnikom I višeg isplatnog reda za ukupan iznos potraživanja od 1.299.277,31 kn. </w:t>
      </w: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rPr>
      </w:pPr>
    </w:p>
    <w:p w:rsidRDefault="003708C5" w:rsidP="003708C5" w:rsidR="003708C5" w:rsidRPr="003708C5">
      <w:pPr>
        <w:overflowPunct w:val="false"/>
        <w:autoSpaceDE w:val="false"/>
        <w:autoSpaceDN w:val="false"/>
        <w:adjustRightInd w:val="false"/>
        <w:spacing w:after="0"/>
        <w:jc w:val="center"/>
        <w:rPr>
          <w:rFonts w:cs="Times New Roman" w:eastAsia="Times New Roman"/>
          <w:noProof/>
          <w:lang w:eastAsia="hr-HR" w:val="en-GB"/>
        </w:rPr>
      </w:pPr>
      <w:r w:rsidRPr="003708C5">
        <w:rPr>
          <w:rFonts w:cs="Times New Roman" w:eastAsia="Times New Roman"/>
          <w:noProof/>
          <w:lang w:eastAsia="hr-HR" w:val="en-GB"/>
        </w:rPr>
        <w:t>U Bjelovaru, 14. veljače 2017.</w:t>
      </w: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val="en-GB"/>
        </w:rPr>
      </w:pP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val="en-GB"/>
        </w:rPr>
      </w:pPr>
      <w:r w:rsidRPr="003708C5">
        <w:rPr>
          <w:rFonts w:cs="Times New Roman" w:eastAsia="Times New Roman"/>
          <w:noProof/>
          <w:lang w:eastAsia="hr-HR" w:val="en-GB"/>
        </w:rPr>
        <w:t xml:space="preserve">                                                                                      STEČAJNI SUDAC</w:t>
      </w:r>
    </w:p>
    <w:p w:rsidRDefault="003708C5" w:rsidP="003708C5" w:rsidR="003708C5" w:rsidRPr="003708C5">
      <w:pPr>
        <w:tabs>
          <w:tab w:pos="4678" w:val="left"/>
        </w:tabs>
        <w:overflowPunct w:val="false"/>
        <w:autoSpaceDE w:val="false"/>
        <w:autoSpaceDN w:val="false"/>
        <w:adjustRightInd w:val="false"/>
        <w:spacing w:after="0"/>
        <w:ind w:left="4678"/>
        <w:rPr>
          <w:rFonts w:cs="Times New Roman" w:eastAsia="Times New Roman"/>
          <w:noProof/>
          <w:lang w:eastAsia="hr-HR" w:val="en-GB"/>
        </w:rPr>
      </w:pPr>
      <w:r w:rsidRPr="003708C5">
        <w:rPr>
          <w:rFonts w:cs="Times New Roman" w:eastAsia="Times New Roman"/>
          <w:noProof/>
          <w:lang w:eastAsia="hr-HR" w:val="en-GB"/>
        </w:rPr>
        <w:t>MARIJA PETRINA KUBICA v.r.</w:t>
      </w:r>
    </w:p>
    <w:p w:rsidRDefault="003708C5" w:rsidP="003708C5" w:rsidR="003708C5" w:rsidRPr="003708C5">
      <w:pPr>
        <w:tabs>
          <w:tab w:pos="4678" w:val="left"/>
        </w:tabs>
        <w:overflowPunct w:val="false"/>
        <w:autoSpaceDE w:val="false"/>
        <w:autoSpaceDN w:val="false"/>
        <w:adjustRightInd w:val="false"/>
        <w:spacing w:after="0"/>
        <w:ind w:left="4678"/>
        <w:rPr>
          <w:rFonts w:cs="Times New Roman" w:eastAsia="Times New Roman"/>
          <w:noProof/>
          <w:lang w:eastAsia="hr-HR" w:val="en-GB"/>
        </w:rPr>
      </w:pPr>
    </w:p>
    <w:p w:rsidRDefault="003708C5" w:rsidP="003708C5" w:rsidR="003708C5" w:rsidRPr="003708C5">
      <w:pPr>
        <w:tabs>
          <w:tab w:pos="4678" w:val="left"/>
        </w:tabs>
        <w:overflowPunct w:val="false"/>
        <w:autoSpaceDE w:val="false"/>
        <w:autoSpaceDN w:val="false"/>
        <w:adjustRightInd w:val="false"/>
        <w:spacing w:after="0"/>
        <w:ind w:left="4678"/>
        <w:rPr>
          <w:rFonts w:cs="Times New Roman" w:eastAsia="Times New Roman"/>
          <w:noProof/>
          <w:szCs w:val="20"/>
          <w:lang w:eastAsia="hr-HR"/>
        </w:rPr>
      </w:pPr>
      <w:r>
        <w:rPr>
          <w:rFonts w:cs="Times New Roman" w:eastAsia="Times New Roman"/>
          <w:noProof/>
          <w:szCs w:val="20"/>
          <w:lang w:eastAsia="hr-HR"/>
        </w:rPr>
        <w:t xml:space="preserve">         </w:t>
      </w:r>
      <w:r w:rsidRPr="003708C5">
        <w:rPr>
          <w:rFonts w:cs="Times New Roman" w:eastAsia="Times New Roman"/>
          <w:noProof/>
          <w:szCs w:val="20"/>
          <w:lang w:eastAsia="hr-HR"/>
        </w:rPr>
        <w:t>Za točnost otpravka-</w:t>
      </w:r>
    </w:p>
    <w:p w:rsidRDefault="003708C5" w:rsidP="003708C5" w:rsidR="003708C5" w:rsidRPr="003708C5">
      <w:pPr>
        <w:tabs>
          <w:tab w:pos="4678" w:val="left"/>
        </w:tabs>
        <w:overflowPunct w:val="false"/>
        <w:autoSpaceDE w:val="false"/>
        <w:autoSpaceDN w:val="false"/>
        <w:adjustRightInd w:val="false"/>
        <w:spacing w:after="0"/>
        <w:ind w:left="4678"/>
        <w:rPr>
          <w:rFonts w:cs="Times New Roman" w:eastAsia="Times New Roman"/>
          <w:noProof/>
          <w:szCs w:val="20"/>
          <w:lang w:eastAsia="hr-HR"/>
        </w:rPr>
      </w:pPr>
      <w:r>
        <w:rPr>
          <w:rFonts w:cs="Times New Roman" w:eastAsia="Times New Roman"/>
          <w:noProof/>
          <w:szCs w:val="20"/>
          <w:lang w:eastAsia="hr-HR"/>
        </w:rPr>
        <w:t xml:space="preserve">         </w:t>
      </w:r>
      <w:r w:rsidRPr="003708C5">
        <w:rPr>
          <w:rFonts w:cs="Times New Roman" w:eastAsia="Times New Roman"/>
          <w:noProof/>
          <w:szCs w:val="20"/>
          <w:lang w:eastAsia="hr-HR"/>
        </w:rPr>
        <w:t>ovlašteni službenik</w:t>
      </w:r>
    </w:p>
    <w:p w:rsidRDefault="003708C5" w:rsidP="003708C5" w:rsidR="003708C5" w:rsidRPr="003708C5">
      <w:pPr>
        <w:tabs>
          <w:tab w:pos="4678" w:val="left"/>
        </w:tabs>
        <w:overflowPunct w:val="false"/>
        <w:autoSpaceDE w:val="false"/>
        <w:autoSpaceDN w:val="false"/>
        <w:adjustRightInd w:val="false"/>
        <w:spacing w:after="0"/>
        <w:ind w:left="4678"/>
        <w:rPr>
          <w:rFonts w:cs="Times New Roman" w:eastAsia="Times New Roman"/>
          <w:noProof/>
          <w:szCs w:val="20"/>
          <w:lang w:eastAsia="hr-HR"/>
        </w:rPr>
      </w:pPr>
      <w:r w:rsidRPr="003708C5">
        <w:rPr>
          <w:rFonts w:cs="Times New Roman" w:eastAsia="Times New Roman"/>
          <w:noProof/>
          <w:szCs w:val="20"/>
          <w:lang w:eastAsia="hr-HR"/>
        </w:rPr>
        <w:t xml:space="preserve">   </w:t>
      </w:r>
      <w:r>
        <w:rPr>
          <w:rFonts w:cs="Times New Roman" w:eastAsia="Times New Roman"/>
          <w:noProof/>
          <w:szCs w:val="20"/>
          <w:lang w:eastAsia="hr-HR"/>
        </w:rPr>
        <w:t xml:space="preserve">        </w:t>
      </w:r>
      <w:r w:rsidRPr="003708C5">
        <w:rPr>
          <w:rFonts w:cs="Times New Roman" w:eastAsia="Times New Roman"/>
          <w:noProof/>
          <w:szCs w:val="20"/>
          <w:lang w:eastAsia="hr-HR"/>
        </w:rPr>
        <w:t xml:space="preserve">   Željka Vitez</w:t>
      </w: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val="en-GB"/>
        </w:rPr>
      </w:pP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val="en-GB"/>
        </w:rPr>
      </w:pPr>
    </w:p>
    <w:p w:rsidRDefault="003708C5" w:rsidP="003708C5" w:rsidR="003708C5" w:rsidRPr="003708C5">
      <w:pPr>
        <w:overflowPunct w:val="false"/>
        <w:autoSpaceDE w:val="false"/>
        <w:autoSpaceDN w:val="false"/>
        <w:adjustRightInd w:val="false"/>
        <w:spacing w:after="0"/>
        <w:rPr>
          <w:rFonts w:cs="Times New Roman" w:eastAsia="Times New Roman"/>
          <w:noProof/>
          <w:lang w:eastAsia="hr-HR" w:val="en-GB"/>
        </w:rPr>
      </w:pPr>
    </w:p>
    <w:p w:rsidRDefault="003708C5" w:rsidP="003708C5" w:rsidR="003708C5" w:rsidRPr="003708C5">
      <w:pPr>
        <w:overflowPunct w:val="false"/>
        <w:autoSpaceDE w:val="false"/>
        <w:autoSpaceDN w:val="false"/>
        <w:adjustRightInd w:val="false"/>
        <w:spacing w:after="0"/>
        <w:jc w:val="both"/>
        <w:rPr>
          <w:rFonts w:cs="Times New Roman" w:eastAsia="Times New Roman"/>
          <w:szCs w:val="20"/>
          <w:lang w:eastAsia="hr-HR"/>
        </w:rPr>
      </w:pPr>
      <w:r w:rsidRPr="003708C5">
        <w:rPr>
          <w:rFonts w:cs="Times New Roman" w:eastAsia="Times New Roman"/>
          <w:szCs w:val="20"/>
          <w:lang w:eastAsia="hr-HR"/>
        </w:rPr>
        <w:t>POUKA O PRAVNOM LIJEKU: Protiv ovog rješenja može se podnijeti žalba u roku od 8 dana od dostave rješenja, na Visoki trgovački sud RH u Zagrebu, a putem ovoga suda (čl.19. st.1. i 2. Stečajnog zakona). Dostava se smatra obavljenom istekom osmog dana od dana objave ovog rješenja na e-oglasnoj ploči suda (čl.12. st.1. Stečajnog zakona). Žalba se podnosi u tri primjerka.</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C5"/>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3708C5"/>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3708C5"/>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348058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St-72/2016-41</izvorni_sadrzaj>
    <derivirana_varijabla naziv="DomainObject.Oznaka_1">St-72/2016-41</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izvorni_sadrzaj>
    <derivirana_varijabla naziv="DomainObject.Predmet.Broj_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veljače 2016.</izvorni_sadrzaj>
    <derivirana_varijabla naziv="DomainObject.Predmet.DatumOsnivanja_1">4.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St-72/2016</izvorni_sadrzaj>
    <derivirana_varijabla naziv="DomainObject.Predmet.OznakaBroj_1">St-72/2016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FINAG d.d. Industrija građevnog materijala, Garešnica zastupanog po punomoćniku Marin Draženović; Marina Lacković</izvorni_sadrzaj>
    <derivirana_varijabla naziv="DomainObject.Predmet.ProtustrankaFormated_1">  FINAG d.d. Industrija građevnog materijala, Garešnica zastupanog po punomoćniku Marin Draženović; Marina Lacković</derivirana_varijabla>
  </DomainObject.Predmet.ProtustrankaFormated>
  <DomainObject.Predmet.ProtustrankaFormatedOIB>
    <izvorni_sadrzaj>  FINAG d.d. Industrija građevnog materijala, Garešnica, OIB 97667432680 zastupanog po punomoćniku Marin Draženović; Marina Lacković</izvorni_sadrzaj>
    <derivirana_varijabla naziv="DomainObject.Predmet.ProtustrankaFormatedOIB_1">  FINAG d.d. Industrija građevnog materijala, Garešnica, OIB 97667432680 zastupanog po punomoćniku Marin Draženović; Marina Lacković</derivirana_varijabla>
  </DomainObject.Predmet.ProtustrankaFormatedOIB>
  <DomainObject.Predmet.ProtustrankaFormatedWithAdress>
    <izvorni_sadrzaj> FINAG d.d. Industrija građevnog materijala, Garešnica, Petra Svačića/bb, 43280 Garešnica zastupanog po punomoćniku Marin Draženović; Marina Lacković</izvorni_sadrzaj>
    <derivirana_varijabla naziv="DomainObject.Predmet.ProtustrankaFormatedWithAdress_1"> FINAG d.d. Industrija građevnog materijala, Garešnica, Petra Svačića/bb, 43280 Garešnica zastupanog po punomoćniku Marin Draženović; Marina Lacković</derivirana_varijabla>
  </DomainObject.Predmet.ProtustrankaFormatedWithAdress>
  <DomainObject.Predmet.ProtustrankaFormatedWithAdressOIB>
    <izvorni_sadrzaj> FINAG d.d. Industrija građevnog materijala, Garešnica, OIB 97667432680, Petra Svačića/bb, 43280 Garešnica zastupanog po punomoćniku Marin Draženović; Marina Lacković</izvorni_sadrzaj>
    <derivirana_varijabla naziv="DomainObject.Predmet.ProtustrankaFormatedWithAdressOIB_1"> FINAG d.d. Industrija građevnog materijala, Garešnica, OIB 97667432680, Petra Svačića/bb, 43280 Garešnica zastupanog po punomoćniku Marin Draženović; Marina Lacković</derivirana_varijabla>
  </DomainObject.Predmet.ProtustrankaFormatedWithAdressOIB>
  <DomainObject.Predmet.ProtustrankaWithAdress>
    <izvorni_sadrzaj>FINAG d.d. Industrija građevnog materijala, Garešnica Petra Svačića/bb, 43280 Garešnica</izvorni_sadrzaj>
    <derivirana_varijabla naziv="DomainObject.Predmet.ProtustrankaWithAdress_1">FINAG d.d. Industrija građevnog materijala, Garešnica Petra Svačića/bb, 43280 Garešnica</derivirana_varijabla>
  </DomainObject.Predmet.ProtustrankaWithAdress>
  <DomainObject.Predmet.ProtustrankaWithAdressOIB>
    <izvorni_sadrzaj>FINAG d.d. Industrija građevnog materijala, Garešnica, OIB 97667432680, Petra Svačića/bb, 43280 Garešnica</izvorni_sadrzaj>
    <derivirana_varijabla naziv="DomainObject.Predmet.ProtustrankaWithAdressOIB_1">FINAG d.d. Industrija građevnog materijala, Garešnica, OIB 97667432680, Petra Svačića/bb, 43280 Garešnica</derivirana_varijabla>
  </DomainObject.Predmet.ProtustrankaWithAdressOIB>
  <DomainObject.Predmet.ProtustrankaNazivFormated>
    <izvorni_sadrzaj>FINAG d.d. Industrija građevnog materijala, Garešnica</izvorni_sadrzaj>
    <derivirana_varijabla naziv="DomainObject.Predmet.ProtustrankaNazivFormated_1">FINAG d.d. Industrija građevnog materijala, Garešnica</derivirana_varijabla>
  </DomainObject.Predmet.ProtustrankaNazivFormated>
  <DomainObject.Predmet.ProtustrankaNazivFormatedOIB>
    <izvorni_sadrzaj>FINAG d.d. Industrija građevnog materijala, Garešnica, OIB 97667432680</izvorni_sadrzaj>
    <derivirana_varijabla naziv="DomainObject.Predmet.ProtustrankaNazivFormatedOIB_1">FINAG d.d. Industrija građevnog materijala, Garešnica, OIB 97667432680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izvorni_sadrzaj>
    <derivirana_varijabla naziv="DomainObject.Predmet.StrankaFormated_1">  MILAN KONJEVIĆ zastupanog po punomoćniku BOŽICA JUREC, dipl. iur.; JOSIP SABOLIĆ zastupanog po punomoćniku BOŽICA JUREC, dipl. iur.; OLIVER ŠOLAJA zastupanog po punomoćniku BOŽICA JUREC, dipl. iur.; ŽELJKO VLAJNIĆ zastupanog po punomoćniku BOŽICA JUREC, dipl. iur.; MILAN RAJČEVIĆ zastupanog po punomoćniku BOŽICA JUREC, dipl. iur.; JOSIP STANKOVIĆ zastupanog po punomoćniku BOŽICA JUREC, dipl. iur.; MARICA BANIĆ zastupanog po punomoćniku BOŽICA JUREC, dipl. iur.; MARINA BERTOVIĆ zastupanog po punomoćniku BOŽICA JUREC, dipl. iur.; JOSIP KAPAN zastupanog po punomoćniku BOŽICA JUREC, dipl. iur.; IVICA POPOVIĆ zastupanog po punomoćniku BOŽICA JUREC, dipl. iur.; VLADO LEVAR zastupanog po punomoćniku BOŽICA JUREC, dipl. iur.; JOCO RIJETKOVIĆ zastupanog po punomoćniku BOŽICA JUREC, dipl. iur.; MAKSO JURATOVAC zastupanog po punomoćniku BOŽICA JUREC, dipl. iur.; GORAN HUNDIĆ zastupanog po punomoćniku BOŽICA JUREC, dipl. iur.; MILAN BADANJAK zastupanog po punomoćniku BOŽICA JUREC, dipl. iur.; MIROSLAV GAGULA zastupanog po punomoćniku BOŽICA JUREC, dipl. iur.; JOSIP PETANOVIĆ zastupanog po punomoćniku BOŽICA JUREC, dipl. iur.; MARIJA CVITAŠ zastupanog po punomoćniku BOŽICA JUREC, dipl. iur.; DAVOR IVANČEVIĆ zastupanog po punomoćniku BOŽICA JUREC, dipl. iur.; MILKICA ĐURAŠIN zastupanog po punomoćniku BOŽICA JUREC, dipl. iur.; MILE PUKALO zastupanog po punomoćniku BOŽICA JUREC, dipl. iur.; JOSIP KOZARIĆ zastupanog po punomoćniku BOŽICA JUREC, dipl. iur.; SLAĐANA VRANEŠEVIĆ zastupanog po punomoćniku BOŽICA JUREC, dipl. iur.; STJEPAN KREĆI zastupanog po punomoćniku BOŽICA JUREC, dipl. iur.; ANKICA KATALENIĆ zastupanog po punomoćniku BOŽICA JUREC, dipl. iur.; ZLATKO GERENČIR zastupanog po punomoćniku BOŽICA JUREC, dipl. iur.; JOVANKA APFENTALER zastupanog po punomoćniku BOŽICA JUREC, dipl. iur.; ĐURĐICA ŠETIT zastupanog po punomoćniku BOŽICA JUREC, dipl. iur.; DUŠICA BRKIĆ zastupanog po punomoćniku BOŽICA JUREC, dipl. iur.; ZDRAVKO PLOHL zastupanog po punomoćniku BOŽICA JUREC, dipl. iur.; ROBERT ŽIBERT zastupanog po punomoćniku BOŽICA JUREC, dipl. iur.; SNJEŽANA GAZICA zastupanog po punomoćniku BOŽICA JUREC, dipl. iur.; DUŠANKA VUČINIĆ zastupanog po punomoćniku BOŽICA JUREC, dipl. iur.; SMILJANA MIŠKULIN zastupanog po punomoćniku BOŽICA JUREC, dipl. iur.; JAROSLAV VIŠEK zastupanog po punomoćniku BOŽICA JUREC, dipl. iur.; RADOMIR PETRIČEVIĆ zastupanog po punomoćniku BOŽICA JUREC, dipl. iur.; MARINKO JAKOVAC zastupanog po punomoćniku BOŽICA JUREC, dipl. iur.; BOŽIDAR LEMAIĆ zastupanog po punomoćniku BOŽICA JUREC, dipl. iur.</derivirana_varijabla>
  </DomainObject.Predmet.StrankaFormated>
  <DomainObject.Predmet.StrankaFormatedOIB>
    <izvorni_sadrzaj>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izvorni_sadrzaj>
    <derivirana_varijabla naziv="DomainObject.Predmet.StrankaFormatedOIB_1">  MILAN KONJEVIĆ, OIB 66930057537 zastupanog po punomoćniku BOŽICA JUREC, dipl. iur.; JOSIP SABOLIĆ, OIB 03748522445 zastupanog po punomoćniku BOŽICA JUREC, dipl. iur.; OLIVER ŠOLAJA, OIB 12217129580 zastupanog po punomoćniku BOŽICA JUREC, dipl. iur.; ŽELJKO VLAJNIĆ, OIB 23610219950 zastupanog po punomoćniku BOŽICA JUREC, dipl. iur.; MILAN RAJČEVIĆ, OIB 70039969060 zastupanog po punomoćniku BOŽICA JUREC, dipl. iur.; JOSIP STANKOVIĆ, OIB 79745398046 zastupanog po punomoćniku BOŽICA JUREC, dipl. iur.; MARICA BANIĆ, OIB 34587289931 zastupanog po punomoćniku BOŽICA JUREC, dipl. iur.; MARINA BERTOVIĆ, OIB 11469530277 zastupanog po punomoćniku BOŽICA JUREC, dipl. iur.; JOSIP KAPAN, OIB 24203853496 zastupanog po punomoćniku BOŽICA JUREC, dipl. iur.; IVICA POPOVIĆ, OIB 24591606549 zastupanog po punomoćniku BOŽICA JUREC, dipl. iur.; VLADO LEVAR, OIB 47549942632 zastupanog po punomoćniku BOŽICA JUREC, dipl. iur.; JOCO RIJETKOVIĆ, OIB 70676553765 zastupanog po punomoćniku BOŽICA JUREC, dipl. iur.; MAKSO JURATOVAC, OIB 34885903923 zastupanog po punomoćniku BOŽICA JUREC, dipl. iur.; GORAN HUNDIĆ, OIB 29951883752 zastupanog po punomoćniku BOŽICA JUREC, dipl. iur.; MILAN BADANJAK, OIB 00315806561 zastupanog po punomoćniku BOŽICA JUREC, dipl. iur.; MIROSLAV GAGULA, OIB 92957810445 zastupanog po punomoćniku BOŽICA JUREC, dipl. iur.; JOSIP PETANOVIĆ, OIB 82909654504 zastupanog po punomoćniku BOŽICA JUREC, dipl. iur.; MARIJA CVITAŠ, OIB 86366057144 zastupanog po punomoćniku BOŽICA JUREC, dipl. iur.; DAVOR IVANČEVIĆ, OIB 40564483350 zastupanog po punomoćniku BOŽICA JUREC, dipl. iur.; MILKICA ĐURAŠIN, OIB 20738357856 zastupanog po punomoćniku BOŽICA JUREC, dipl. iur.; MILE PUKALO, OIB 65462354545 zastupanog po punomoćniku BOŽICA JUREC, dipl. iur.; JOSIP KOZARIĆ, OIB 32256984695 zastupanog po punomoćniku BOŽICA JUREC, dipl. iur.; SLAĐANA VRANEŠEVIĆ, OIB 94125221554 zastupanog po punomoćniku BOŽICA JUREC, dipl. iur.; STJEPAN KREĆI, OIB 03607162297 zastupanog po punomoćniku BOŽICA JUREC, dipl. iur.; ANKICA KATALENIĆ, OIB 07822479697 zastupanog po punomoćniku BOŽICA JUREC, dipl. iur.; ZLATKO GERENČIR, OIB 35737599481 zastupanog po punomoćniku BOŽICA JUREC, dipl. iur.; JOVANKA APFENTALER, OIB 72269543771 zastupanog po punomoćniku BOŽICA JUREC, dipl. iur.; ĐURĐICA ŠETIT, OIB 01500864146 zastupanog po punomoćniku BOŽICA JUREC, dipl. iur.; DUŠICA BRKIĆ, OIB 96197681384 zastupanog po punomoćniku BOŽICA JUREC, dipl. iur.; ZDRAVKO PLOHL, OIB 91933740357 zastupanog po punomoćniku BOŽICA JUREC, dipl. iur.; ROBERT ŽIBERT, OIB 75759386227 zastupanog po punomoćniku BOŽICA JUREC, dipl. iur.; SNJEŽANA GAZICA, OIB 04131715441 zastupanog po punomoćniku BOŽICA JUREC, dipl. iur.; DUŠANKA VUČINIĆ, OIB 46029944611 zastupanog po punomoćniku BOŽICA JUREC, dipl. iur.; SMILJANA MIŠKULIN, OIB 76370539320 zastupanog po punomoćniku BOŽICA JUREC, dipl. iur.; JAROSLAV VIŠEK, OIB 38057372803 zastupanog po punomoćniku BOŽICA JUREC, dipl. iur.; RADOMIR PETRIČEVIĆ, OIB 10220307766 zastupanog po punomoćniku BOŽICA JUREC, dipl. iur.; MARINKO JAKOVAC, OIB 52360244991 zastupanog po punomoćniku BOŽICA JUREC, dipl. iur.; BOŽIDAR LEMAIĆ, OIB 80426209815 zastupanog po punomoćniku BOŽICA JUREC, dipl. iur.</derivirana_varijabla>
  </DomainObject.Predmet.StrankaFormatedOIB>
  <DomainObject.Predmet.StrankaFormatedWithAdress>
    <izvorni_sadrzaj>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izvorni_sadrzaj>
    <derivirana_varijabla naziv="DomainObject.Predmet.StrankaFormatedWithAdress_1"> MILAN KONJEVIĆ, M. Gupca 60, 43280 Garešnica zastupanog po punomoćniku BOŽICA JUREC, dipl. iur.; JOSIP SABOLIĆ, Bana Jelačića 26, 43280 Garešnica zastupanog po punomoćniku BOŽICA JUREC, dipl. iur.; OLIVER ŠOLAJA, Moslavačka 60, 43280 Garešnica zastupanog po punomoćniku BOŽICA JUREC, dipl. iur.; ŽELJKO VLAJNIĆ, Kapelica 177, 43280 Kapelica zastupanog po punomoćniku BOŽICA JUREC, dipl. iur.; MILAN RAJČEVIĆ, Kapelica 30, 43280 Kapelica zastupanog po punomoćniku BOŽICA JUREC, dipl. iur.; JOSIP STANKOVIĆ, Trg Hrvatskih branitelja 10, 43280 Garešnica zastupanog po punomoćniku BOŽICA JUREC, dipl. iur.; MARICA BANIĆ, M. Gupca 218, 43280 Garešnica zastupanog po punomoćniku BOŽICA JUREC, dipl. iur.; MARINA BERTOVIĆ, P. Svačića 83, 43280 Garešnica zastupanog po punomoćniku BOŽICA JUREC, dipl. iur.; JOSIP KAPAN, Radnička 28, 43280 Garešnica zastupanog po punomoćniku BOŽICA JUREC, dipl. iur.; IVICA POPOVIĆ, Ciglenica 68, 43280 Ciglenica zastupanog po punomoćniku BOŽICA JUREC, dipl. iur.; VLADO LEVAR, Ciglenica 98, 43280 Ciglenica zastupanog po punomoćniku BOŽICA JUREC, dipl. iur.; JOCO RIJETKOVIĆ, Moslavačka 62, 43280 Garešnica zastupanog po punomoćniku BOŽICA JUREC, dipl. iur.; MAKSO JURATOVAC, Gornji Uljanik 76, 43280 Gornji Uljanik zastupanog po punomoćniku BOŽICA JUREC, dipl. iur.; GORAN HUNDIĆ, Uljanički brijeg 1, 43280 Garešnica zastupanog po punomoćniku BOŽICA JUREC, dipl. iur.; MILAN BADANJAK, Kapelica 46, 43280 Kapelica zastupanog po punomoćniku BOŽICA JUREC, dipl. iur.; MIROSLAV GAGULA, Kolodvorska 35b, 43280 Garešnica zastupanog po punomoćniku BOŽICA JUREC, dipl. iur.; JOSIP PETANOVIĆ, Kapelica 119, 43280 Kapelica zastupanog po punomoćniku BOŽICA JUREC, dipl. iur.; MARIJA CVITAŠ, Bana Jelačića 73, 43280 Hrastovac zastupanog po punomoćniku BOŽICA JUREC, dipl. iur.; DAVOR IVANČEVIĆ, M. Gupca 171, 43280 Garešnica zastupanog po punomoćniku BOŽICA JUREC, dipl. iur.; MILKICA ĐURAŠIN, Bana Jelačića 4, 43280 Hrastovac zastupanog po punomoćniku BOŽICA JUREC, dipl. iur.; MILE PUKALO, Mali Pašijan 70, 43280 Mali Pašijan zastupanog po punomoćniku BOŽICA JUREC, dipl. iur.; JOSIP KOZARIĆ, Kapelica 12, 43280 Kapelica zastupanog po punomoćniku BOŽICA JUREC, dipl. iur.; SLAĐANA VRANEŠEVIĆ, Radnička 5, 43280 Garešnica zastupanog po punomoćniku BOŽICA JUREC, dipl. iur.; STJEPAN KREĆI, Trnovitica 33, 43280 Gornja Trnovitica zastupanog po punomoćniku BOŽICA JUREC, dipl. iur.; ANKICA KATALENIĆ, Kapelica 18, 43280 Kapelica zastupanog po punomoćniku BOŽICA JUREC, dipl. iur.; ZLATKO GERENČIR, Uljanik 56, 43280 Uljanik zastupanog po punomoćniku BOŽICA JUREC, dipl. iur.; JOVANKA APFENTALER, Moslavačka 17, 43280 Hercegovac zastupanog po punomoćniku BOŽICA JUREC, dipl. iur.; ĐURĐICA ŠETIT, Kapelica 144, 43280 Kapelica zastupanog po punomoćniku BOŽICA JUREC, dipl. iur.; DUŠICA BRKIĆ, Kralja Tvrtka 4, 43280 Garešnica zastupanog po punomoćniku BOŽICA JUREC, dipl. iur.; ZDRAVKO PLOHL, Kapelica 11, 43280 Kapelica zastupanog po punomoćniku BOŽICA JUREC, dipl. iur.; ROBERT ŽIBERT, Kapelica 178a, 43280 Kapelica zastupanog po punomoćniku BOŽICA JUREC, dipl. iur.; SNJEŽANA GAZICA, Moslavačka 42, 43280 Hercegovac zastupanog po punomoćniku BOŽICA JUREC, dipl. iur.; DUŠANKA VUČINIĆ, Graničarska 62a, 43280 Garešnica zastupanog po punomoćniku BOŽICA JUREC, dipl. iur.; SMILJANA MIŠKULIN, P. Svačića 26, 43280 Garešnica zastupanog po punomoćniku BOŽICA JUREC, dipl. iur.; JAROSLAV VIŠEK, Moslavačka 96a, 43280 Garešnica zastupanog po punomoćniku BOŽICA JUREC, dipl. iur.; RADOMIR PETRIČEVIĆ, S. Kolara 27, 43280 Garešnica zastupanog po punomoćniku BOŽICA JUREC, dipl. iur.; MARINKO JAKOVAC, M. Lovraka 12, 43280 Garešnica zastupanog po punomoćniku BOŽICA JUREC, dipl. iur.; BOŽIDAR LEMAIĆ, Ciglenica 30, 43280 Ciglenica zastupanog po punomoćniku BOŽICA JUREC, dipl. iur.</derivirana_varijabla>
  </DomainObject.Predmet.StrankaFormatedWithAdress>
  <DomainObject.Predmet.StrankaFormatedWithAdressOIB>
    <izvorni_sadrzaj>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izvorni_sadrzaj>
    <derivirana_varijabla naziv="DomainObject.Predmet.StrankaFormatedWithAdressOIB_1"> MILAN KONJEVIĆ, OIB 66930057537, M. Gupca 60, 43280 Garešnica zastupanog po punomoćniku BOŽICA JUREC, dipl. iur.; JOSIP SABOLIĆ, OIB 03748522445, Bana Jelačića 26, 43280 Garešnica zastupanog po punomoćniku BOŽICA JUREC, dipl. iur.; OLIVER ŠOLAJA, OIB 12217129580, Moslavačka 60, 43280 Garešnica zastupanog po punomoćniku BOŽICA JUREC, dipl. iur.; ŽELJKO VLAJNIĆ, OIB 23610219950, Kapelica 177, 43280 Kapelica zastupanog po punomoćniku BOŽICA JUREC, dipl. iur.; MILAN RAJČEVIĆ, OIB 70039969060, Kapelica 30, 43280 Kapelica zastupanog po punomoćniku BOŽICA JUREC, dipl. iur.; JOSIP STANKOVIĆ, OIB 79745398046, Trg Hrvatskih branitelja 10, 43280 Garešnica zastupanog po punomoćniku BOŽICA JUREC, dipl. iur.; MARICA BANIĆ, OIB 34587289931, M. Gupca 218, 43280 Garešnica zastupanog po punomoćniku BOŽICA JUREC, dipl. iur.; MARINA BERTOVIĆ, OIB 11469530277, P. Svačića 83, 43280 Garešnica zastupanog po punomoćniku BOŽICA JUREC, dipl. iur.; JOSIP KAPAN, OIB 24203853496, Radnička 28, 43280 Garešnica zastupanog po punomoćniku BOŽICA JUREC, dipl. iur.; IVICA POPOVIĆ, OIB 24591606549, Ciglenica 68, 43280 Ciglenica zastupanog po punomoćniku BOŽICA JUREC, dipl. iur.; VLADO LEVAR, OIB 47549942632, Ciglenica 98, 43280 Ciglenica zastupanog po punomoćniku BOŽICA JUREC, dipl. iur.; JOCO RIJETKOVIĆ, OIB 70676553765, Moslavačka 62, 43280 Garešnica zastupanog po punomoćniku BOŽICA JUREC, dipl. iur.; MAKSO JURATOVAC, OIB 34885903923, Gornji Uljanik 76, 43280 Gornji Uljanik zastupanog po punomoćniku BOŽICA JUREC, dipl. iur.; GORAN HUNDIĆ, OIB 29951883752, Uljanički brijeg 1, 43280 Garešnica zastupanog po punomoćniku BOŽICA JUREC, dipl. iur.; MILAN BADANJAK, OIB 00315806561, Kapelica 46, 43280 Kapelica zastupanog po punomoćniku BOŽICA JUREC, dipl. iur.; MIROSLAV GAGULA, OIB 92957810445, Kolodvorska 35b, 43280 Garešnica zastupanog po punomoćniku BOŽICA JUREC, dipl. iur.; JOSIP PETANOVIĆ, OIB 82909654504, Kapelica 119, 43280 Kapelica zastupanog po punomoćniku BOŽICA JUREC, dipl. iur.; MARIJA CVITAŠ, OIB 86366057144, Bana Jelačića 73, 43280 Hrastovac zastupanog po punomoćniku BOŽICA JUREC, dipl. iur.; DAVOR IVANČEVIĆ, OIB 40564483350, M. Gupca 171, 43280 Garešnica zastupanog po punomoćniku BOŽICA JUREC, dipl. iur.; MILKICA ĐURAŠIN, OIB 20738357856, Bana Jelačića 4, 43280 Hrastovac zastupanog po punomoćniku BOŽICA JUREC, dipl. iur.; MILE PUKALO, OIB 65462354545, Mali Pašijan 70, 43280 Mali Pašijan zastupanog po punomoćniku BOŽICA JUREC, dipl. iur.; JOSIP KOZARIĆ, OIB 32256984695, Kapelica 12, 43280 Kapelica zastupanog po punomoćniku BOŽICA JUREC, dipl. iur.; SLAĐANA VRANEŠEVIĆ, OIB 94125221554, Radnička 5, 43280 Garešnica zastupanog po punomoćniku BOŽICA JUREC, dipl. iur.; STJEPAN KREĆI, OIB 03607162297, Trnovitica 33, 43280 Gornja Trnovitica zastupanog po punomoćniku BOŽICA JUREC, dipl. iur.; ANKICA KATALENIĆ, OIB 07822479697, Kapelica 18, 43280 Kapelica zastupanog po punomoćniku BOŽICA JUREC, dipl. iur.; ZLATKO GERENČIR, OIB 35737599481, Uljanik 56, 43280 Uljanik zastupanog po punomoćniku BOŽICA JUREC, dipl. iur.; JOVANKA APFENTALER, OIB 72269543771, Moslavačka 17, 43280 Hercegovac zastupanog po punomoćniku BOŽICA JUREC, dipl. iur.; ĐURĐICA ŠETIT, OIB 01500864146, Kapelica 144, 43280 Kapelica zastupanog po punomoćniku BOŽICA JUREC, dipl. iur.; DUŠICA BRKIĆ, OIB 96197681384, Kralja Tvrtka 4, 43280 Garešnica zastupanog po punomoćniku BOŽICA JUREC, dipl. iur.; ZDRAVKO PLOHL, OIB 91933740357, Kapelica 11, 43280 Kapelica zastupanog po punomoćniku BOŽICA JUREC, dipl. iur.; ROBERT ŽIBERT, OIB 75759386227, Kapelica 178a, 43280 Kapelica zastupanog po punomoćniku BOŽICA JUREC, dipl. iur.; SNJEŽANA GAZICA, OIB 04131715441, Moslavačka 42, 43280 Hercegovac zastupanog po punomoćniku BOŽICA JUREC, dipl. iur.; DUŠANKA VUČINIĆ, OIB 46029944611, Graničarska 62a, 43280 Garešnica zastupanog po punomoćniku BOŽICA JUREC, dipl. iur.; SMILJANA MIŠKULIN, OIB 76370539320, P. Svačića 26, 43280 Garešnica zastupanog po punomoćniku BOŽICA JUREC, dipl. iur.; JAROSLAV VIŠEK, OIB 38057372803, Moslavačka 96a, 43280 Garešnica zastupanog po punomoćniku BOŽICA JUREC, dipl. iur.; RADOMIR PETRIČEVIĆ, OIB 10220307766, S. Kolara 27, 43280 Garešnica zastupanog po punomoćniku BOŽICA JUREC, dipl. iur.; MARINKO JAKOVAC, OIB 52360244991, M. Lovraka 12, 43280 Garešnica zastupanog po punomoćniku BOŽICA JUREC, dipl. iur.; BOŽIDAR LEMAIĆ, OIB 80426209815, Ciglenica 30, 43280 Ciglenica zastupanog po punomoćniku BOŽICA JUREC, dipl. iur.</derivirana_varijabla>
  </DomainObject.Predmet.StrankaFormatedWithAdressOIB>
  <DomainObject.Predmet.StrankaWithAdress>
    <izvorni_sadrzaj>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izvorni_sadrzaj>
    <derivirana_varijabla naziv="DomainObject.Predmet.StrankaWithAdress_1">MILAN KONJEVIĆ M. Gupca 60,43280 Garešnica,JOSIP SABOLIĆ Bana Jelačića 26,43280 Garešnica,OLIVER ŠOLAJA Moslavačka 60,43280 Garešnica,ŽELJKO VLAJNIĆ Kapelica 177,43280 Kapelica,MILAN RAJČEVIĆ Kapelica 30,43280 Kapelica,JOSIP STANKOVIĆ Trg Hrvatskih branitelja 10,43280 Garešnica,MARICA BANIĆ M. Gupca 218,43280 Garešnica,MARINA BERTOVIĆ P. Svačića 83,43280 Garešnica,JOSIP KAPAN Radnička 28,43280 Garešnica,IVICA POPOVIĆ Ciglenica 68,43280 Ciglenica,VLADO LEVAR Ciglenica 98,43280 Ciglenica,JOCO RIJETKOVIĆ Moslavačka 62,43280 Garešnica,MAKSO JURATOVAC Gornji Uljanik 76,43280 Gornji Uljanik,GORAN HUNDIĆ Uljanički brijeg 1,43280 Garešnica,MILAN BADANJAK Kapelica 46,43280 Kapelica,MIROSLAV GAGULA Kolodvorska 35b,43280 Garešnica,JOSIP PETANOVIĆ Kapelica 119,43280 Kapelica,MARIJA CVITAŠ Bana Jelačića 73,43280 Hrastovac,DAVOR IVANČEVIĆ M. Gupca 171,43280 Garešnica,MILKICA ĐURAŠIN Bana Jelačića 4,43280 Hrastovac,MILE PUKALO Mali Pašijan 70,43280 Mali Pašijan,JOSIP KOZARIĆ Kapelica 12,43280 Kapelica,SLAĐANA VRANEŠEVIĆ Radnička 5,43280 Garešnica,STJEPAN KREĆI Trnovitica 33,43280 Gornja Trnovitica,ANKICA KATALENIĆ Kapelica 18,43280 Kapelica,ZLATKO GERENČIR Uljanik 56,43280 Uljanik,JOVANKA APFENTALER Moslavačka 17,43280 Hercegovac,ĐURĐICA ŠETIT Kapelica 144,43280 Kapelica,DUŠICA BRKIĆ Kralja Tvrtka 4,43280 Garešnica,ZDRAVKO PLOHL Kapelica 11,43280 Kapelica,ROBERT ŽIBERT Kapelica 178a,43280 Kapelica,SNJEŽANA GAZICA Moslavačka 42,43280 Hercegovac,DUŠANKA VUČINIĆ Graničarska 62a,43280 Garešnica,SMILJANA MIŠKULIN P. Svačića 26,43280 Garešnica,JAROSLAV VIŠEK Moslavačka 96a,43280 Garešnica,RADOMIR PETRIČEVIĆ S. Kolara 27,43280 Garešnica,MARINKO JAKOVAC M. Lovraka 12,43280 Garešnica,BOŽIDAR LEMAIĆ Ciglenica 30,43280 Ciglenica</derivirana_varijabla>
  </DomainObject.Predmet.StrankaWithAdress>
  <DomainObject.Predmet.StrankaWithAdressOIB>
    <izvorni_sadrzaj>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izvorni_sadrzaj>
    <derivirana_varijabla naziv="DomainObject.Predmet.StrankaWithAdressOIB_1">MILAN KONJEVIĆ, OIB 66930057537, M. Gupca 60,43280 Garešnica,JOSIP SABOLIĆ, OIB 03748522445, Bana Jelačića 26,43280 Garešnica,OLIVER ŠOLAJA, OIB 12217129580, Moslavačka 60,43280 Garešnica,ŽELJKO VLAJNIĆ, OIB 23610219950, Kapelica 177,43280 Kapelica,MILAN RAJČEVIĆ, OIB 70039969060, Kapelica 30,43280 Kapelica,JOSIP STANKOVIĆ, OIB 79745398046, Trg Hrvatskih branitelja 10,43280 Garešnica,MARICA BANIĆ, OIB 34587289931, M. Gupca 218,43280 Garešnica,MARINA BERTOVIĆ, OIB 11469530277, P. Svačića 83,43280 Garešnica,JOSIP KAPAN, OIB 24203853496, Radnička 28,43280 Garešnica,IVICA POPOVIĆ, OIB 24591606549, Ciglenica 68,43280 Ciglenica,VLADO LEVAR, OIB 47549942632, Ciglenica 98,43280 Ciglenica,JOCO RIJETKOVIĆ, OIB 70676553765, Moslavačka 62,43280 Garešnica,MAKSO JURATOVAC, OIB 34885903923, Gornji Uljanik 76,43280 Gornji Uljanik,GORAN HUNDIĆ, OIB 29951883752, Uljanički brijeg 1,43280 Garešnica,MILAN BADANJAK, OIB 00315806561, Kapelica 46,43280 Kapelica,MIROSLAV GAGULA, OIB 92957810445, Kolodvorska 35b,43280 Garešnica,JOSIP PETANOVIĆ, OIB 82909654504, Kapelica 119,43280 Kapelica,MARIJA CVITAŠ, OIB 86366057144, Bana Jelačića 73,43280 Hrastovac,DAVOR IVANČEVIĆ, OIB 40564483350, M. Gupca 171,43280 Garešnica,MILKICA ĐURAŠIN, OIB 20738357856, Bana Jelačića 4,43280 Hrastovac,MILE PUKALO, OIB 65462354545, Mali Pašijan 70,43280 Mali Pašijan,JOSIP KOZARIĆ, OIB 32256984695, Kapelica 12,43280 Kapelica,SLAĐANA VRANEŠEVIĆ, OIB 94125221554, Radnička 5,43280 Garešnica,STJEPAN KREĆI, OIB 03607162297, Trnovitica 33,43280 Gornja Trnovitica,ANKICA KATALENIĆ, OIB 07822479697, Kapelica 18,43280 Kapelica,ZLATKO GERENČIR, OIB 35737599481, Uljanik 56,43280 Uljanik,JOVANKA APFENTALER, OIB 72269543771, Moslavačka 17,43280 Hercegovac,ĐURĐICA ŠETIT, OIB 01500864146, Kapelica 144,43280 Kapelica,DUŠICA BRKIĆ, OIB 96197681384, Kralja Tvrtka 4,43280 Garešnica,ZDRAVKO PLOHL, OIB 91933740357, Kapelica 11,43280 Kapelica,ROBERT ŽIBERT, OIB 75759386227, Kapelica 178a,43280 Kapelica,SNJEŽANA GAZICA, OIB 04131715441, Moslavačka 42,43280 Hercegovac,DUŠANKA VUČINIĆ, OIB 46029944611, Graničarska 62a,43280 Garešnica,SMILJANA MIŠKULIN, OIB 76370539320, P. Svačića 26,43280 Garešnica,JAROSLAV VIŠEK, OIB 38057372803, Moslavačka 96a,43280 Garešnica,RADOMIR PETRIČEVIĆ, OIB 10220307766, S. Kolara 27,43280 Garešnica,MARINKO JAKOVAC, OIB 52360244991, M. Lovraka 12,43280 Garešnica,BOŽIDAR LEMAIĆ, OIB 80426209815, Ciglenica 30,43280 Ciglenica</derivirana_varijabla>
  </DomainObject.Predmet.StrankaWithAdressOIB>
  <DomainObject.Predmet.StrankaNazivFormated>
    <izvorni_sadrzaj>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izvorni_sadrzaj>
    <derivirana_varijabla naziv="DomainObject.Predmet.StrankaNazivFormated_1">MILAN KONJEVIĆ,JOSIP SABOLIĆ,OLIVER ŠOLAJA,ŽELJKO VLAJNIĆ,MILAN RAJČEVIĆ,JOSIP STANKOVIĆ,MARICA BANIĆ,MARINA BERTOVIĆ,JOSIP KAPAN,IVICA POPOVIĆ,VLADO LEVAR,JOCO RIJETKOVIĆ,MAKSO JURATOVAC,GORAN HUNDIĆ,MILAN BADANJAK,MIROSLAV GAGULA,JOSIP PETANOVIĆ,MARIJA CVITAŠ,DAVOR IVANČEVIĆ,MILKICA ĐURAŠIN,MILE PUKALO,JOSIP KOZARIĆ,SLAĐANA VRANEŠEVIĆ,STJEPAN KREĆI,ANKICA KATALENIĆ,ZLATKO GERENČIR,JOVANKA APFENTALER,ĐURĐICA ŠETIT,DUŠICA BRKIĆ,ZDRAVKO PLOHL,ROBERT ŽIBERT,SNJEŽANA GAZICA,DUŠANKA VUČINIĆ,SMILJANA MIŠKULIN,JAROSLAV VIŠEK,RADOMIR PETRIČEVIĆ,MARINKO JAKOVAC,BOŽIDAR LEMAIĆ</derivirana_varijabla>
  </DomainObject.Predmet.StrankaNazivFormated>
  <DomainObject.Predmet.StrankaNazivFormatedOIB>
    <izvorni_sadrzaj>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izvorni_sadrzaj>
    <derivirana_varijabla naziv="DomainObject.Predmet.StrankaNazivFormatedOIB_1">MILAN KONJEVIĆ, OIB 66930057537,JOSIP SABOLIĆ, OIB 03748522445,OLIVER ŠOLAJA, OIB 12217129580,ŽELJKO VLAJNIĆ, OIB 23610219950,MILAN RAJČEVIĆ, OIB 70039969060,JOSIP STANKOVIĆ, OIB 79745398046,MARICA BANIĆ, OIB 34587289931,MARINA BERTOVIĆ, OIB 11469530277,JOSIP KAPAN, OIB 24203853496,IVICA POPOVIĆ, OIB 24591606549,VLADO LEVAR, OIB 47549942632,JOCO RIJETKOVIĆ, OIB 70676553765,MAKSO JURATOVAC, OIB 34885903923,GORAN HUNDIĆ, OIB 29951883752,MILAN BADANJAK, OIB 00315806561,MIROSLAV GAGULA, OIB 92957810445,JOSIP PETANOVIĆ, OIB 82909654504,MARIJA CVITAŠ, OIB 86366057144,DAVOR IVANČEVIĆ, OIB 40564483350,MILKICA ĐURAŠIN, OIB 20738357856,MILE PUKALO, OIB 65462354545,JOSIP KOZARIĆ, OIB 32256984695,SLAĐANA VRANEŠEVIĆ, OIB 94125221554,STJEPAN KREĆI, OIB 03607162297,ANKICA KATALENIĆ, OIB 07822479697,ZLATKO GERENČIR, OIB 35737599481,JOVANKA APFENTALER, OIB 72269543771,ĐURĐICA ŠETIT, OIB 01500864146,DUŠICA BRKIĆ, OIB 96197681384,ZDRAVKO PLOHL, OIB 91933740357,ROBERT ŽIBERT, OIB 75759386227,SNJEŽANA GAZICA, OIB 04131715441,DUŠANKA VUČINIĆ, OIB 46029944611,SMILJANA MIŠKULIN, OIB 76370539320,JAROSLAV VIŠEK, OIB 38057372803,RADOMIR PETRIČEVIĆ, OIB 10220307766,MARINKO JAKOVAC, OIB 52360244991,BOŽIDAR LEMAIĆ, OIB 80426209815</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izvorni_sadrzaj>
    <derivirana_varijabla naziv="DomainObject.Predmet.StrankaListFormated_1">
      <item>MILAN KONJEVIĆ zastupanog po punomoćniku BOŽICA JUREC, dipl. iur.</item>
      <item>JOSIP SABOLIĆ zastupanog po punomoćniku BOŽICA JUREC, dipl. iur.</item>
      <item>OLIVER ŠOLAJA zastupanog po punomoćniku BOŽICA JUREC, dipl. iur.</item>
      <item>ŽELJKO VLAJNIĆ zastupanog po punomoćniku BOŽICA JUREC, dipl. iur.</item>
      <item>MILAN RAJČEVIĆ zastupanog po punomoćniku BOŽICA JUREC, dipl. iur.</item>
      <item>JOSIP STANKOVIĆ zastupanog po punomoćniku BOŽICA JUREC, dipl. iur.</item>
      <item>MARICA BANIĆ zastupanog po punomoćniku BOŽICA JUREC, dipl. iur.</item>
      <item>MARINA BERTOVIĆ zastupanog po punomoćniku BOŽICA JUREC, dipl. iur.</item>
      <item>JOSIP KAPAN zastupanog po punomoćniku BOŽICA JUREC, dipl. iur.</item>
      <item>IVICA POPOVIĆ zastupanog po punomoćniku BOŽICA JUREC, dipl. iur.</item>
      <item>VLADO LEVAR zastupanog po punomoćniku BOŽICA JUREC, dipl. iur.</item>
      <item>JOCO RIJETKOVIĆ zastupanog po punomoćniku BOŽICA JUREC, dipl. iur.</item>
      <item>MAKSO JURATOVAC zastupanog po punomoćniku BOŽICA JUREC, dipl. iur.</item>
      <item>GORAN HUNDIĆ zastupanog po punomoćniku BOŽICA JUREC, dipl. iur.</item>
      <item>MILAN BADANJAK zastupanog po punomoćniku BOŽICA JUREC, dipl. iur.</item>
      <item>MIROSLAV GAGULA zastupanog po punomoćniku BOŽICA JUREC, dipl. iur.</item>
      <item>JOSIP PETANOVIĆ zastupanog po punomoćniku BOŽICA JUREC, dipl. iur.</item>
      <item>MARIJA CVITAŠ zastupanog po punomoćniku BOŽICA JUREC, dipl. iur.</item>
      <item>DAVOR IVANČEVIĆ zastupanog po punomoćniku BOŽICA JUREC, dipl. iur.</item>
      <item>MILKICA ĐURAŠIN zastupanog po punomoćniku BOŽICA JUREC, dipl. iur.</item>
      <item>MILE PUKALO zastupanog po punomoćniku BOŽICA JUREC, dipl. iur.</item>
      <item>JOSIP KOZARIĆ zastupanog po punomoćniku BOŽICA JUREC, dipl. iur.</item>
      <item>SLAĐANA VRANEŠEVIĆ zastupanog po punomoćniku BOŽICA JUREC, dipl. iur.</item>
      <item>STJEPAN KREĆI zastupanog po punomoćniku BOŽICA JUREC, dipl. iur.</item>
      <item>ANKICA KATALENIĆ zastupanog po punomoćniku BOŽICA JUREC, dipl. iur.</item>
      <item>ZLATKO GERENČIR zastupanog po punomoćniku BOŽICA JUREC, dipl. iur.</item>
      <item>JOVANKA APFENTALER zastupanog po punomoćniku BOŽICA JUREC, dipl. iur.</item>
      <item>ĐURĐICA ŠETIT zastupanog po punomoćniku BOŽICA JUREC, dipl. iur.</item>
      <item>DUŠICA BRKIĆ zastupanog po punomoćniku BOŽICA JUREC, dipl. iur.</item>
      <item>ZDRAVKO PLOHL zastupanog po punomoćniku BOŽICA JUREC, dipl. iur.</item>
      <item>ROBERT ŽIBERT zastupanog po punomoćniku BOŽICA JUREC, dipl. iur.</item>
      <item>SNJEŽANA GAZICA zastupanog po punomoćniku BOŽICA JUREC, dipl. iur.</item>
      <item>DUŠANKA VUČINIĆ zastupanog po punomoćniku BOŽICA JUREC, dipl. iur.</item>
      <item>SMILJANA MIŠKULIN zastupanog po punomoćniku BOŽICA JUREC, dipl. iur.</item>
      <item>JAROSLAV VIŠEK zastupanog po punomoćniku BOŽICA JUREC, dipl. iur.</item>
      <item>RADOMIR PETRIČEVIĆ zastupanog po punomoćniku BOŽICA JUREC, dipl. iur.</item>
      <item>MARINKO JAKOVAC zastupanog po punomoćniku BOŽICA JUREC, dipl. iur.</item>
      <item>BOŽIDAR LEMAIĆ zastupanog po punomoćniku BOŽICA JUREC, dipl. iur.</item>
    </derivirana_varijabla>
  </DomainObject.Predmet.StrankaListFormated>
  <DomainObject.Predmet.StrankaListFormatedOIB>
    <izvorni_sadrzaj>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izvorni_sadrzaj>
    <derivirana_varijabla naziv="DomainObject.Predmet.StrankaListFormatedOIB_1">
      <item>MILAN KONJEVIĆ, OIB 66930057537 zastupanog po punomoćniku BOŽICA JUREC, dipl. iur.</item>
      <item>JOSIP SABOLIĆ, OIB 03748522445 zastupanog po punomoćniku BOŽICA JUREC, dipl. iur.</item>
      <item>OLIVER ŠOLAJA, OIB 12217129580 zastupanog po punomoćniku BOŽICA JUREC, dipl. iur.</item>
      <item>ŽELJKO VLAJNIĆ, OIB 23610219950 zastupanog po punomoćniku BOŽICA JUREC, dipl. iur.</item>
      <item>MILAN RAJČEVIĆ, OIB 70039969060 zastupanog po punomoćniku BOŽICA JUREC, dipl. iur.</item>
      <item>JOSIP STANKOVIĆ, OIB 79745398046 zastupanog po punomoćniku BOŽICA JUREC, dipl. iur.</item>
      <item>MARICA BANIĆ, OIB 34587289931 zastupanog po punomoćniku BOŽICA JUREC, dipl. iur.</item>
      <item>MARINA BERTOVIĆ, OIB 11469530277 zastupanog po punomoćniku BOŽICA JUREC, dipl. iur.</item>
      <item>JOSIP KAPAN, OIB 24203853496 zastupanog po punomoćniku BOŽICA JUREC, dipl. iur.</item>
      <item>IVICA POPOVIĆ, OIB 24591606549 zastupanog po punomoćniku BOŽICA JUREC, dipl. iur.</item>
      <item>VLADO LEVAR, OIB 47549942632 zastupanog po punomoćniku BOŽICA JUREC, dipl. iur.</item>
      <item>JOCO RIJETKOVIĆ, OIB 70676553765 zastupanog po punomoćniku BOŽICA JUREC, dipl. iur.</item>
      <item>MAKSO JURATOVAC, OIB 34885903923 zastupanog po punomoćniku BOŽICA JUREC, dipl. iur.</item>
      <item>GORAN HUNDIĆ, OIB 29951883752 zastupanog po punomoćniku BOŽICA JUREC, dipl. iur.</item>
      <item>MILAN BADANJAK, OIB 00315806561 zastupanog po punomoćniku BOŽICA JUREC, dipl. iur.</item>
      <item>MIROSLAV GAGULA, OIB 92957810445 zastupanog po punomoćniku BOŽICA JUREC, dipl. iur.</item>
      <item>JOSIP PETANOVIĆ, OIB 82909654504 zastupanog po punomoćniku BOŽICA JUREC, dipl. iur.</item>
      <item>MARIJA CVITAŠ, OIB 86366057144 zastupanog po punomoćniku BOŽICA JUREC, dipl. iur.</item>
      <item>DAVOR IVANČEVIĆ, OIB 40564483350 zastupanog po punomoćniku BOŽICA JUREC, dipl. iur.</item>
      <item>MILKICA ĐURAŠIN, OIB 20738357856 zastupanog po punomoćniku BOŽICA JUREC, dipl. iur.</item>
      <item>MILE PUKALO, OIB 65462354545 zastupanog po punomoćniku BOŽICA JUREC, dipl. iur.</item>
      <item>JOSIP KOZARIĆ, OIB 32256984695 zastupanog po punomoćniku BOŽICA JUREC, dipl. iur.</item>
      <item>SLAĐANA VRANEŠEVIĆ, OIB 94125221554 zastupanog po punomoćniku BOŽICA JUREC, dipl. iur.</item>
      <item>STJEPAN KREĆI, OIB 03607162297 zastupanog po punomoćniku BOŽICA JUREC, dipl. iur.</item>
      <item>ANKICA KATALENIĆ, OIB 07822479697 zastupanog po punomoćniku BOŽICA JUREC, dipl. iur.</item>
      <item>ZLATKO GERENČIR, OIB 35737599481 zastupanog po punomoćniku BOŽICA JUREC, dipl. iur.</item>
      <item>JOVANKA APFENTALER, OIB 72269543771 zastupanog po punomoćniku BOŽICA JUREC, dipl. iur.</item>
      <item>ĐURĐICA ŠETIT, OIB 01500864146 zastupanog po punomoćniku BOŽICA JUREC, dipl. iur.</item>
      <item>DUŠICA BRKIĆ, OIB 96197681384 zastupanog po punomoćniku BOŽICA JUREC, dipl. iur.</item>
      <item>ZDRAVKO PLOHL, OIB 91933740357 zastupanog po punomoćniku BOŽICA JUREC, dipl. iur.</item>
      <item>ROBERT ŽIBERT, OIB 75759386227 zastupanog po punomoćniku BOŽICA JUREC, dipl. iur.</item>
      <item>SNJEŽANA GAZICA, OIB 04131715441 zastupanog po punomoćniku BOŽICA JUREC, dipl. iur.</item>
      <item>DUŠANKA VUČINIĆ, OIB 46029944611 zastupanog po punomoćniku BOŽICA JUREC, dipl. iur.</item>
      <item>SMILJANA MIŠKULIN, OIB 76370539320 zastupanog po punomoćniku BOŽICA JUREC, dipl. iur.</item>
      <item>JAROSLAV VIŠEK, OIB 38057372803 zastupanog po punomoćniku BOŽICA JUREC, dipl. iur.</item>
      <item>RADOMIR PETRIČEVIĆ, OIB 10220307766 zastupanog po punomoćniku BOŽICA JUREC, dipl. iur.</item>
      <item>MARINKO JAKOVAC, OIB 52360244991 zastupanog po punomoćniku BOŽICA JUREC, dipl. iur.</item>
      <item>BOŽIDAR LEMAIĆ, OIB 80426209815 zastupanog po punomoćniku BOŽICA JUREC, dipl. iur.</item>
    </derivirana_varijabla>
  </DomainObject.Predmet.StrankaListFormatedOIB>
  <DomainObject.Predmet.StrankaListFormatedWithAdress>
    <izvorni_sadrzaj>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izvorni_sadrzaj>
    <derivirana_varijabla naziv="DomainObject.Predmet.StrankaListFormatedWithAdress_1">
      <item>MILAN KONJEVIĆ, M. Gupca 60, 43280 Garešnica zastupanog po punomoćniku BOŽICA JUREC, dipl. iur.</item>
      <item>JOSIP SABOLIĆ, Bana Jelačića 26, 43280 Garešnica zastupanog po punomoćniku BOŽICA JUREC, dipl. iur.</item>
      <item>OLIVER ŠOLAJA, Moslavačka 60, 43280 Garešnica zastupanog po punomoćniku BOŽICA JUREC, dipl. iur.</item>
      <item>ŽELJKO VLAJNIĆ, Kapelica 177, 43280 Kapelica zastupanog po punomoćniku BOŽICA JUREC, dipl. iur.</item>
      <item>MILAN RAJČEVIĆ, Kapelica 30, 43280 Kapelica zastupanog po punomoćniku BOŽICA JUREC, dipl. iur.</item>
      <item>JOSIP STANKOVIĆ, Trg Hrvatskih branitelja 10, 43280 Garešnica zastupanog po punomoćniku BOŽICA JUREC, dipl. iur.</item>
      <item>MARICA BANIĆ, M. Gupca 218, 43280 Garešnica zastupanog po punomoćniku BOŽICA JUREC, dipl. iur.</item>
      <item>MARINA BERTOVIĆ, P. Svačića 83, 43280 Garešnica zastupanog po punomoćniku BOŽICA JUREC, dipl. iur.</item>
      <item>JOSIP KAPAN, Radnička 28, 43280 Garešnica zastupanog po punomoćniku BOŽICA JUREC, dipl. iur.</item>
      <item>IVICA POPOVIĆ, Ciglenica 68, 43280 Ciglenica zastupanog po punomoćniku BOŽICA JUREC, dipl. iur.</item>
      <item>VLADO LEVAR, Ciglenica 98, 43280 Ciglenica zastupanog po punomoćniku BOŽICA JUREC, dipl. iur.</item>
      <item>JOCO RIJETKOVIĆ, Moslavačka 62, 43280 Garešnica zastupanog po punomoćniku BOŽICA JUREC, dipl. iur.</item>
      <item>MAKSO JURATOVAC, Gornji Uljanik 76, 43280 Gornji Uljanik zastupanog po punomoćniku BOŽICA JUREC, dipl. iur.</item>
      <item>GORAN HUNDIĆ, Uljanički brijeg 1, 43280 Garešnica zastupanog po punomoćniku BOŽICA JUREC, dipl. iur.</item>
      <item>MILAN BADANJAK, Kapelica 46, 43280 Kapelica zastupanog po punomoćniku BOŽICA JUREC, dipl. iur.</item>
      <item>MIROSLAV GAGULA, Kolodvorska 35b, 43280 Garešnica zastupanog po punomoćniku BOŽICA JUREC, dipl. iur.</item>
      <item>JOSIP PETANOVIĆ, Kapelica 119, 43280 Kapelica zastupanog po punomoćniku BOŽICA JUREC, dipl. iur.</item>
      <item>MARIJA CVITAŠ, Bana Jelačića 73, 43280 Hrastovac zastupanog po punomoćniku BOŽICA JUREC, dipl. iur.</item>
      <item>DAVOR IVANČEVIĆ, M. Gupca 171, 43280 Garešnica zastupanog po punomoćniku BOŽICA JUREC, dipl. iur.</item>
      <item>MILKICA ĐURAŠIN, Bana Jelačića 4, 43280 Hrastovac zastupanog po punomoćniku BOŽICA JUREC, dipl. iur.</item>
      <item>MILE PUKALO, Mali Pašijan 70, 43280 Mali Pašijan zastupanog po punomoćniku BOŽICA JUREC, dipl. iur.</item>
      <item>JOSIP KOZARIĆ, Kapelica 12, 43280 Kapelica zastupanog po punomoćniku BOŽICA JUREC, dipl. iur.</item>
      <item>SLAĐANA VRANEŠEVIĆ, Radnička 5, 43280 Garešnica zastupanog po punomoćniku BOŽICA JUREC, dipl. iur.</item>
      <item>STJEPAN KREĆI, Trnovitica 33, 43280 Gornja Trnovitica zastupanog po punomoćniku BOŽICA JUREC, dipl. iur.</item>
      <item>ANKICA KATALENIĆ, Kapelica 18, 43280 Kapelica zastupanog po punomoćniku BOŽICA JUREC, dipl. iur.</item>
      <item>ZLATKO GERENČIR, Uljanik 56, 43280 Uljanik zastupanog po punomoćniku BOŽICA JUREC, dipl. iur.</item>
      <item>JOVANKA APFENTALER, Moslavačka 17, 43280 Hercegovac zastupanog po punomoćniku BOŽICA JUREC, dipl. iur.</item>
      <item>ĐURĐICA ŠETIT, Kapelica 144, 43280 Kapelica zastupanog po punomoćniku BOŽICA JUREC, dipl. iur.</item>
      <item>DUŠICA BRKIĆ, Kralja Tvrtka 4, 43280 Garešnica zastupanog po punomoćniku BOŽICA JUREC, dipl. iur.</item>
      <item>ZDRAVKO PLOHL, Kapelica 11, 43280 Kapelica zastupanog po punomoćniku BOŽICA JUREC, dipl. iur.</item>
      <item>ROBERT ŽIBERT, Kapelica 178a, 43280 Kapelica zastupanog po punomoćniku BOŽICA JUREC, dipl. iur.</item>
      <item>SNJEŽANA GAZICA, Moslavačka 42, 43280 Hercegovac zastupanog po punomoćniku BOŽICA JUREC, dipl. iur.</item>
      <item>DUŠANKA VUČINIĆ, Graničarska 62a, 43280 Garešnica zastupanog po punomoćniku BOŽICA JUREC, dipl. iur.</item>
      <item>SMILJANA MIŠKULIN, P. Svačića 26, 43280 Garešnica zastupanog po punomoćniku BOŽICA JUREC, dipl. iur.</item>
      <item>JAROSLAV VIŠEK, Moslavačka 96a, 43280 Garešnica zastupanog po punomoćniku BOŽICA JUREC, dipl. iur.</item>
      <item>RADOMIR PETRIČEVIĆ, S. Kolara 27, 43280 Garešnica zastupanog po punomoćniku BOŽICA JUREC, dipl. iur.</item>
      <item>MARINKO JAKOVAC, M. Lovraka 12, 43280 Garešnica zastupanog po punomoćniku BOŽICA JUREC, dipl. iur.</item>
      <item>BOŽIDAR LEMAIĆ, Ciglenica 30, 43280 Ciglenica zastupanog po punomoćniku BOŽICA JUREC, dipl. iur.</item>
    </derivirana_varijabla>
  </DomainObject.Predmet.StrankaListFormatedWithAdress>
  <DomainObject.Predmet.StrankaListFormatedWithAdressOIB>
    <izvorni_sadrzaj>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izvorni_sadrzaj>
    <derivirana_varijabla naziv="DomainObject.Predmet.StrankaListFormatedWithAdressOIB_1">
      <item>MILAN KONJEVIĆ, OIB 66930057537, M. Gupca 60, 43280 Garešnica zastupanog po punomoćniku BOŽICA JUREC, dipl. iur.</item>
      <item>JOSIP SABOLIĆ, OIB 03748522445, Bana Jelačića 26, 43280 Garešnica zastupanog po punomoćniku BOŽICA JUREC, dipl. iur.</item>
      <item>OLIVER ŠOLAJA, OIB 12217129580, Moslavačka 60, 43280 Garešnica zastupanog po punomoćniku BOŽICA JUREC, dipl. iur.</item>
      <item>ŽELJKO VLAJNIĆ, OIB 23610219950, Kapelica 177, 43280 Kapelica zastupanog po punomoćniku BOŽICA JUREC, dipl. iur.</item>
      <item>MILAN RAJČEVIĆ, OIB 70039969060, Kapelica 30, 43280 Kapelica zastupanog po punomoćniku BOŽICA JUREC, dipl. iur.</item>
      <item>JOSIP STANKOVIĆ, OIB 79745398046, Trg Hrvatskih branitelja 10, 43280 Garešnica zastupanog po punomoćniku BOŽICA JUREC, dipl. iur.</item>
      <item>MARICA BANIĆ, OIB 34587289931, M. Gupca 218, 43280 Garešnica zastupanog po punomoćniku BOŽICA JUREC, dipl. iur.</item>
      <item>MARINA BERTOVIĆ, OIB 11469530277, P. Svačića 83, 43280 Garešnica zastupanog po punomoćniku BOŽICA JUREC, dipl. iur.</item>
      <item>JOSIP KAPAN, OIB 24203853496, Radnička 28, 43280 Garešnica zastupanog po punomoćniku BOŽICA JUREC, dipl. iur.</item>
      <item>IVICA POPOVIĆ, OIB 24591606549, Ciglenica 68, 43280 Ciglenica zastupanog po punomoćniku BOŽICA JUREC, dipl. iur.</item>
      <item>VLADO LEVAR, OIB 47549942632, Ciglenica 98, 43280 Ciglenica zastupanog po punomoćniku BOŽICA JUREC, dipl. iur.</item>
      <item>JOCO RIJETKOVIĆ, OIB 70676553765, Moslavačka 62, 43280 Garešnica zastupanog po punomoćniku BOŽICA JUREC, dipl. iur.</item>
      <item>MAKSO JURATOVAC, OIB 34885903923, Gornji Uljanik 76, 43280 Gornji Uljanik zastupanog po punomoćniku BOŽICA JUREC, dipl. iur.</item>
      <item>GORAN HUNDIĆ, OIB 29951883752, Uljanički brijeg 1, 43280 Garešnica zastupanog po punomoćniku BOŽICA JUREC, dipl. iur.</item>
      <item>MILAN BADANJAK, OIB 00315806561, Kapelica 46, 43280 Kapelica zastupanog po punomoćniku BOŽICA JUREC, dipl. iur.</item>
      <item>MIROSLAV GAGULA, OIB 92957810445, Kolodvorska 35b, 43280 Garešnica zastupanog po punomoćniku BOŽICA JUREC, dipl. iur.</item>
      <item>JOSIP PETANOVIĆ, OIB 82909654504, Kapelica 119, 43280 Kapelica zastupanog po punomoćniku BOŽICA JUREC, dipl. iur.</item>
      <item>MARIJA CVITAŠ, OIB 86366057144, Bana Jelačića 73, 43280 Hrastovac zastupanog po punomoćniku BOŽICA JUREC, dipl. iur.</item>
      <item>DAVOR IVANČEVIĆ, OIB 40564483350, M. Gupca 171, 43280 Garešnica zastupanog po punomoćniku BOŽICA JUREC, dipl. iur.</item>
      <item>MILKICA ĐURAŠIN, OIB 20738357856, Bana Jelačića 4, 43280 Hrastovac zastupanog po punomoćniku BOŽICA JUREC, dipl. iur.</item>
      <item>MILE PUKALO, OIB 65462354545, Mali Pašijan 70, 43280 Mali Pašijan zastupanog po punomoćniku BOŽICA JUREC, dipl. iur.</item>
      <item>JOSIP KOZARIĆ, OIB 32256984695, Kapelica 12, 43280 Kapelica zastupanog po punomoćniku BOŽICA JUREC, dipl. iur.</item>
      <item>SLAĐANA VRANEŠEVIĆ, OIB 94125221554, Radnička 5, 43280 Garešnica zastupanog po punomoćniku BOŽICA JUREC, dipl. iur.</item>
      <item>STJEPAN KREĆI, OIB 03607162297, Trnovitica 33, 43280 Gornja Trnovitica zastupanog po punomoćniku BOŽICA JUREC, dipl. iur.</item>
      <item>ANKICA KATALENIĆ, OIB 07822479697, Kapelica 18, 43280 Kapelica zastupanog po punomoćniku BOŽICA JUREC, dipl. iur.</item>
      <item>ZLATKO GERENČIR, OIB 35737599481, Uljanik 56, 43280 Uljanik zastupanog po punomoćniku BOŽICA JUREC, dipl. iur.</item>
      <item>JOVANKA APFENTALER, OIB 72269543771, Moslavačka 17, 43280 Hercegovac zastupanog po punomoćniku BOŽICA JUREC, dipl. iur.</item>
      <item>ĐURĐICA ŠETIT, OIB 01500864146, Kapelica 144, 43280 Kapelica zastupanog po punomoćniku BOŽICA JUREC, dipl. iur.</item>
      <item>DUŠICA BRKIĆ, OIB 96197681384, Kralja Tvrtka 4, 43280 Garešnica zastupanog po punomoćniku BOŽICA JUREC, dipl. iur.</item>
      <item>ZDRAVKO PLOHL, OIB 91933740357, Kapelica 11, 43280 Kapelica zastupanog po punomoćniku BOŽICA JUREC, dipl. iur.</item>
      <item>ROBERT ŽIBERT, OIB 75759386227, Kapelica 178a, 43280 Kapelica zastupanog po punomoćniku BOŽICA JUREC, dipl. iur.</item>
      <item>SNJEŽANA GAZICA, OIB 04131715441, Moslavačka 42, 43280 Hercegovac zastupanog po punomoćniku BOŽICA JUREC, dipl. iur.</item>
      <item>DUŠANKA VUČINIĆ, OIB 46029944611, Graničarska 62a, 43280 Garešnica zastupanog po punomoćniku BOŽICA JUREC, dipl. iur.</item>
      <item>SMILJANA MIŠKULIN, OIB 76370539320, P. Svačića 26, 43280 Garešnica zastupanog po punomoćniku BOŽICA JUREC, dipl. iur.</item>
      <item>JAROSLAV VIŠEK, OIB 38057372803, Moslavačka 96a, 43280 Garešnica zastupanog po punomoćniku BOŽICA JUREC, dipl. iur.</item>
      <item>RADOMIR PETRIČEVIĆ, OIB 10220307766, S. Kolara 27, 43280 Garešnica zastupanog po punomoćniku BOŽICA JUREC, dipl. iur.</item>
      <item>MARINKO JAKOVAC, OIB 52360244991, M. Lovraka 12, 43280 Garešnica zastupanog po punomoćniku BOŽICA JUREC, dipl. iur.</item>
      <item>BOŽIDAR LEMAIĆ, OIB 80426209815, Ciglenica 30, 43280 Ciglenica zastupanog po punomoćniku BOŽICA JUREC, dipl. iur.</item>
    </derivirana_varijabla>
  </DomainObject.Predmet.StrankaListFormatedWithAdressOIB>
  <DomainObject.Predmet.StrankaListNazivFormated>
    <izvorni_sadrzaj>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zvorni_sadrzaj>
    <derivirana_varijabla naziv="DomainObject.Predmet.StrankaListNazivFormated_1">
      <item>MILAN KONJEVIĆ</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derivirana_varijabla>
  </DomainObject.Predmet.StrankaListNazivFormated>
  <DomainObject.Predmet.StrankaListNazivFormatedOIB>
    <izvorni_sadrzaj>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izvorni_sadrzaj>
    <derivirana_varijabla naziv="DomainObject.Predmet.StrankaListNazivFormatedOIB_1">
      <item>MILAN KONJEVIĆ, OIB 66930057537</item>
      <item>JOSIP SABOLIĆ, OIB 03748522445</item>
      <item>OLIVER ŠOLAJA, OIB 12217129580</item>
      <item>ŽELJKO VLAJNIĆ, OIB 23610219950</item>
      <item>MILAN RAJČEVIĆ, OIB 70039969060</item>
      <item>JOSIP STANKOVIĆ, OIB 79745398046</item>
      <item>MARICA BANIĆ, OIB 34587289931</item>
      <item>MARINA BERTOVIĆ, OIB 11469530277</item>
      <item>JOSIP KAPAN, OIB 24203853496</item>
      <item>IVICA POPOVIĆ, OIB 24591606549</item>
      <item>VLADO LEVAR, OIB 47549942632</item>
      <item>JOCO RIJETKOVIĆ, OIB 70676553765</item>
      <item>MAKSO JURATOVAC, OIB 34885903923</item>
      <item>GORAN HUNDIĆ, OIB 29951883752</item>
      <item>MILAN BADANJAK, OIB 00315806561</item>
      <item>MIROSLAV GAGULA, OIB 92957810445</item>
      <item>JOSIP PETANOVIĆ, OIB 82909654504</item>
      <item>MARIJA CVITAŠ, OIB 86366057144</item>
      <item>DAVOR IVANČEVIĆ, OIB 40564483350</item>
      <item>MILKICA ĐURAŠIN, OIB 20738357856</item>
      <item>MILE PUKALO, OIB 65462354545</item>
      <item>JOSIP KOZARIĆ, OIB 32256984695</item>
      <item>SLAĐANA VRANEŠEVIĆ, OIB 94125221554</item>
      <item>STJEPAN KREĆI, OIB 03607162297</item>
      <item>ANKICA KATALENIĆ, OIB 07822479697</item>
      <item>ZLATKO GERENČIR, OIB 35737599481</item>
      <item>JOVANKA APFENTALER, OIB 72269543771</item>
      <item>ĐURĐICA ŠETIT, OIB 01500864146</item>
      <item>DUŠICA BRKIĆ, OIB 96197681384</item>
      <item>ZDRAVKO PLOHL, OIB 91933740357</item>
      <item>ROBERT ŽIBERT, OIB 75759386227</item>
      <item>SNJEŽANA GAZICA, OIB 04131715441</item>
      <item>DUŠANKA VUČINIĆ, OIB 46029944611</item>
      <item>SMILJANA MIŠKULIN, OIB 76370539320</item>
      <item>JAROSLAV VIŠEK, OIB 38057372803</item>
      <item>RADOMIR PETRIČEVIĆ, OIB 10220307766</item>
      <item>MARINKO JAKOVAC, OIB 52360244991</item>
      <item>BOŽIDAR LEMAIĆ, OIB 80426209815</item>
    </derivirana_varijabla>
  </DomainObject.Predmet.StrankaListNazivFormatedOIB>
  <DomainObject.Predmet.ProtuStrankaListFormated>
    <izvorni_sadrzaj>
      <item>FINAG d.d. Industrija građevnog materijala, Garešnica zastupanog po punomoćniku Marin Draženović; Marina Lacković</item>
    </izvorni_sadrzaj>
    <derivirana_varijabla naziv="DomainObject.Predmet.ProtuStrankaListFormated_1">
      <item>FINAG d.d. Industrija građevnog materijala, Garešnica zastupanog po punomoćniku Marin Draženović; Marina Lacković</item>
    </derivirana_varijabla>
  </DomainObject.Predmet.ProtuStrankaListFormated>
  <DomainObject.Predmet.ProtuStrankaListFormatedOIB>
    <izvorni_sadrzaj>
      <item>FINAG d.d. Industrija građevnog materijala, Garešnica, OIB 97667432680 zastupanog po punomoćniku Marin Draženović; Marina Lacković</item>
    </izvorni_sadrzaj>
    <derivirana_varijabla naziv="DomainObject.Predmet.ProtuStrankaListFormatedOIB_1">
      <item>FINAG d.d. Industrija građevnog materijala, Garešnica, OIB 97667432680 zastupanog po punomoćniku Marin Draženović; Marina Lacković</item>
    </derivirana_varijabla>
  </DomainObject.Predmet.ProtuStrankaListFormatedOIB>
  <DomainObject.Predmet.ProtuStrankaListFormatedWithAdress>
    <izvorni_sadrzaj>
      <item>FINAG d.d. Industrija građevnog materijala, Garešnica, Petra Svačića/bb, 43280 Garešnica zastupanog po punomoćniku Marin Draženović; Marina Lacković</item>
    </izvorni_sadrzaj>
    <derivirana_varijabla naziv="DomainObject.Predmet.ProtuStrankaListFormatedWithAdress_1">
      <item>FINAG d.d. Industrija građevnog materijala, Garešnica, Petra Svačića/bb, 43280 Garešnica zastupanog po punomoćniku Marin Draženović; Marina Lacković</item>
    </derivirana_varijabla>
  </DomainObject.Predmet.ProtuStrankaListFormatedWithAdress>
  <DomainObject.Predmet.ProtuStrankaListFormatedWithAdressOIB>
    <izvorni_sadrzaj>
      <item>FINAG d.d. Industrija građevnog materijala, Garešnica, OIB 97667432680, Petra Svačića/bb, 43280 Garešnica zastupanog po punomoćniku Marin Draženović; Marina Lacković</item>
    </izvorni_sadrzaj>
    <derivirana_varijabla naziv="DomainObject.Predmet.ProtuStrankaListFormatedWithAdressOIB_1">
      <item>FINAG d.d. Industrija građevnog materijala, Garešnica, OIB 97667432680, Petra Svačića/bb, 43280 Garešnica zastupanog po punomoćniku Marin Draženović; Marina Lacković</item>
    </derivirana_varijabla>
  </DomainObject.Predmet.ProtuStrankaListFormatedWithAdressOIB>
  <DomainObject.Predmet.ProtuStrankaListNazivFormated>
    <izvorni_sadrzaj>
      <item>FINAG d.d. Industrija građevnog materijala, Garešnica</item>
    </izvorni_sadrzaj>
    <derivirana_varijabla naziv="DomainObject.Predmet.ProtuStrankaListNazivFormated_1">
      <item>FINAG d.d. Industrija građevnog materijala, Garešnica</item>
    </derivirana_varijabla>
  </DomainObject.Predmet.ProtuStrankaListNazivFormated>
  <DomainObject.Predmet.ProtuStrankaListNazivFormatedOIB>
    <izvorni_sadrzaj>
      <item>FINAG d.d. Industrija građevnog materijala, Garešnica, OIB 97667432680</item>
    </izvorni_sadrzaj>
    <derivirana_varijabla naziv="DomainObject.Predmet.ProtuStrankaListNazivFormatedOIB_1">
      <item>FINAG d.d. Industrija građevnog materijala, Garešnica, OIB 97667432680</item>
    </derivirana_varijabla>
  </DomainObject.Predmet.ProtuStrankaListNazivFormatedOIB>
  <DomainObject.Predmet.OstaliListFormated>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izvorni_sadrzaj>
    <derivirana_varijabla naziv="DomainObject.Predmet.OstaliListFormated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punomoćnik sudionika u postupku FINAG d.d. Industrija građevnog materijala, Garešnica</item>
      <item>Financijska agencija</item>
      <item>Marina Lacković punomoćnik sudionika u postupku FINAG d.d. Industrija građevnog materijala, Garešnica</item>
      <item>Vinko Ljubičić</item>
      <item>Grad Garešnica</item>
      <item>Erste &amp; Steiermarkische bank d.d.</item>
      <item>ZOU Jovan Doneski i dr.</item>
    </derivirana_varijabla>
  </DomainObject.Predmet.OstaliListFormated>
  <DomainObject.Predmet.OstaliListFormatedOIB>
    <izvorni_sadrzaj>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izvorni_sadrzaj>
    <derivirana_varijabla naziv="DomainObject.Predmet.OstaliListFormatedOIB_1">
      <item>BOŽICA JUREC, dipl. iur.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punomoćnik sudionika u postupku FINAG d.d. Industrija građevnog materijala, Garešnica</item>
      <item>Financijska agencija</item>
      <item>Marina Lacković punomoćnik sudionika u postupku FINAG d.d. Industrija građevnog materijala, Garešnica</item>
      <item>Vinko Ljubičić, OIB 91327367435</item>
      <item>Grad Garešnica</item>
      <item>Erste &amp; Steiermarkische bank d.d.</item>
      <item>ZOU Jovan Doneski i dr.</item>
    </derivirana_varijabla>
  </DomainObject.Predmet.OstaliListFormatedOIB>
  <DomainObject.Predmet.OstaliListFormatedWithAdress>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izvorni_sadrzaj>
    <derivirana_varijabla naziv="DomainObject.Predmet.OstaliListFormatedWithAdress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Orljavska 4A, 31000 Osijek</item>
      <item>Grad Garešnica, V. Nazora 20a, 43280 Garešnica</item>
      <item>Erste &amp; Steiermarkische bank d.d., Ivana Lučića 2, 10000 Zagreb</item>
      <item>ZOU Jovan Doneski i dr.</item>
    </derivirana_varijabla>
  </DomainObject.Predmet.OstaliListFormatedWithAdress>
  <DomainObject.Predmet.OstaliListFormatedWithAdressOIB>
    <izvorni_sadrzaj>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izvorni_sadrzaj>
    <derivirana_varijabla naziv="DomainObject.Predmet.OstaliListFormatedWithAdressOIB_1">
      <item>BOŽICA JUREC, dipl. iur., Gundulićeva 1/III, 43000 Bjelovar punomoćnik sudionika u postupku IVICA POPOVIĆ; JOVANKA APFENTALER; RADOMIR PETRIČEVIĆ; GORAN HUNDIĆ; JOSIP STANKOVIĆ; OLIVER ŠOLAJA; JOSIP KOZARIĆ; MAKSO JURATOVAC; DUŠICA BRKIĆ; MARIJA CVITAŠ; SMILJANA MIŠKULIN; ZLATKO GERENČIR; MARINA BERTOVIĆ; MILAN RAJČEVIĆ; MILE PUKALO; VLADO LEVAR; MILAN KONJEVIĆ; ZDRAVKO PLOHL; JOSIP PETANOVIĆ; ANKICA KATALENIĆ; DAVOR IVANČEVIĆ; DUŠANKA VUČINIĆ; ĐURĐICA ŠETIT; SLAĐANA VRANEŠEVIĆ; ŽELJKO VLAJNIĆ; JOSIP SABOLIĆ; SNJEŽANA GAZICA; MARINKO JAKOVAC; MILKICA ĐURAŠIN; BOŽIDAR LEMAIĆ; STJEPAN KREĆI; MIROSLAV GAGULA; ROBERT ŽIBERT; JOCO RIJETKOVIĆ; MILAN BADANJAK; MARICA BANIĆ; JOSIP KAPAN; JAROSLAV VIŠEK</item>
      <item>Marin Draženović, OIB 98801337349, Lovre Matačića 75, 43000 Bjelovar punomoćnik sudionika u postupku FINAG d.d. Industrija građevnog materijala, Garešnica</item>
      <item>Financijska agencija</item>
      <item>Marina Lacković, Stjepana Radića 14, 43500 Daruvar punomoćnik sudionika u postupku FINAG d.d. Industrija građevnog materijala, Garešnica</item>
      <item>Vinko Ljubičić, OIB 91327367435, Orljavska 4A, 31000 Osijek</item>
      <item>Grad Garešnica, V. Nazora 20a, 43280 Garešnica</item>
      <item>Erste &amp; Steiermarkische bank d.d., Ivana Lučića 2, 10000 Zagreb</item>
      <item>ZOU Jovan Doneski i dr.</item>
    </derivirana_varijabla>
  </DomainObject.Predmet.OstaliListFormatedWithAdressOIB>
  <DomainObject.Predmet.OstaliListNazivFormated>
    <izvorni_sadrzaj>
      <item>BOŽICA JUREC, dipl. iur.</item>
      <item>Marin Draženović</item>
      <item>Financijska agencija</item>
      <item>Marina Lacković</item>
      <item>Vinko Ljubičić</item>
      <item>Grad Garešnica</item>
      <item>Erste &amp; Steiermarkische bank d.d.</item>
      <item>ZOU Jovan Doneski i dr.</item>
    </izvorni_sadrzaj>
    <derivirana_varijabla naziv="DomainObject.Predmet.OstaliListNazivFormated_1">
      <item>BOŽICA JUREC, dipl. iur.</item>
      <item>Marin Draženović</item>
      <item>Financijska agencija</item>
      <item>Marina Lacković</item>
      <item>Vinko Ljubičić</item>
      <item>Grad Garešnica</item>
      <item>Erste &amp; Steiermarkische bank d.d.</item>
      <item>ZOU Jovan Doneski i dr.</item>
    </derivirana_varijabla>
  </DomainObject.Predmet.OstaliListNazivFormated>
  <DomainObject.Predmet.OstaliListNazivFormatedOIB>
    <izvorni_sadrzaj>
      <item>BOŽICA JUREC, dipl. iur.</item>
      <item>Marin Draženović, OIB 98801337349</item>
      <item>Financijska agencija</item>
      <item>Marina Lacković</item>
      <item>Vinko Ljubičić, OIB 91327367435</item>
      <item>Grad Garešnica</item>
      <item>Erste &amp; Steiermarkische bank d.d.</item>
      <item>ZOU Jovan Doneski i dr.</item>
    </izvorni_sadrzaj>
    <derivirana_varijabla naziv="DomainObject.Predmet.OstaliListNazivFormatedOIB_1">
      <item>BOŽICA JUREC, dipl. iur.</item>
      <item>Marin Draženović, OIB 98801337349</item>
      <item>Financijska agencija</item>
      <item>Marina Lacković</item>
      <item>Vinko Ljubičić, OIB 91327367435</item>
      <item>Grad Garešnica</item>
      <item>Erste &amp; Steiermarkische bank d.d.</item>
      <item>ZOU Jovan Doneski i dr.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St-72/2016-41</izvorni_sadrzaj>
    <derivirana_varijabla naziv="DomainObject.PoslovniBrojDokumenta_1">St-72/2016-41</derivirana_varijabla>
  </DomainObject.PoslovniBrojDokumenta>
  <DomainObject.Predmet.StrankaIDrugi>
    <izvorni_sadrzaj>MILAN KONJEVIĆ i dr.</izvorni_sadrzaj>
    <derivirana_varijabla naziv="DomainObject.Predmet.StrankaIDrugi_1">MILAN KONJEVIĆ i dr.</derivirana_varijabla>
  </DomainObject.Predmet.StrankaIDrugi>
  <DomainObject.Predmet.ProtustrankaIDrugi>
    <izvorni_sadrzaj>FINAG d.d. Industrija građevnog materijala, Garešnica</izvorni_sadrzaj>
    <derivirana_varijabla naziv="DomainObject.Predmet.ProtustrankaIDrugi_1">FINAG d.d. Industrija građevnog materijala, Garešnica</derivirana_varijabla>
  </DomainObject.Predmet.ProtustrankaIDrugi>
  <DomainObject.Predmet.StrankaIDrugiAdressOIB>
    <izvorni_sadrzaj>MILAN KONJEVIĆ, OIB 66930057537, M. Gupca 60, 43280 Garešnica i dr.</izvorni_sadrzaj>
    <derivirana_varijabla naziv="DomainObject.Predmet.StrankaIDrugiAdressOIB_1">MILAN KONJEVIĆ, OIB 66930057537, M. Gupca 60, 43280 Garešnica i dr.</derivirana_varijabla>
  </DomainObject.Predmet.StrankaIDrugiAdressOIB>
  <DomainObject.Predmet.ProtustrankaIDrugiAdressOIB>
    <izvorni_sadrzaj>FINAG d.d. Industrija građevnog materijala, Garešnica, OIB 97667432680, Petra Svačića/bb, 43280 Garešnica</izvorni_sadrzaj>
    <derivirana_varijabla naziv="DomainObject.Predmet.ProtustrankaIDrugiAdressOIB_1">FINAG d.d. Industrija građevnog materijala, Garešnica, OIB 97667432680, Petra Svačića/bb, 43280 Garešnica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izvorni_sadrzaj>
    <derivirana_varijabla naziv="DomainObject.Predmet.SudioniciListNaziv_1">
      <item>MILAN KONJEVIĆ</item>
      <item>FINAG d.d. Industrija građevnog materijala, Garešnica</item>
      <item>JOSIP SABOLIĆ</item>
      <item>OLIVER ŠOLAJA</item>
      <item>ŽELJKO VLAJNIĆ</item>
      <item>MILAN RAJČEVIĆ</item>
      <item>JOSIP STANKOVIĆ</item>
      <item>MARICA BANIĆ</item>
      <item>MARINA BERTOVIĆ</item>
      <item>JOSIP KAPAN</item>
      <item>IVICA POPOVIĆ</item>
      <item>VLADO LEVAR</item>
      <item>JOCO RIJETKOVIĆ</item>
      <item>MAKSO JURATOVAC</item>
      <item>GORAN HUNDIĆ</item>
      <item>MILAN BADANJAK</item>
      <item>MIROSLAV GAGULA</item>
      <item>JOSIP PETANOVIĆ</item>
      <item>MARIJA CVITAŠ</item>
      <item>DAVOR IVANČEVIĆ</item>
      <item>MILKICA ĐURAŠIN</item>
      <item>MILE PUKALO</item>
      <item>JOSIP KOZARIĆ</item>
      <item>SLAĐANA VRANEŠEVIĆ</item>
      <item>STJEPAN KREĆI</item>
      <item>ANKICA KATALENIĆ</item>
      <item>ZLATKO GERENČIR</item>
      <item>JOVANKA APFENTALER</item>
      <item>ĐURĐICA ŠETIT</item>
      <item>DUŠICA BRKIĆ</item>
      <item>ZDRAVKO PLOHL</item>
      <item>ROBERT ŽIBERT</item>
      <item>SNJEŽANA GAZICA</item>
      <item>DUŠANKA VUČINIĆ</item>
      <item>SMILJANA MIŠKULIN</item>
      <item>JAROSLAV VIŠEK</item>
      <item>RADOMIR PETRIČEVIĆ</item>
      <item>MARINKO JAKOVAC</item>
      <item>BOŽIDAR LEMAIĆ</item>
      <item>BOŽICA JUREC, dipl. iur.</item>
      <item>Marin Draženović</item>
      <item>Financijska agencija</item>
      <item>Marina Lacković</item>
      <item>Vinko Ljubičić</item>
      <item>Grad Garešnica</item>
      <item>Erste &amp; Steiermarkische bank d.d.</item>
      <item>ZOU Jovan Doneski i dr.</item>
    </derivirana_varijabla>
  </DomainObject.Predmet.SudioniciListNaziv>
  <DomainObject.Predmet.SudioniciListAdressOIB>
    <izvorni_sadrzaj>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izvorni_sadrzaj>
    <derivirana_varijabla naziv="DomainObject.Predmet.SudioniciListAdressOIB_1">
      <item>MILAN KONJEVIĆ, OIB 66930057537, M. Gupca 60,43280 Garešnica</item>
      <item>FINAG d.d. Industrija građevnog materijala, Garešnica, OIB 97667432680, Petra Svačića/bb,43280 Garešnica</item>
      <item>JOSIP SABOLIĆ, OIB 03748522445, Bana Jelačića 26,43280 Garešnica</item>
      <item>OLIVER ŠOLAJA, OIB 12217129580, Moslavačka 60,43280 Garešnica</item>
      <item>ŽELJKO VLAJNIĆ, OIB 23610219950, Kapelica 177,43280 Kapelica</item>
      <item>MILAN RAJČEVIĆ, OIB 70039969060, Kapelica 30,43280 Kapelica</item>
      <item>JOSIP STANKOVIĆ, OIB 79745398046, Trg Hrvatskih branitelja 10,43280 Garešnica</item>
      <item>MARICA BANIĆ, OIB 34587289931, M. Gupca 218,43280 Garešnica</item>
      <item>MARINA BERTOVIĆ, OIB 11469530277, P. Svačića 83,43280 Garešnica</item>
      <item>JOSIP KAPAN, OIB 24203853496, Radnička 28,43280 Garešnica</item>
      <item>IVICA POPOVIĆ, OIB 24591606549, Ciglenica 68,43280 Ciglenica</item>
      <item>VLADO LEVAR, OIB 47549942632, Ciglenica 98,43280 Ciglenica</item>
      <item>JOCO RIJETKOVIĆ, OIB 70676553765, Moslavačka 62,43280 Garešnica</item>
      <item>MAKSO JURATOVAC, OIB 34885903923, Gornji Uljanik 76,43280 Gornji Uljanik</item>
      <item>GORAN HUNDIĆ, OIB 29951883752, Uljanički brijeg 1,43280 Garešnica</item>
      <item>MILAN BADANJAK, OIB 00315806561, Kapelica 46,43280 Kapelica</item>
      <item>MIROSLAV GAGULA, OIB 92957810445, Kolodvorska 35b,43280 Garešnica</item>
      <item>JOSIP PETANOVIĆ, OIB 82909654504, Kapelica 119,43280 Kapelica</item>
      <item>MARIJA CVITAŠ, OIB 86366057144, Bana Jelačića 73,43280 Hrastovac</item>
      <item>DAVOR IVANČEVIĆ, OIB 40564483350, M. Gupca 171,43280 Garešnica</item>
      <item>MILKICA ĐURAŠIN, OIB 20738357856, Bana Jelačića 4,43280 Hrastovac</item>
      <item>MILE PUKALO, OIB 65462354545, Mali Pašijan 70,43280 Mali Pašijan</item>
      <item>JOSIP KOZARIĆ, OIB 32256984695, Kapelica 12,43280 Kapelica</item>
      <item>SLAĐANA VRANEŠEVIĆ, OIB 94125221554, Radnička 5,43280 Garešnica</item>
      <item>STJEPAN KREĆI, OIB 03607162297, Trnovitica 33,43280 Gornja Trnovitica</item>
      <item>ANKICA KATALENIĆ, OIB 07822479697, Kapelica 18,43280 Kapelica</item>
      <item>ZLATKO GERENČIR, OIB 35737599481, Uljanik 56,43280 Uljanik</item>
      <item>JOVANKA APFENTALER, OIB 72269543771, Moslavačka 17,43280 Hercegovac</item>
      <item>ĐURĐICA ŠETIT, OIB 01500864146, Kapelica 144,43280 Kapelica</item>
      <item>DUŠICA BRKIĆ, OIB 96197681384, Kralja Tvrtka 4,43280 Garešnica</item>
      <item>ZDRAVKO PLOHL, OIB 91933740357, Kapelica 11,43280 Kapelica</item>
      <item>ROBERT ŽIBERT, OIB 75759386227, Kapelica 178a,43280 Kapelica</item>
      <item>SNJEŽANA GAZICA, OIB 04131715441, Moslavačka 42,43280 Hercegovac</item>
      <item>DUŠANKA VUČINIĆ, OIB 46029944611, Graničarska 62a,43280 Garešnica</item>
      <item>SMILJANA MIŠKULIN, OIB 76370539320, P. Svačića 26,43280 Garešnica</item>
      <item>JAROSLAV VIŠEK, OIB 38057372803, Moslavačka 96a,43280 Garešnica</item>
      <item>RADOMIR PETRIČEVIĆ, OIB 10220307766, S. Kolara 27,43280 Garešnica</item>
      <item>MARINKO JAKOVAC, OIB 52360244991, M. Lovraka 12,43280 Garešnica</item>
      <item>BOŽIDAR LEMAIĆ, OIB 80426209815, Ciglenica 30,43280 Ciglenica</item>
      <item>BOŽICA JUREC, dipl. iur., Gundulićeva 1/III,43000 Bjelovar</item>
      <item>Marin Draženović, OIB 98801337349, Lovre Matačića 75,43000 Bjelovar</item>
      <item>Financijska agencija</item>
      <item>Marina Lacković, Stjepana Radića 14,43500 Daruvar</item>
      <item>Vinko Ljubičić, OIB 91327367435, Orljavska 4A,31000 Osijek</item>
      <item>Grad Garešnica, V. Nazora 20a,43280 Garešnica</item>
      <item>Erste &amp; Steiermarkische bank d.d., Ivana Lučića 2,10000 Zagreb</item>
      <item>ZOU Jovan Doneski i dr.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806F82-2577-4638-8321-85813413D59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1742</properties:Words>
  <properties:Characters>11386</properties:Characters>
  <properties:Lines>1297</properties:Lines>
  <properties:Paragraphs>913</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19297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2017-02-14T08:48:00Z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St-72/2016-41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