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1847c" w14:paraId="811847c" w:rsidRDefault="001A0CFF" w:rsidR="0011572E" w:rsidRPr="00EE7A99">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1572E" w:rsidR="0011572E" w:rsidRPr="00EE7A99">
      <w:r w:rsidRPr="00EE7A99">
        <w:t xml:space="preserve">   REPUBLIKA HRVATSKA </w:t>
      </w:r>
    </w:p>
    <w:p w:rsidRDefault="0011572E" w:rsidR="0011572E" w:rsidRPr="00EE7A99">
      <w:r w:rsidRPr="00EE7A99">
        <w:t>TRGOVAČKI SUD U ZAGREBU</w:t>
      </w:r>
    </w:p>
    <w:p w:rsidRDefault="0011572E" w:rsidR="0011572E" w:rsidRPr="00EE7A99">
      <w:r w:rsidRPr="00EE7A99">
        <w:t>Zagreb, Amruševa 2/II</w:t>
      </w:r>
      <w:r w:rsidRPr="00EE7A99">
        <w:tab/>
      </w:r>
      <w:r w:rsidRPr="00EE7A99">
        <w:tab/>
      </w:r>
      <w:r w:rsidRPr="00EE7A99">
        <w:tab/>
      </w:r>
      <w:r w:rsidRPr="00EE7A99">
        <w:tab/>
      </w:r>
      <w:r w:rsidRPr="00EE7A99">
        <w:tab/>
      </w:r>
      <w:r w:rsidR="003D2441" w:rsidRPr="00EE7A99">
        <w:tab/>
      </w:r>
      <w:r w:rsidRPr="00EE7A99">
        <w:t>31-ST-</w:t>
      </w:r>
      <w:r w:rsidR="001A0CFF">
        <w:t>1549/13-173</w:t>
      </w:r>
    </w:p>
    <w:p w:rsidRDefault="00A85DF2" w:rsidR="00A85DF2" w:rsidRPr="00EE7A99"/>
    <w:p w:rsidRDefault="00A85DF2" w:rsidP="00A85DF2" w:rsidR="00A85DF2" w:rsidRPr="00EE7A99">
      <w:pPr>
        <w:jc w:val="center"/>
      </w:pPr>
      <w:r w:rsidRPr="00EE7A99">
        <w:t xml:space="preserve">U  I M E   R E P U B L I K E  H R V A T S K E </w:t>
      </w:r>
    </w:p>
    <w:p w:rsidRDefault="00F12E16" w:rsidP="00F12E16" w:rsidR="00F12E16" w:rsidRPr="00EE7A99">
      <w:pPr>
        <w:jc w:val="center"/>
      </w:pPr>
      <w:r w:rsidRPr="00EE7A99">
        <w:t xml:space="preserve">R J E Š E N J E </w:t>
      </w:r>
    </w:p>
    <w:p w:rsidRDefault="00F12E16" w:rsidP="00F12E16" w:rsidR="00F12E16" w:rsidRPr="00EE7A99">
      <w:pPr>
        <w:jc w:val="center"/>
      </w:pPr>
    </w:p>
    <w:p w:rsidRDefault="00F12E16" w:rsidP="00F12E16" w:rsidR="00F12E16" w:rsidRPr="00EE7A99">
      <w:r w:rsidRPr="00EE7A99">
        <w:tab/>
      </w:r>
      <w:r w:rsidR="003D2441" w:rsidRPr="00EE7A99">
        <w:t xml:space="preserve">TRGOVAČKI SUD U ZAGREBU po stečajnom sucu Nadi Kraljić u stečajnom postupku nad stečajnim dužnikom </w:t>
      </w:r>
      <w:r w:rsidR="001A0CFF" w:rsidRPr="00EA4A48">
        <w:t xml:space="preserve">OBRTNIČKA ZADRUGA KARLOVAC – u stečaju,  Karlovac, Haulikova 14, </w:t>
      </w:r>
      <w:r w:rsidR="001A0CFF">
        <w:t xml:space="preserve">MBS: </w:t>
      </w:r>
      <w:r w:rsidR="001A0CFF" w:rsidRPr="001A0CFF">
        <w:t>020013506</w:t>
      </w:r>
      <w:r w:rsidR="001A0CFF">
        <w:rPr>
          <w:rFonts w:cs="Arial" w:hAnsi="Arial" w:ascii="Arial"/>
          <w:color w:val="003366"/>
          <w:sz w:val="18"/>
          <w:szCs w:val="18"/>
        </w:rPr>
        <w:t xml:space="preserve"> </w:t>
      </w:r>
      <w:r w:rsidR="001A0CFF" w:rsidRPr="00EA4A48">
        <w:t xml:space="preserve">OIB 04001535527 </w:t>
      </w:r>
      <w:r w:rsidR="003D2441" w:rsidRPr="00EE7A99">
        <w:t xml:space="preserve">dana </w:t>
      </w:r>
      <w:r w:rsidR="001A0CFF">
        <w:t>16. listopada</w:t>
      </w:r>
      <w:r w:rsidR="00EE7A99" w:rsidRPr="00EE7A99">
        <w:t xml:space="preserve"> 2015. </w:t>
      </w:r>
      <w:r w:rsidR="003D2441" w:rsidRPr="00EE7A99">
        <w:t xml:space="preserve"> godine</w:t>
      </w:r>
      <w:r w:rsidRPr="00EE7A99">
        <w:t xml:space="preserve"> </w:t>
      </w:r>
    </w:p>
    <w:p w:rsidRDefault="00F12E16" w:rsidP="00F12E16" w:rsidR="00F12E16" w:rsidRPr="00EE7A99">
      <w:pPr>
        <w:jc w:val="center"/>
      </w:pPr>
      <w:r w:rsidRPr="00EE7A99">
        <w:t xml:space="preserve">r i j e š i o   j e </w:t>
      </w:r>
    </w:p>
    <w:p w:rsidRDefault="00F12E16" w:rsidP="00F12E16" w:rsidR="00F12E16" w:rsidRPr="00EE7A99">
      <w:pPr>
        <w:jc w:val="center"/>
      </w:pPr>
    </w:p>
    <w:p w:rsidRDefault="00F12E16" w:rsidP="00F12E16" w:rsidR="00F12E16" w:rsidRPr="00EE7A99">
      <w:pPr>
        <w:rPr>
          <w:color w:val="003366"/>
        </w:rPr>
      </w:pPr>
      <w:r w:rsidRPr="00EE7A99">
        <w:tab/>
      </w:r>
      <w:r w:rsidR="009A40BA" w:rsidRPr="00EE7A99">
        <w:t>1.</w:t>
      </w:r>
      <w:r w:rsidRPr="00EE7A99">
        <w:t xml:space="preserve">  </w:t>
      </w:r>
      <w:r w:rsidR="002F17E5" w:rsidRPr="00EE7A99">
        <w:t>Z</w:t>
      </w:r>
      <w:r w:rsidRPr="00EE7A99">
        <w:t>aključuje se stečajni postupak nad stečajnim dužnikom</w:t>
      </w:r>
      <w:r w:rsidR="001A0CFF" w:rsidRPr="001A0CFF">
        <w:t xml:space="preserve"> </w:t>
      </w:r>
      <w:r w:rsidR="001A0CFF" w:rsidRPr="00EA4A48">
        <w:t xml:space="preserve">OBRTNIČKA ZADRUGA KARLOVAC – u stečaju,  Karlovac, Haulikova 14, </w:t>
      </w:r>
      <w:r w:rsidR="001A0CFF">
        <w:t xml:space="preserve">MBS: </w:t>
      </w:r>
      <w:r w:rsidR="001A0CFF" w:rsidRPr="001A0CFF">
        <w:t>020013506</w:t>
      </w:r>
      <w:r w:rsidR="001A0CFF">
        <w:rPr>
          <w:rFonts w:cs="Arial" w:hAnsi="Arial" w:ascii="Arial"/>
          <w:color w:val="003366"/>
          <w:sz w:val="18"/>
          <w:szCs w:val="18"/>
        </w:rPr>
        <w:t xml:space="preserve"> </w:t>
      </w:r>
      <w:r w:rsidR="001A0CFF" w:rsidRPr="00EA4A48">
        <w:t>OIB 04001535527</w:t>
      </w:r>
      <w:r w:rsidR="00A85DF2" w:rsidRPr="00EE7A99">
        <w:rPr>
          <w:bCs/>
        </w:rPr>
        <w:t>.</w:t>
      </w:r>
    </w:p>
    <w:p w:rsidRDefault="00F12E16" w:rsidP="00F12E16" w:rsidR="00F12E16" w:rsidRPr="00EE7A99">
      <w:r w:rsidRPr="00EE7A99">
        <w:tab/>
      </w:r>
      <w:r w:rsidR="009A40BA" w:rsidRPr="00EE7A99">
        <w:t>2.</w:t>
      </w:r>
      <w:r w:rsidRPr="00EE7A99">
        <w:t xml:space="preserve">  Rješenje o zaključenju stečajnog postupka objav</w:t>
      </w:r>
      <w:r w:rsidR="001A0CFF">
        <w:t>it će se na e-oglasnoj ploči suda.</w:t>
      </w:r>
    </w:p>
    <w:p w:rsidRDefault="00F12E16" w:rsidP="00F12E16" w:rsidR="00F12E16" w:rsidRPr="00EE7A99">
      <w:r w:rsidRPr="00EE7A99">
        <w:tab/>
      </w:r>
      <w:r w:rsidR="009A40BA" w:rsidRPr="00EE7A99">
        <w:t>3.</w:t>
      </w:r>
      <w:r w:rsidRPr="00EE7A99">
        <w:t xml:space="preserve"> </w:t>
      </w:r>
      <w:r w:rsidR="009A40BA" w:rsidRPr="00EE7A99">
        <w:t xml:space="preserve"> </w:t>
      </w:r>
      <w:r w:rsidRPr="00EE7A99">
        <w:t xml:space="preserve">Po pravomoćnosti rješenja stečajni dužnik brisat će se iz registra ovog suda. </w:t>
      </w:r>
    </w:p>
    <w:p w:rsidRDefault="00377D04" w:rsidP="00F12E16" w:rsidR="00377D04" w:rsidRPr="00EE7A99"/>
    <w:p w:rsidRDefault="00F12E16" w:rsidP="00F12E16" w:rsidR="00F12E16" w:rsidRPr="00EE7A99">
      <w:pPr>
        <w:jc w:val="center"/>
      </w:pPr>
      <w:r w:rsidRPr="00EE7A99">
        <w:t xml:space="preserve">Obrazloženje </w:t>
      </w:r>
    </w:p>
    <w:p w:rsidRDefault="00F12E16" w:rsidP="00F12E16" w:rsidR="001D2032" w:rsidRPr="00EE7A99">
      <w:r w:rsidRPr="00EE7A99">
        <w:tab/>
      </w:r>
      <w:r w:rsidR="001D2032" w:rsidRPr="00EE7A99">
        <w:t xml:space="preserve"> </w:t>
      </w:r>
    </w:p>
    <w:p w:rsidRDefault="001D2032" w:rsidP="00F12E16" w:rsidR="0057350D" w:rsidRPr="00EE7A99">
      <w:r w:rsidRPr="00EE7A99">
        <w:tab/>
      </w:r>
      <w:r w:rsidR="002830F2" w:rsidRPr="00EE7A99">
        <w:t xml:space="preserve">Rješenjem </w:t>
      </w:r>
      <w:r w:rsidR="00817B39" w:rsidRPr="00EE7A99">
        <w:t>broj St-</w:t>
      </w:r>
      <w:r w:rsidR="001A0CFF">
        <w:t>1549/13</w:t>
      </w:r>
      <w:r w:rsidR="003D2441" w:rsidRPr="00EE7A99">
        <w:t xml:space="preserve"> </w:t>
      </w:r>
      <w:r w:rsidR="002830F2" w:rsidRPr="00EE7A99">
        <w:t>otvoren je stečajni postupak nad stečajnim dužnikom</w:t>
      </w:r>
      <w:r w:rsidR="009A40BA" w:rsidRPr="00EE7A99">
        <w:t xml:space="preserve"> </w:t>
      </w:r>
      <w:r w:rsidR="001A0CFF" w:rsidRPr="00EA4A48">
        <w:t xml:space="preserve">OBRTNIČKA ZADRUGA KARLOVAC – u stečaju,  Karlovac, Haulikova 14, </w:t>
      </w:r>
      <w:r w:rsidR="001A0CFF">
        <w:t xml:space="preserve">MBS: </w:t>
      </w:r>
      <w:r w:rsidR="001A0CFF" w:rsidRPr="001A0CFF">
        <w:t>020013506</w:t>
      </w:r>
      <w:r w:rsidR="001A0CFF">
        <w:rPr>
          <w:rFonts w:cs="Arial" w:hAnsi="Arial" w:ascii="Arial"/>
          <w:color w:val="003366"/>
          <w:sz w:val="18"/>
          <w:szCs w:val="18"/>
        </w:rPr>
        <w:t xml:space="preserve"> </w:t>
      </w:r>
      <w:r w:rsidR="001A0CFF" w:rsidRPr="00EA4A48">
        <w:t xml:space="preserve">OIB 04001535527 </w:t>
      </w:r>
      <w:r w:rsidR="00817B39" w:rsidRPr="00EE7A99">
        <w:t>dana</w:t>
      </w:r>
      <w:r w:rsidR="004F6913" w:rsidRPr="00EE7A99">
        <w:t xml:space="preserve"> </w:t>
      </w:r>
      <w:r w:rsidR="001A0CFF">
        <w:t>27. rujna</w:t>
      </w:r>
      <w:r w:rsidR="00EE7A99" w:rsidRPr="00EE7A99">
        <w:t xml:space="preserve"> 2013</w:t>
      </w:r>
      <w:r w:rsidR="0057350D" w:rsidRPr="00EE7A99">
        <w:t xml:space="preserve">. </w:t>
      </w:r>
      <w:r w:rsidR="001A0CFF">
        <w:t>godine.</w:t>
      </w:r>
    </w:p>
    <w:p w:rsidRDefault="0057350D" w:rsidP="00F12E16" w:rsidR="001D2032" w:rsidRPr="00EE7A99">
      <w:r w:rsidRPr="00EE7A99">
        <w:tab/>
      </w:r>
      <w:r w:rsidR="00760595" w:rsidRPr="00EE7A99">
        <w:t>Nakon unovčenja im</w:t>
      </w:r>
      <w:r w:rsidR="00EE7A99" w:rsidRPr="00EE7A99">
        <w:t>ovine stečajnog dužnika stečajni</w:t>
      </w:r>
      <w:r w:rsidR="00760595" w:rsidRPr="00EE7A99">
        <w:t xml:space="preserve"> upravitelj</w:t>
      </w:r>
      <w:r w:rsidR="00EE7A99" w:rsidRPr="00EE7A99">
        <w:t xml:space="preserve"> dostavio</w:t>
      </w:r>
      <w:r w:rsidR="00760595" w:rsidRPr="00EE7A99">
        <w:t xml:space="preserve"> </w:t>
      </w:r>
      <w:r w:rsidR="00EE7A99" w:rsidRPr="00EE7A99">
        <w:t xml:space="preserve">je </w:t>
      </w:r>
      <w:r w:rsidR="00760595" w:rsidRPr="00EE7A99">
        <w:t>stečajn</w:t>
      </w:r>
      <w:r w:rsidR="001A0CFF">
        <w:t>om sucu završni račun.</w:t>
      </w:r>
    </w:p>
    <w:p w:rsidRDefault="00334D9B" w:rsidP="00334D9B" w:rsidR="00760595" w:rsidRPr="00EE7A99">
      <w:pPr>
        <w:ind w:firstLine="708"/>
      </w:pPr>
      <w:r w:rsidRPr="00EE7A99">
        <w:t>Stečajni sudac je potvrdio da je</w:t>
      </w:r>
      <w:r w:rsidR="001A0CFF">
        <w:t xml:space="preserve"> pregledao</w:t>
      </w:r>
      <w:r w:rsidRPr="00EE7A99">
        <w:t xml:space="preserve"> završni račun</w:t>
      </w:r>
      <w:r w:rsidR="001A0CFF">
        <w:t>.</w:t>
      </w:r>
      <w:r w:rsidRPr="00EE7A99">
        <w:t xml:space="preserve"> </w:t>
      </w:r>
      <w:r w:rsidR="00760595" w:rsidRPr="00EE7A99">
        <w:t xml:space="preserve"> </w:t>
      </w:r>
    </w:p>
    <w:p w:rsidRDefault="00760595" w:rsidP="001A0CFF" w:rsidR="001A0CFF">
      <w:r w:rsidRPr="00EE7A99">
        <w:tab/>
        <w:t>Na završnom roči</w:t>
      </w:r>
      <w:r w:rsidR="009A40BA" w:rsidRPr="00EE7A99">
        <w:t xml:space="preserve">štu </w:t>
      </w:r>
      <w:r w:rsidR="003C3C03">
        <w:t xml:space="preserve">dana </w:t>
      </w:r>
      <w:r w:rsidR="001A0CFF">
        <w:t xml:space="preserve">15. listopada 2015. </w:t>
      </w:r>
      <w:r w:rsidR="003C3C03">
        <w:t xml:space="preserve"> godine </w:t>
      </w:r>
      <w:r w:rsidR="001A0CFF">
        <w:t xml:space="preserve">stečajni upravitelj je podnio izvješće u kojem je naveo da je tijekom postupka unovčene imovina u vlasništvu stečajnog dužnika i to nekretnine koje su se sastojale od poslovnog prostora i neuseljivih stanova. Na poslovnom prostoru je bio upisano založno pravo PBZ d.d. Nakon unovčenja razlučni vjerovnik je namiren sa iznosom od 1.033.641,09 kuna. Na stanovima je bila upisana hipoteka KARLOVAČKE BANKE koja je namirena sa iznosom od 130.745,03 kune. Tijekom postupka provedena je jedna djelomična dioba kojom su namireni vjerovnici prvog isplatnog reda te Agencija za osiguranje radničkih potraživanja sa ukupnim iznosom od 220.000,00 kuna. Od otvaranja stečajnog postupka do 30. lipnja 2015. godine priljev na žiro računu je iznosio 795.948,39 kuna. Stečajni upravitelj očekuje da će po prodaji građevinskog zemljišta kojeg je vlasnik BAP GRUPA d.o.o. Vrbovec, a stečajni dužnik je suvlasnik dijela zemljišta u stečajnu masu pristići sredstva kojim će se namiriti do sada nepodmireni troškovi koji se odnose na arhiviranje građe i nagrade stečajnom upravitelju. </w:t>
      </w:r>
    </w:p>
    <w:p w:rsidRDefault="001A0CFF" w:rsidP="00F12E16" w:rsidR="001A0CFF" w:rsidRPr="00EE7A99">
      <w:r>
        <w:t xml:space="preserve">S obzirom da je unovčena imovina u vlasništvu stečajnog dužnika te nema druge imovine stečajni upravitelj predložio je da se stečajni postupak zaključi. </w:t>
      </w:r>
    </w:p>
    <w:p w:rsidRDefault="001B0470" w:rsidP="00F12E16" w:rsidR="001D2032">
      <w:r w:rsidRPr="00EE7A99">
        <w:lastRenderedPageBreak/>
        <w:tab/>
        <w:t>Prema odredbi čl. 196 Stečajnog zakona odmah nakon okončanja završne diobe stečajni sudac će donijeti rješenje o</w:t>
      </w:r>
      <w:r w:rsidR="00C659B0">
        <w:t xml:space="preserve"> zaključenju stečajnog postupka. U ovom postupku nije provedena završna dioba s obzirom da je stečajni upravitelj sredstvima dobivenim od unovčenja imovine proveo djelomičnu diobu, ali s obzirom na provedenu diobu </w:t>
      </w:r>
      <w:r w:rsidRPr="00EE7A99">
        <w:t>valjalo je temeljem čl. 196 Stečajno</w:t>
      </w:r>
      <w:r w:rsidR="00C659B0">
        <w:t>g zakona riješiti kao u izreci.</w:t>
      </w:r>
    </w:p>
    <w:p w:rsidRDefault="00C659B0" w:rsidP="00F12E16" w:rsidR="00C659B0" w:rsidRPr="00EE7A99"/>
    <w:p w:rsidRDefault="001D2032" w:rsidP="00757F03" w:rsidR="00F12E16" w:rsidRPr="00EE7A99">
      <w:pPr>
        <w:jc w:val="center"/>
      </w:pPr>
      <w:r w:rsidRPr="00EE7A99">
        <w:t>U Zagrebu,</w:t>
      </w:r>
      <w:r w:rsidR="00817B39" w:rsidRPr="00EE7A99">
        <w:t xml:space="preserve"> </w:t>
      </w:r>
      <w:r w:rsidR="001A0CFF">
        <w:t xml:space="preserve">16. listopada </w:t>
      </w:r>
      <w:r w:rsidR="00EE7A99" w:rsidRPr="00EE7A99">
        <w:t xml:space="preserve">2015. </w:t>
      </w:r>
      <w:r w:rsidR="003D2441" w:rsidRPr="00EE7A99">
        <w:t xml:space="preserve"> </w:t>
      </w:r>
    </w:p>
    <w:p w:rsidRDefault="001D2032" w:rsidP="00457559" w:rsidR="001D2032" w:rsidRPr="00EE7A99"/>
    <w:p w:rsidRDefault="001D2032" w:rsidP="001D2032" w:rsidR="001D2032" w:rsidRPr="00EE7A99">
      <w:r w:rsidRPr="00EE7A99">
        <w:tab/>
      </w:r>
      <w:r w:rsidRPr="00EE7A99">
        <w:tab/>
      </w:r>
      <w:r w:rsidRPr="00EE7A99">
        <w:tab/>
      </w:r>
      <w:r w:rsidRPr="00EE7A99">
        <w:tab/>
      </w:r>
      <w:r w:rsidRPr="00EE7A99">
        <w:tab/>
      </w:r>
      <w:r w:rsidRPr="00EE7A99">
        <w:tab/>
      </w:r>
      <w:r w:rsidRPr="00EE7A99">
        <w:tab/>
      </w:r>
      <w:r w:rsidRPr="00EE7A99">
        <w:tab/>
        <w:t xml:space="preserve">STEČAJNI SUDAC </w:t>
      </w:r>
    </w:p>
    <w:p w:rsidRDefault="005545B9" w:rsidP="001D2032" w:rsidR="009A40BA" w:rsidRPr="00EE7A99">
      <w:r w:rsidRPr="00EE7A99">
        <w:tab/>
      </w:r>
      <w:r w:rsidRPr="00EE7A99">
        <w:tab/>
      </w:r>
      <w:r w:rsidRPr="00EE7A99">
        <w:tab/>
      </w:r>
      <w:r w:rsidRPr="00EE7A99">
        <w:tab/>
      </w:r>
      <w:r w:rsidRPr="00EE7A99">
        <w:tab/>
      </w:r>
      <w:r w:rsidRPr="00EE7A99">
        <w:tab/>
      </w:r>
      <w:r w:rsidRPr="00EE7A99">
        <w:tab/>
      </w:r>
      <w:r w:rsidRPr="00EE7A99">
        <w:tab/>
        <w:t>Nada Kraljić</w:t>
      </w:r>
      <w:r w:rsidR="00973815">
        <w:t>,v.r.</w:t>
      </w:r>
    </w:p>
    <w:p w:rsidRDefault="001D2032" w:rsidP="001D2032" w:rsidR="001D2032" w:rsidRPr="00EE7A99">
      <w:r w:rsidRPr="00EE7A99">
        <w:t xml:space="preserve">POUKA O PRAVNOM LIJEKU </w:t>
      </w:r>
    </w:p>
    <w:p w:rsidRDefault="001D2032" w:rsidP="001D2032" w:rsidR="001D2032" w:rsidRPr="00EE7A99">
      <w:r w:rsidRPr="00EE7A99">
        <w:t>Protiv ovog rješenja vjerovnici mogu uložiti žalbu u roku od 8 dana od objave u Narodnim novinama.</w:t>
      </w:r>
    </w:p>
    <w:p w:rsidRDefault="009F7426" w:rsidP="009F7426" w:rsidR="009F7426" w:rsidRPr="00EE7A99"/>
    <w:p w:rsidRDefault="00973815" w:rsidR="00973815">
      <w:r>
        <w:tab/>
      </w:r>
      <w:r>
        <w:tab/>
      </w:r>
      <w:r>
        <w:tab/>
      </w:r>
      <w:r>
        <w:tab/>
      </w:r>
      <w:r>
        <w:tab/>
      </w:r>
      <w:r>
        <w:tab/>
      </w:r>
      <w:r>
        <w:tab/>
        <w:t>Za točnost otpravka-ovl.službenik</w:t>
      </w:r>
    </w:p>
    <w:p w:rsidRDefault="00973815" w:rsidP="00973815" w:rsidR="00973815">
      <w:pPr>
        <w:ind w:firstLine="708" w:left="4956"/>
      </w:pPr>
      <w:r>
        <w:t>Vinka Mihalinčić</w:t>
      </w:r>
    </w:p>
    <w:p w:rsidRDefault="00C949B0" w:rsidP="009F7426" w:rsidR="00C949B0" w:rsidRPr="00EE7A99">
      <w:pPr>
        <w:ind w:left="360"/>
      </w:pPr>
    </w:p>
    <w:sectPr w:rsidSect="00A84081" w:rsidR="00C949B0" w:rsidRPr="00EE7A99">
      <w:headerReference w:type="default" r:id="rId10"/>
      <w:pgSz w:h="16838" w:w="11906"/>
      <w:pgMar w:gutter="0" w:footer="709" w:header="709" w:left="1418" w:bottom="1259"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4081" w:rsidP="00A84081" w:rsidR="00A84081">
      <w:r>
        <w:separator/>
      </w:r>
    </w:p>
  </w:endnote>
  <w:endnote w:id="0" w:type="continuationSeparator">
    <w:p w:rsidRDefault="00A84081" w:rsidP="00A84081" w:rsidR="00A840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4081" w:rsidP="00A84081" w:rsidR="00A84081">
      <w:r>
        <w:separator/>
      </w:r>
    </w:p>
  </w:footnote>
  <w:footnote w:id="0" w:type="continuationSeparator">
    <w:p w:rsidRDefault="00A84081" w:rsidP="00A84081" w:rsidR="00A840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7342169"/>
      <w:docPartObj>
        <w:docPartGallery w:val="Page Numbers (Top of Page)"/>
        <w:docPartUnique/>
      </w:docPartObj>
    </w:sdtPr>
    <w:sdtEndPr/>
    <w:sdtContent>
      <w:p w:rsidRDefault="00A84081" w:rsidR="00A84081">
        <w:pPr>
          <w:pStyle w:val="Zaglavlje"/>
          <w:jc w:val="center"/>
        </w:pPr>
        <w:r>
          <w:t xml:space="preserve">                                   </w:t>
        </w:r>
        <w:r>
          <w:fldChar w:fldCharType="begin"/>
        </w:r>
        <w:r>
          <w:instrText>PAGE   \* MERGEFORMAT</w:instrText>
        </w:r>
        <w:r>
          <w:fldChar w:fldCharType="separate"/>
        </w:r>
        <w:r w:rsidR="00973815">
          <w:rPr>
            <w:noProof/>
          </w:rPr>
          <w:t>2</w:t>
        </w:r>
        <w:r>
          <w:fldChar w:fldCharType="end"/>
        </w:r>
        <w:r>
          <w:t xml:space="preserve">                         31-ST-</w:t>
        </w:r>
        <w:r w:rsidR="00C659B0">
          <w:t>1549/13-173</w:t>
        </w:r>
      </w:p>
    </w:sdtContent>
  </w:sdt>
  <w:p w:rsidRDefault="00A84081" w:rsidR="00A8408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F1569"/>
    <w:multiLevelType w:val="hybridMultilevel"/>
    <w:tmpl w:val="040CB81E"/>
    <w:lvl w:tplc="9E0254C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79C459E"/>
    <w:multiLevelType w:val="hybridMultilevel"/>
    <w:tmpl w:val="72FE0076"/>
    <w:lvl w:tplc="4590FA0E" w:ilvl="0">
      <w:start w:val="31"/>
      <w:numFmt w:val="bullet"/>
      <w:lvlText w:val="-"/>
      <w:lvlJc w:val="left"/>
      <w:pPr>
        <w:tabs>
          <w:tab w:pos="3900" w:val="num"/>
        </w:tabs>
        <w:ind w:hanging="360" w:left="3900"/>
      </w:pPr>
      <w:rPr>
        <w:rFonts w:cs="Courier New" w:eastAsia="Times New Roman" w:hAnsi="Courier New" w:ascii="Courier New" w:hint="default"/>
      </w:rPr>
    </w:lvl>
    <w:lvl w:tentative="true" w:tplc="041A0003" w:ilvl="1">
      <w:start w:val="1"/>
      <w:numFmt w:val="bullet"/>
      <w:lvlText w:val="o"/>
      <w:lvlJc w:val="left"/>
      <w:pPr>
        <w:tabs>
          <w:tab w:pos="4620" w:val="num"/>
        </w:tabs>
        <w:ind w:hanging="360" w:left="4620"/>
      </w:pPr>
      <w:rPr>
        <w:rFonts w:cs="Courier New" w:hAnsi="Courier New" w:ascii="Courier New" w:hint="default"/>
      </w:rPr>
    </w:lvl>
    <w:lvl w:tentative="true" w:tplc="041A0005" w:ilvl="2">
      <w:start w:val="1"/>
      <w:numFmt w:val="bullet"/>
      <w:lvlText w:val=""/>
      <w:lvlJc w:val="left"/>
      <w:pPr>
        <w:tabs>
          <w:tab w:pos="5340" w:val="num"/>
        </w:tabs>
        <w:ind w:hanging="360" w:left="5340"/>
      </w:pPr>
      <w:rPr>
        <w:rFonts w:hAnsi="Wingdings" w:ascii="Wingdings" w:hint="default"/>
      </w:rPr>
    </w:lvl>
    <w:lvl w:tentative="true" w:tplc="041A0001" w:ilvl="3">
      <w:start w:val="1"/>
      <w:numFmt w:val="bullet"/>
      <w:lvlText w:val=""/>
      <w:lvlJc w:val="left"/>
      <w:pPr>
        <w:tabs>
          <w:tab w:pos="6060" w:val="num"/>
        </w:tabs>
        <w:ind w:hanging="360" w:left="6060"/>
      </w:pPr>
      <w:rPr>
        <w:rFonts w:hAnsi="Symbol" w:ascii="Symbol" w:hint="default"/>
      </w:rPr>
    </w:lvl>
    <w:lvl w:tentative="true" w:tplc="041A0003" w:ilvl="4">
      <w:start w:val="1"/>
      <w:numFmt w:val="bullet"/>
      <w:lvlText w:val="o"/>
      <w:lvlJc w:val="left"/>
      <w:pPr>
        <w:tabs>
          <w:tab w:pos="6780" w:val="num"/>
        </w:tabs>
        <w:ind w:hanging="360" w:left="6780"/>
      </w:pPr>
      <w:rPr>
        <w:rFonts w:cs="Courier New" w:hAnsi="Courier New" w:ascii="Courier New" w:hint="default"/>
      </w:rPr>
    </w:lvl>
    <w:lvl w:tentative="true" w:tplc="041A0005" w:ilvl="5">
      <w:start w:val="1"/>
      <w:numFmt w:val="bullet"/>
      <w:lvlText w:val=""/>
      <w:lvlJc w:val="left"/>
      <w:pPr>
        <w:tabs>
          <w:tab w:pos="7500" w:val="num"/>
        </w:tabs>
        <w:ind w:hanging="360" w:left="7500"/>
      </w:pPr>
      <w:rPr>
        <w:rFonts w:hAnsi="Wingdings" w:ascii="Wingdings" w:hint="default"/>
      </w:rPr>
    </w:lvl>
    <w:lvl w:tentative="true" w:tplc="041A0001" w:ilvl="6">
      <w:start w:val="1"/>
      <w:numFmt w:val="bullet"/>
      <w:lvlText w:val=""/>
      <w:lvlJc w:val="left"/>
      <w:pPr>
        <w:tabs>
          <w:tab w:pos="8220" w:val="num"/>
        </w:tabs>
        <w:ind w:hanging="360" w:left="8220"/>
      </w:pPr>
      <w:rPr>
        <w:rFonts w:hAnsi="Symbol" w:ascii="Symbol" w:hint="default"/>
      </w:rPr>
    </w:lvl>
    <w:lvl w:tentative="true" w:tplc="041A0003" w:ilvl="7">
      <w:start w:val="1"/>
      <w:numFmt w:val="bullet"/>
      <w:lvlText w:val="o"/>
      <w:lvlJc w:val="left"/>
      <w:pPr>
        <w:tabs>
          <w:tab w:pos="8940" w:val="num"/>
        </w:tabs>
        <w:ind w:hanging="360" w:left="8940"/>
      </w:pPr>
      <w:rPr>
        <w:rFonts w:cs="Courier New" w:hAnsi="Courier New" w:ascii="Courier New" w:hint="default"/>
      </w:rPr>
    </w:lvl>
    <w:lvl w:tentative="true" w:tplc="041A0005" w:ilvl="8">
      <w:start w:val="1"/>
      <w:numFmt w:val="bullet"/>
      <w:lvlText w:val=""/>
      <w:lvlJc w:val="left"/>
      <w:pPr>
        <w:tabs>
          <w:tab w:pos="9660" w:val="num"/>
        </w:tabs>
        <w:ind w:hanging="360" w:left="9660"/>
      </w:pPr>
      <w:rPr>
        <w:rFonts w:hAnsi="Wingdings" w:ascii="Wingdings" w:hint="default"/>
      </w:rPr>
    </w:lvl>
  </w:abstractNum>
  <w:abstractNum w:abstractNumId="2">
    <w:nsid w:val="34DB00CE"/>
    <w:multiLevelType w:val="hybridMultilevel"/>
    <w:tmpl w:val="9B5EE0D6"/>
    <w:lvl w:tplc="F112C21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DD67617"/>
    <w:multiLevelType w:val="hybridMultilevel"/>
    <w:tmpl w:val="D3CEFE32"/>
    <w:lvl w:tplc="D8421194" w:ilvl="0">
      <w:start w:val="1"/>
      <w:numFmt w:val="decimal"/>
      <w:lvlText w:val="%1."/>
      <w:lvlJc w:val="left"/>
      <w:pPr>
        <w:tabs>
          <w:tab w:pos="795" w:val="num"/>
        </w:tabs>
        <w:ind w:hanging="435" w:left="795"/>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F84778E"/>
    <w:multiLevelType w:val="hybridMultilevel"/>
    <w:tmpl w:val="14B84822"/>
    <w:lvl w:tplc="295AE574"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93"/>
    <w:rsid w:val="000006EC"/>
    <w:rsid w:val="000009C6"/>
    <w:rsid w:val="000016BF"/>
    <w:rsid w:val="00001C8A"/>
    <w:rsid w:val="00004093"/>
    <w:rsid w:val="00006E64"/>
    <w:rsid w:val="0000791E"/>
    <w:rsid w:val="00010F47"/>
    <w:rsid w:val="00011179"/>
    <w:rsid w:val="0001259E"/>
    <w:rsid w:val="00012887"/>
    <w:rsid w:val="00013536"/>
    <w:rsid w:val="00013E99"/>
    <w:rsid w:val="00015184"/>
    <w:rsid w:val="000153E1"/>
    <w:rsid w:val="000203BF"/>
    <w:rsid w:val="00021497"/>
    <w:rsid w:val="00022368"/>
    <w:rsid w:val="0002333B"/>
    <w:rsid w:val="00026BC8"/>
    <w:rsid w:val="00026DC3"/>
    <w:rsid w:val="0002786C"/>
    <w:rsid w:val="000326C0"/>
    <w:rsid w:val="00035354"/>
    <w:rsid w:val="00036D46"/>
    <w:rsid w:val="00037431"/>
    <w:rsid w:val="000415C6"/>
    <w:rsid w:val="00041988"/>
    <w:rsid w:val="00041DD9"/>
    <w:rsid w:val="000442AF"/>
    <w:rsid w:val="0004495F"/>
    <w:rsid w:val="0004680A"/>
    <w:rsid w:val="00047ACA"/>
    <w:rsid w:val="00051115"/>
    <w:rsid w:val="00056DF3"/>
    <w:rsid w:val="000572D8"/>
    <w:rsid w:val="00061445"/>
    <w:rsid w:val="00062656"/>
    <w:rsid w:val="00062A36"/>
    <w:rsid w:val="00062B45"/>
    <w:rsid w:val="00065972"/>
    <w:rsid w:val="000662D3"/>
    <w:rsid w:val="00067BD6"/>
    <w:rsid w:val="00070BA5"/>
    <w:rsid w:val="00074266"/>
    <w:rsid w:val="00074375"/>
    <w:rsid w:val="0007487C"/>
    <w:rsid w:val="0007531D"/>
    <w:rsid w:val="00076B9D"/>
    <w:rsid w:val="0008075A"/>
    <w:rsid w:val="00080D24"/>
    <w:rsid w:val="00084B82"/>
    <w:rsid w:val="00085BE6"/>
    <w:rsid w:val="0008742D"/>
    <w:rsid w:val="00087587"/>
    <w:rsid w:val="00090DEC"/>
    <w:rsid w:val="000924AF"/>
    <w:rsid w:val="0009266A"/>
    <w:rsid w:val="000A030E"/>
    <w:rsid w:val="000A6371"/>
    <w:rsid w:val="000A6C8A"/>
    <w:rsid w:val="000A7254"/>
    <w:rsid w:val="000B16C2"/>
    <w:rsid w:val="000B21A0"/>
    <w:rsid w:val="000B2A57"/>
    <w:rsid w:val="000B3200"/>
    <w:rsid w:val="000B40B1"/>
    <w:rsid w:val="000B59A5"/>
    <w:rsid w:val="000B6AFD"/>
    <w:rsid w:val="000B6E1B"/>
    <w:rsid w:val="000B74A1"/>
    <w:rsid w:val="000B7EFA"/>
    <w:rsid w:val="000C4B5E"/>
    <w:rsid w:val="000C76F2"/>
    <w:rsid w:val="000D022F"/>
    <w:rsid w:val="000D069B"/>
    <w:rsid w:val="000D2AE5"/>
    <w:rsid w:val="000D3157"/>
    <w:rsid w:val="000D3751"/>
    <w:rsid w:val="000D3C56"/>
    <w:rsid w:val="000D64E8"/>
    <w:rsid w:val="000D76BC"/>
    <w:rsid w:val="000E0A00"/>
    <w:rsid w:val="000E1654"/>
    <w:rsid w:val="000E33AE"/>
    <w:rsid w:val="000E452F"/>
    <w:rsid w:val="000F0F81"/>
    <w:rsid w:val="000F195D"/>
    <w:rsid w:val="000F2087"/>
    <w:rsid w:val="000F5A91"/>
    <w:rsid w:val="000F5F65"/>
    <w:rsid w:val="000F5FA9"/>
    <w:rsid w:val="000F6AB0"/>
    <w:rsid w:val="000F6D52"/>
    <w:rsid w:val="000F6E9F"/>
    <w:rsid w:val="000F712F"/>
    <w:rsid w:val="0010545E"/>
    <w:rsid w:val="0010665F"/>
    <w:rsid w:val="00107621"/>
    <w:rsid w:val="00107A36"/>
    <w:rsid w:val="00112D57"/>
    <w:rsid w:val="001138CD"/>
    <w:rsid w:val="00113B6C"/>
    <w:rsid w:val="0011572E"/>
    <w:rsid w:val="00116113"/>
    <w:rsid w:val="00116F6E"/>
    <w:rsid w:val="00120632"/>
    <w:rsid w:val="00120F32"/>
    <w:rsid w:val="001229D5"/>
    <w:rsid w:val="00122C47"/>
    <w:rsid w:val="00124047"/>
    <w:rsid w:val="00124B2E"/>
    <w:rsid w:val="00125B8D"/>
    <w:rsid w:val="00127D33"/>
    <w:rsid w:val="00131C18"/>
    <w:rsid w:val="001341D0"/>
    <w:rsid w:val="001346CB"/>
    <w:rsid w:val="00137BEA"/>
    <w:rsid w:val="0014542D"/>
    <w:rsid w:val="0014603D"/>
    <w:rsid w:val="00150696"/>
    <w:rsid w:val="001515F0"/>
    <w:rsid w:val="00151DD6"/>
    <w:rsid w:val="00157508"/>
    <w:rsid w:val="0016015D"/>
    <w:rsid w:val="001608FB"/>
    <w:rsid w:val="00164A93"/>
    <w:rsid w:val="001670BF"/>
    <w:rsid w:val="00167291"/>
    <w:rsid w:val="00170E5A"/>
    <w:rsid w:val="001727BF"/>
    <w:rsid w:val="00174B3D"/>
    <w:rsid w:val="00176476"/>
    <w:rsid w:val="00176625"/>
    <w:rsid w:val="0017770D"/>
    <w:rsid w:val="00181893"/>
    <w:rsid w:val="001828EE"/>
    <w:rsid w:val="0018504E"/>
    <w:rsid w:val="0018620D"/>
    <w:rsid w:val="0018797F"/>
    <w:rsid w:val="00190425"/>
    <w:rsid w:val="00193150"/>
    <w:rsid w:val="00194A17"/>
    <w:rsid w:val="00194E5C"/>
    <w:rsid w:val="00196E7E"/>
    <w:rsid w:val="001978E0"/>
    <w:rsid w:val="001A0AEA"/>
    <w:rsid w:val="001A0CFF"/>
    <w:rsid w:val="001A2460"/>
    <w:rsid w:val="001A4AA5"/>
    <w:rsid w:val="001A5EBE"/>
    <w:rsid w:val="001A631A"/>
    <w:rsid w:val="001B0470"/>
    <w:rsid w:val="001B102F"/>
    <w:rsid w:val="001B2016"/>
    <w:rsid w:val="001B48EC"/>
    <w:rsid w:val="001B5085"/>
    <w:rsid w:val="001B618D"/>
    <w:rsid w:val="001C0DC6"/>
    <w:rsid w:val="001C1B3C"/>
    <w:rsid w:val="001C1CC6"/>
    <w:rsid w:val="001C432D"/>
    <w:rsid w:val="001C44D7"/>
    <w:rsid w:val="001C4D4F"/>
    <w:rsid w:val="001C57FA"/>
    <w:rsid w:val="001C583D"/>
    <w:rsid w:val="001C739C"/>
    <w:rsid w:val="001D1564"/>
    <w:rsid w:val="001D1B28"/>
    <w:rsid w:val="001D2032"/>
    <w:rsid w:val="001D3368"/>
    <w:rsid w:val="001D72A8"/>
    <w:rsid w:val="001E4117"/>
    <w:rsid w:val="001E42D3"/>
    <w:rsid w:val="001E4F35"/>
    <w:rsid w:val="001E5E58"/>
    <w:rsid w:val="001F13CA"/>
    <w:rsid w:val="001F172F"/>
    <w:rsid w:val="001F2077"/>
    <w:rsid w:val="001F4DBC"/>
    <w:rsid w:val="001F7545"/>
    <w:rsid w:val="00201D30"/>
    <w:rsid w:val="0020577C"/>
    <w:rsid w:val="002063E8"/>
    <w:rsid w:val="00206FCE"/>
    <w:rsid w:val="00207AB7"/>
    <w:rsid w:val="0021022A"/>
    <w:rsid w:val="00211388"/>
    <w:rsid w:val="00211937"/>
    <w:rsid w:val="0021485D"/>
    <w:rsid w:val="002151C9"/>
    <w:rsid w:val="00215C6C"/>
    <w:rsid w:val="002161E6"/>
    <w:rsid w:val="00216A63"/>
    <w:rsid w:val="00217D0B"/>
    <w:rsid w:val="00217D27"/>
    <w:rsid w:val="002215E6"/>
    <w:rsid w:val="002218B0"/>
    <w:rsid w:val="00223F70"/>
    <w:rsid w:val="00224DBA"/>
    <w:rsid w:val="00226E21"/>
    <w:rsid w:val="00226E30"/>
    <w:rsid w:val="0023047F"/>
    <w:rsid w:val="00240CB7"/>
    <w:rsid w:val="002412CA"/>
    <w:rsid w:val="00241746"/>
    <w:rsid w:val="00244A1F"/>
    <w:rsid w:val="002454E0"/>
    <w:rsid w:val="00245B50"/>
    <w:rsid w:val="002462F8"/>
    <w:rsid w:val="00256FE0"/>
    <w:rsid w:val="0026148C"/>
    <w:rsid w:val="00265621"/>
    <w:rsid w:val="00265EB2"/>
    <w:rsid w:val="00266A1B"/>
    <w:rsid w:val="00266B0F"/>
    <w:rsid w:val="00267423"/>
    <w:rsid w:val="0026742A"/>
    <w:rsid w:val="00267A63"/>
    <w:rsid w:val="002701AE"/>
    <w:rsid w:val="00271EB4"/>
    <w:rsid w:val="00271EBF"/>
    <w:rsid w:val="00272182"/>
    <w:rsid w:val="0027348F"/>
    <w:rsid w:val="00281A07"/>
    <w:rsid w:val="00281F80"/>
    <w:rsid w:val="002829D8"/>
    <w:rsid w:val="002830F2"/>
    <w:rsid w:val="00284234"/>
    <w:rsid w:val="0028593B"/>
    <w:rsid w:val="0028749A"/>
    <w:rsid w:val="00291BCC"/>
    <w:rsid w:val="00292775"/>
    <w:rsid w:val="00293CC4"/>
    <w:rsid w:val="00295BCE"/>
    <w:rsid w:val="002A0D2E"/>
    <w:rsid w:val="002A239B"/>
    <w:rsid w:val="002A3646"/>
    <w:rsid w:val="002A47E9"/>
    <w:rsid w:val="002A5D10"/>
    <w:rsid w:val="002A6828"/>
    <w:rsid w:val="002B1F95"/>
    <w:rsid w:val="002B4693"/>
    <w:rsid w:val="002C04F2"/>
    <w:rsid w:val="002C1D18"/>
    <w:rsid w:val="002C2230"/>
    <w:rsid w:val="002C2628"/>
    <w:rsid w:val="002C2A8B"/>
    <w:rsid w:val="002C2B78"/>
    <w:rsid w:val="002C2E1C"/>
    <w:rsid w:val="002C416C"/>
    <w:rsid w:val="002C72DE"/>
    <w:rsid w:val="002D4F7F"/>
    <w:rsid w:val="002D554C"/>
    <w:rsid w:val="002D7423"/>
    <w:rsid w:val="002E3F29"/>
    <w:rsid w:val="002E53EF"/>
    <w:rsid w:val="002E662B"/>
    <w:rsid w:val="002E78D2"/>
    <w:rsid w:val="002F1467"/>
    <w:rsid w:val="002F170C"/>
    <w:rsid w:val="002F17E5"/>
    <w:rsid w:val="002F1BBE"/>
    <w:rsid w:val="002F2B40"/>
    <w:rsid w:val="002F2D7C"/>
    <w:rsid w:val="002F48C9"/>
    <w:rsid w:val="00300C23"/>
    <w:rsid w:val="00302D34"/>
    <w:rsid w:val="00307E30"/>
    <w:rsid w:val="00310ACA"/>
    <w:rsid w:val="00310FD2"/>
    <w:rsid w:val="00311616"/>
    <w:rsid w:val="0031275F"/>
    <w:rsid w:val="0031348D"/>
    <w:rsid w:val="003141F8"/>
    <w:rsid w:val="0031481C"/>
    <w:rsid w:val="003148CB"/>
    <w:rsid w:val="00315ECC"/>
    <w:rsid w:val="00317E94"/>
    <w:rsid w:val="003228CD"/>
    <w:rsid w:val="00322A15"/>
    <w:rsid w:val="00322FB1"/>
    <w:rsid w:val="003231FE"/>
    <w:rsid w:val="003237F7"/>
    <w:rsid w:val="003248CB"/>
    <w:rsid w:val="00324F93"/>
    <w:rsid w:val="00330778"/>
    <w:rsid w:val="00330EC6"/>
    <w:rsid w:val="0033101F"/>
    <w:rsid w:val="00331E99"/>
    <w:rsid w:val="003323C6"/>
    <w:rsid w:val="0033326C"/>
    <w:rsid w:val="00334D9B"/>
    <w:rsid w:val="00335800"/>
    <w:rsid w:val="00336234"/>
    <w:rsid w:val="00337676"/>
    <w:rsid w:val="00337888"/>
    <w:rsid w:val="00342135"/>
    <w:rsid w:val="003435A5"/>
    <w:rsid w:val="003443EC"/>
    <w:rsid w:val="00344B9B"/>
    <w:rsid w:val="00350727"/>
    <w:rsid w:val="00351FF9"/>
    <w:rsid w:val="00352E5F"/>
    <w:rsid w:val="00353349"/>
    <w:rsid w:val="00355B3E"/>
    <w:rsid w:val="00355BA9"/>
    <w:rsid w:val="00357786"/>
    <w:rsid w:val="00363661"/>
    <w:rsid w:val="0036407A"/>
    <w:rsid w:val="00366AD7"/>
    <w:rsid w:val="0036736F"/>
    <w:rsid w:val="003676C8"/>
    <w:rsid w:val="003710B5"/>
    <w:rsid w:val="00372847"/>
    <w:rsid w:val="00374666"/>
    <w:rsid w:val="00374C6B"/>
    <w:rsid w:val="00374F4C"/>
    <w:rsid w:val="00377AE2"/>
    <w:rsid w:val="00377D04"/>
    <w:rsid w:val="00380229"/>
    <w:rsid w:val="003808AE"/>
    <w:rsid w:val="003809CA"/>
    <w:rsid w:val="00385195"/>
    <w:rsid w:val="00386497"/>
    <w:rsid w:val="0039336C"/>
    <w:rsid w:val="0039352B"/>
    <w:rsid w:val="003935C4"/>
    <w:rsid w:val="00393958"/>
    <w:rsid w:val="00393F23"/>
    <w:rsid w:val="00393FDA"/>
    <w:rsid w:val="00395B86"/>
    <w:rsid w:val="0039629E"/>
    <w:rsid w:val="003963C7"/>
    <w:rsid w:val="00397929"/>
    <w:rsid w:val="003A27F8"/>
    <w:rsid w:val="003A3D3F"/>
    <w:rsid w:val="003A4789"/>
    <w:rsid w:val="003A5CFF"/>
    <w:rsid w:val="003A6F94"/>
    <w:rsid w:val="003A7E41"/>
    <w:rsid w:val="003A7E44"/>
    <w:rsid w:val="003B02F8"/>
    <w:rsid w:val="003B07BC"/>
    <w:rsid w:val="003B3B5A"/>
    <w:rsid w:val="003B4ACB"/>
    <w:rsid w:val="003B5949"/>
    <w:rsid w:val="003B7357"/>
    <w:rsid w:val="003C128A"/>
    <w:rsid w:val="003C17A5"/>
    <w:rsid w:val="003C3C03"/>
    <w:rsid w:val="003C3C35"/>
    <w:rsid w:val="003C5CCD"/>
    <w:rsid w:val="003C6DB6"/>
    <w:rsid w:val="003C6E35"/>
    <w:rsid w:val="003C74DC"/>
    <w:rsid w:val="003D10BE"/>
    <w:rsid w:val="003D2045"/>
    <w:rsid w:val="003D2441"/>
    <w:rsid w:val="003D5473"/>
    <w:rsid w:val="003E0287"/>
    <w:rsid w:val="003E1BE3"/>
    <w:rsid w:val="003E2C4E"/>
    <w:rsid w:val="003E35A7"/>
    <w:rsid w:val="003E37F9"/>
    <w:rsid w:val="003E413F"/>
    <w:rsid w:val="003E4A64"/>
    <w:rsid w:val="003E506F"/>
    <w:rsid w:val="003E601B"/>
    <w:rsid w:val="003F1B1F"/>
    <w:rsid w:val="003F3A5C"/>
    <w:rsid w:val="003F3C0F"/>
    <w:rsid w:val="003F6F52"/>
    <w:rsid w:val="003F73CE"/>
    <w:rsid w:val="00400F65"/>
    <w:rsid w:val="004012A0"/>
    <w:rsid w:val="0040174D"/>
    <w:rsid w:val="004036CF"/>
    <w:rsid w:val="00404982"/>
    <w:rsid w:val="004059F6"/>
    <w:rsid w:val="00407556"/>
    <w:rsid w:val="00413A13"/>
    <w:rsid w:val="00414CF7"/>
    <w:rsid w:val="00416241"/>
    <w:rsid w:val="0041725C"/>
    <w:rsid w:val="00426BC5"/>
    <w:rsid w:val="00426F21"/>
    <w:rsid w:val="00430DEA"/>
    <w:rsid w:val="0043208A"/>
    <w:rsid w:val="0043497D"/>
    <w:rsid w:val="0043516C"/>
    <w:rsid w:val="004355E3"/>
    <w:rsid w:val="004368B1"/>
    <w:rsid w:val="00441CA8"/>
    <w:rsid w:val="004427F8"/>
    <w:rsid w:val="004470BA"/>
    <w:rsid w:val="0044776D"/>
    <w:rsid w:val="00453A32"/>
    <w:rsid w:val="004545ED"/>
    <w:rsid w:val="00457559"/>
    <w:rsid w:val="00461448"/>
    <w:rsid w:val="004624B5"/>
    <w:rsid w:val="00462A96"/>
    <w:rsid w:val="00463217"/>
    <w:rsid w:val="00464D75"/>
    <w:rsid w:val="00470C97"/>
    <w:rsid w:val="00470ED7"/>
    <w:rsid w:val="00472E32"/>
    <w:rsid w:val="004756D7"/>
    <w:rsid w:val="00477161"/>
    <w:rsid w:val="00477A0D"/>
    <w:rsid w:val="0048262F"/>
    <w:rsid w:val="00483076"/>
    <w:rsid w:val="004838B0"/>
    <w:rsid w:val="00483D8B"/>
    <w:rsid w:val="00484197"/>
    <w:rsid w:val="0049043A"/>
    <w:rsid w:val="004930EB"/>
    <w:rsid w:val="00493248"/>
    <w:rsid w:val="00495E96"/>
    <w:rsid w:val="0049664E"/>
    <w:rsid w:val="00496DE7"/>
    <w:rsid w:val="00497DEE"/>
    <w:rsid w:val="004A219F"/>
    <w:rsid w:val="004A2E81"/>
    <w:rsid w:val="004A51FB"/>
    <w:rsid w:val="004A5DB8"/>
    <w:rsid w:val="004A7355"/>
    <w:rsid w:val="004A7792"/>
    <w:rsid w:val="004B0BB6"/>
    <w:rsid w:val="004B0D3D"/>
    <w:rsid w:val="004B13EA"/>
    <w:rsid w:val="004B2277"/>
    <w:rsid w:val="004B4B77"/>
    <w:rsid w:val="004B5447"/>
    <w:rsid w:val="004B59D0"/>
    <w:rsid w:val="004B6920"/>
    <w:rsid w:val="004B6A24"/>
    <w:rsid w:val="004C0CAE"/>
    <w:rsid w:val="004C0F41"/>
    <w:rsid w:val="004C7C6A"/>
    <w:rsid w:val="004D015E"/>
    <w:rsid w:val="004D1D06"/>
    <w:rsid w:val="004D2C8C"/>
    <w:rsid w:val="004D30B6"/>
    <w:rsid w:val="004D3849"/>
    <w:rsid w:val="004E1E9F"/>
    <w:rsid w:val="004E2384"/>
    <w:rsid w:val="004E23CD"/>
    <w:rsid w:val="004E254C"/>
    <w:rsid w:val="004E2DA2"/>
    <w:rsid w:val="004E459E"/>
    <w:rsid w:val="004E4ED0"/>
    <w:rsid w:val="004E53C4"/>
    <w:rsid w:val="004E7FFC"/>
    <w:rsid w:val="004F1C1B"/>
    <w:rsid w:val="004F508C"/>
    <w:rsid w:val="004F55BD"/>
    <w:rsid w:val="004F5E60"/>
    <w:rsid w:val="004F6913"/>
    <w:rsid w:val="004F7AC2"/>
    <w:rsid w:val="004F7CF5"/>
    <w:rsid w:val="00500C0A"/>
    <w:rsid w:val="00502961"/>
    <w:rsid w:val="005040A6"/>
    <w:rsid w:val="00504993"/>
    <w:rsid w:val="00505A03"/>
    <w:rsid w:val="00505A92"/>
    <w:rsid w:val="005070F3"/>
    <w:rsid w:val="00510531"/>
    <w:rsid w:val="00510E4A"/>
    <w:rsid w:val="005126D8"/>
    <w:rsid w:val="00512866"/>
    <w:rsid w:val="005129DD"/>
    <w:rsid w:val="00512A19"/>
    <w:rsid w:val="005143CD"/>
    <w:rsid w:val="00515C2A"/>
    <w:rsid w:val="00515C6E"/>
    <w:rsid w:val="00515C73"/>
    <w:rsid w:val="00516021"/>
    <w:rsid w:val="00517324"/>
    <w:rsid w:val="00520150"/>
    <w:rsid w:val="00523FD3"/>
    <w:rsid w:val="005317C9"/>
    <w:rsid w:val="0053183C"/>
    <w:rsid w:val="00531B85"/>
    <w:rsid w:val="00532660"/>
    <w:rsid w:val="00532CC6"/>
    <w:rsid w:val="00535FDB"/>
    <w:rsid w:val="005370DA"/>
    <w:rsid w:val="005379F7"/>
    <w:rsid w:val="00541718"/>
    <w:rsid w:val="00542037"/>
    <w:rsid w:val="00545C54"/>
    <w:rsid w:val="00546877"/>
    <w:rsid w:val="00546F7B"/>
    <w:rsid w:val="00547124"/>
    <w:rsid w:val="00547BC0"/>
    <w:rsid w:val="005505BA"/>
    <w:rsid w:val="00550D50"/>
    <w:rsid w:val="00550DFE"/>
    <w:rsid w:val="00551303"/>
    <w:rsid w:val="00551D07"/>
    <w:rsid w:val="005545B9"/>
    <w:rsid w:val="005555CB"/>
    <w:rsid w:val="0055690B"/>
    <w:rsid w:val="005571F2"/>
    <w:rsid w:val="0056068E"/>
    <w:rsid w:val="005614E4"/>
    <w:rsid w:val="00561F72"/>
    <w:rsid w:val="0056353F"/>
    <w:rsid w:val="00563A66"/>
    <w:rsid w:val="00564720"/>
    <w:rsid w:val="005647F7"/>
    <w:rsid w:val="00564F48"/>
    <w:rsid w:val="005666EA"/>
    <w:rsid w:val="00567831"/>
    <w:rsid w:val="0057065F"/>
    <w:rsid w:val="0057147F"/>
    <w:rsid w:val="0057350D"/>
    <w:rsid w:val="00574FD4"/>
    <w:rsid w:val="00577684"/>
    <w:rsid w:val="00582E0A"/>
    <w:rsid w:val="005830BC"/>
    <w:rsid w:val="00583779"/>
    <w:rsid w:val="00585F99"/>
    <w:rsid w:val="005866AC"/>
    <w:rsid w:val="0059009E"/>
    <w:rsid w:val="00590297"/>
    <w:rsid w:val="00590769"/>
    <w:rsid w:val="00592DE8"/>
    <w:rsid w:val="005A0210"/>
    <w:rsid w:val="005A2446"/>
    <w:rsid w:val="005A39DB"/>
    <w:rsid w:val="005A4880"/>
    <w:rsid w:val="005A5330"/>
    <w:rsid w:val="005B59D7"/>
    <w:rsid w:val="005B659E"/>
    <w:rsid w:val="005B65BB"/>
    <w:rsid w:val="005B7493"/>
    <w:rsid w:val="005C0570"/>
    <w:rsid w:val="005C154C"/>
    <w:rsid w:val="005C17FD"/>
    <w:rsid w:val="005C1FDA"/>
    <w:rsid w:val="005C25C3"/>
    <w:rsid w:val="005C40DB"/>
    <w:rsid w:val="005C53E7"/>
    <w:rsid w:val="005C5ECC"/>
    <w:rsid w:val="005C5FB1"/>
    <w:rsid w:val="005C7DF4"/>
    <w:rsid w:val="005D155E"/>
    <w:rsid w:val="005D1F68"/>
    <w:rsid w:val="005D32A2"/>
    <w:rsid w:val="005D6D8E"/>
    <w:rsid w:val="005D74A8"/>
    <w:rsid w:val="005D797C"/>
    <w:rsid w:val="005E18AF"/>
    <w:rsid w:val="005E2AC0"/>
    <w:rsid w:val="005E4BF8"/>
    <w:rsid w:val="005E4EBF"/>
    <w:rsid w:val="005E4F37"/>
    <w:rsid w:val="005E5664"/>
    <w:rsid w:val="005E5C73"/>
    <w:rsid w:val="005F01A0"/>
    <w:rsid w:val="005F13F5"/>
    <w:rsid w:val="005F24E3"/>
    <w:rsid w:val="005F4352"/>
    <w:rsid w:val="005F4FAE"/>
    <w:rsid w:val="005F5676"/>
    <w:rsid w:val="00600EE8"/>
    <w:rsid w:val="00602128"/>
    <w:rsid w:val="00602133"/>
    <w:rsid w:val="0060613A"/>
    <w:rsid w:val="00606DED"/>
    <w:rsid w:val="0061122B"/>
    <w:rsid w:val="00612E23"/>
    <w:rsid w:val="0061603B"/>
    <w:rsid w:val="006216B7"/>
    <w:rsid w:val="0062260E"/>
    <w:rsid w:val="00623396"/>
    <w:rsid w:val="00624E04"/>
    <w:rsid w:val="00625241"/>
    <w:rsid w:val="0062732C"/>
    <w:rsid w:val="006277AC"/>
    <w:rsid w:val="00627BD4"/>
    <w:rsid w:val="00633932"/>
    <w:rsid w:val="00633E7C"/>
    <w:rsid w:val="00634335"/>
    <w:rsid w:val="00634485"/>
    <w:rsid w:val="00634C40"/>
    <w:rsid w:val="00635CE7"/>
    <w:rsid w:val="00642889"/>
    <w:rsid w:val="00642A41"/>
    <w:rsid w:val="00642EB4"/>
    <w:rsid w:val="00643BC2"/>
    <w:rsid w:val="0064500B"/>
    <w:rsid w:val="00646A22"/>
    <w:rsid w:val="00647300"/>
    <w:rsid w:val="00651CAC"/>
    <w:rsid w:val="00655B82"/>
    <w:rsid w:val="00657A06"/>
    <w:rsid w:val="00661C29"/>
    <w:rsid w:val="00662B37"/>
    <w:rsid w:val="0066395B"/>
    <w:rsid w:val="00664ACE"/>
    <w:rsid w:val="00665568"/>
    <w:rsid w:val="006663AD"/>
    <w:rsid w:val="00667748"/>
    <w:rsid w:val="0067008B"/>
    <w:rsid w:val="006703F5"/>
    <w:rsid w:val="006705A8"/>
    <w:rsid w:val="0067096E"/>
    <w:rsid w:val="00670CAB"/>
    <w:rsid w:val="006747C6"/>
    <w:rsid w:val="00675C96"/>
    <w:rsid w:val="0067784D"/>
    <w:rsid w:val="00677B0E"/>
    <w:rsid w:val="00677CD5"/>
    <w:rsid w:val="00677D48"/>
    <w:rsid w:val="00677DB3"/>
    <w:rsid w:val="006813BE"/>
    <w:rsid w:val="0068183A"/>
    <w:rsid w:val="00684269"/>
    <w:rsid w:val="00685F61"/>
    <w:rsid w:val="00686670"/>
    <w:rsid w:val="00687835"/>
    <w:rsid w:val="0069051A"/>
    <w:rsid w:val="00692C6C"/>
    <w:rsid w:val="0069369C"/>
    <w:rsid w:val="00694107"/>
    <w:rsid w:val="006970D4"/>
    <w:rsid w:val="006A1577"/>
    <w:rsid w:val="006A2C5F"/>
    <w:rsid w:val="006A4143"/>
    <w:rsid w:val="006A60B3"/>
    <w:rsid w:val="006A76EE"/>
    <w:rsid w:val="006A7ECB"/>
    <w:rsid w:val="006B0179"/>
    <w:rsid w:val="006B0651"/>
    <w:rsid w:val="006B3748"/>
    <w:rsid w:val="006B4849"/>
    <w:rsid w:val="006B5660"/>
    <w:rsid w:val="006B570D"/>
    <w:rsid w:val="006B71DE"/>
    <w:rsid w:val="006C1685"/>
    <w:rsid w:val="006C1E68"/>
    <w:rsid w:val="006C4274"/>
    <w:rsid w:val="006C5DCE"/>
    <w:rsid w:val="006C6290"/>
    <w:rsid w:val="006C6551"/>
    <w:rsid w:val="006C7B76"/>
    <w:rsid w:val="006D0CC8"/>
    <w:rsid w:val="006D1225"/>
    <w:rsid w:val="006D3F99"/>
    <w:rsid w:val="006D409B"/>
    <w:rsid w:val="006D5839"/>
    <w:rsid w:val="006D5E87"/>
    <w:rsid w:val="006D6D5E"/>
    <w:rsid w:val="006D7A5C"/>
    <w:rsid w:val="006E0265"/>
    <w:rsid w:val="006E076B"/>
    <w:rsid w:val="006E100A"/>
    <w:rsid w:val="006E13EA"/>
    <w:rsid w:val="006E264B"/>
    <w:rsid w:val="006E42BE"/>
    <w:rsid w:val="006F13E5"/>
    <w:rsid w:val="006F1B78"/>
    <w:rsid w:val="006F2834"/>
    <w:rsid w:val="006F32BA"/>
    <w:rsid w:val="006F33C4"/>
    <w:rsid w:val="00700136"/>
    <w:rsid w:val="00700C1F"/>
    <w:rsid w:val="00703646"/>
    <w:rsid w:val="00704AA8"/>
    <w:rsid w:val="00704F78"/>
    <w:rsid w:val="00705E35"/>
    <w:rsid w:val="0070659F"/>
    <w:rsid w:val="00711E42"/>
    <w:rsid w:val="00722506"/>
    <w:rsid w:val="00722858"/>
    <w:rsid w:val="00724727"/>
    <w:rsid w:val="00731100"/>
    <w:rsid w:val="00731207"/>
    <w:rsid w:val="00732F60"/>
    <w:rsid w:val="00733D89"/>
    <w:rsid w:val="00734185"/>
    <w:rsid w:val="00735927"/>
    <w:rsid w:val="00735A01"/>
    <w:rsid w:val="00735F79"/>
    <w:rsid w:val="0073676D"/>
    <w:rsid w:val="00736E3A"/>
    <w:rsid w:val="007372AF"/>
    <w:rsid w:val="00742977"/>
    <w:rsid w:val="00743B8A"/>
    <w:rsid w:val="0074587D"/>
    <w:rsid w:val="00747A7F"/>
    <w:rsid w:val="00747C39"/>
    <w:rsid w:val="007505D2"/>
    <w:rsid w:val="007512FF"/>
    <w:rsid w:val="00751FA4"/>
    <w:rsid w:val="00754055"/>
    <w:rsid w:val="0075479C"/>
    <w:rsid w:val="007566C3"/>
    <w:rsid w:val="00757F03"/>
    <w:rsid w:val="00760595"/>
    <w:rsid w:val="007612D6"/>
    <w:rsid w:val="00761595"/>
    <w:rsid w:val="00764896"/>
    <w:rsid w:val="00766CA0"/>
    <w:rsid w:val="00767A48"/>
    <w:rsid w:val="00771B68"/>
    <w:rsid w:val="00773EAD"/>
    <w:rsid w:val="00774E4D"/>
    <w:rsid w:val="00777FAD"/>
    <w:rsid w:val="00781354"/>
    <w:rsid w:val="007818C1"/>
    <w:rsid w:val="00782B24"/>
    <w:rsid w:val="00782F20"/>
    <w:rsid w:val="00784814"/>
    <w:rsid w:val="00790157"/>
    <w:rsid w:val="00793460"/>
    <w:rsid w:val="00795472"/>
    <w:rsid w:val="0079593D"/>
    <w:rsid w:val="007972D0"/>
    <w:rsid w:val="007A195D"/>
    <w:rsid w:val="007B2B7C"/>
    <w:rsid w:val="007B3E4E"/>
    <w:rsid w:val="007B49F6"/>
    <w:rsid w:val="007B5C4F"/>
    <w:rsid w:val="007B68D3"/>
    <w:rsid w:val="007C014E"/>
    <w:rsid w:val="007C18E6"/>
    <w:rsid w:val="007D118B"/>
    <w:rsid w:val="007D4CE3"/>
    <w:rsid w:val="007E4C64"/>
    <w:rsid w:val="007E536A"/>
    <w:rsid w:val="007E6C0D"/>
    <w:rsid w:val="007E6EAE"/>
    <w:rsid w:val="007F3B7C"/>
    <w:rsid w:val="007F50AA"/>
    <w:rsid w:val="007F763D"/>
    <w:rsid w:val="007F770C"/>
    <w:rsid w:val="008001B6"/>
    <w:rsid w:val="00801A3B"/>
    <w:rsid w:val="00801DA2"/>
    <w:rsid w:val="00803888"/>
    <w:rsid w:val="0080405B"/>
    <w:rsid w:val="00804840"/>
    <w:rsid w:val="0080559D"/>
    <w:rsid w:val="00805EA5"/>
    <w:rsid w:val="008062A9"/>
    <w:rsid w:val="00806B04"/>
    <w:rsid w:val="00807204"/>
    <w:rsid w:val="00807286"/>
    <w:rsid w:val="008105EE"/>
    <w:rsid w:val="00811B19"/>
    <w:rsid w:val="00811D06"/>
    <w:rsid w:val="00811DA9"/>
    <w:rsid w:val="0081220B"/>
    <w:rsid w:val="008132A5"/>
    <w:rsid w:val="008150DE"/>
    <w:rsid w:val="00815FCA"/>
    <w:rsid w:val="008169C9"/>
    <w:rsid w:val="00817B39"/>
    <w:rsid w:val="00817BD7"/>
    <w:rsid w:val="0082075E"/>
    <w:rsid w:val="00821E76"/>
    <w:rsid w:val="00822165"/>
    <w:rsid w:val="008230B9"/>
    <w:rsid w:val="008244D3"/>
    <w:rsid w:val="0082478D"/>
    <w:rsid w:val="008249C9"/>
    <w:rsid w:val="00826D18"/>
    <w:rsid w:val="008271FB"/>
    <w:rsid w:val="008312E3"/>
    <w:rsid w:val="00833AF6"/>
    <w:rsid w:val="00833FCC"/>
    <w:rsid w:val="00836316"/>
    <w:rsid w:val="0083693C"/>
    <w:rsid w:val="0083773D"/>
    <w:rsid w:val="00837C19"/>
    <w:rsid w:val="0084207A"/>
    <w:rsid w:val="00843289"/>
    <w:rsid w:val="0084442C"/>
    <w:rsid w:val="0084568D"/>
    <w:rsid w:val="00846B4E"/>
    <w:rsid w:val="008501FA"/>
    <w:rsid w:val="008519EE"/>
    <w:rsid w:val="00852B94"/>
    <w:rsid w:val="008534E7"/>
    <w:rsid w:val="00853E39"/>
    <w:rsid w:val="008561E0"/>
    <w:rsid w:val="008574DF"/>
    <w:rsid w:val="00857EB9"/>
    <w:rsid w:val="00861013"/>
    <w:rsid w:val="00861421"/>
    <w:rsid w:val="0086265B"/>
    <w:rsid w:val="008662E7"/>
    <w:rsid w:val="00867056"/>
    <w:rsid w:val="0086769E"/>
    <w:rsid w:val="008705C8"/>
    <w:rsid w:val="00872F36"/>
    <w:rsid w:val="00874B4D"/>
    <w:rsid w:val="008760E2"/>
    <w:rsid w:val="00877443"/>
    <w:rsid w:val="008776ED"/>
    <w:rsid w:val="00880BB5"/>
    <w:rsid w:val="008835B7"/>
    <w:rsid w:val="00883AEE"/>
    <w:rsid w:val="0088477C"/>
    <w:rsid w:val="0088519C"/>
    <w:rsid w:val="0089125F"/>
    <w:rsid w:val="008914A4"/>
    <w:rsid w:val="00891D17"/>
    <w:rsid w:val="0089267E"/>
    <w:rsid w:val="0089410D"/>
    <w:rsid w:val="00894315"/>
    <w:rsid w:val="00894613"/>
    <w:rsid w:val="00894890"/>
    <w:rsid w:val="00896A08"/>
    <w:rsid w:val="00896DA2"/>
    <w:rsid w:val="00897045"/>
    <w:rsid w:val="008A0A53"/>
    <w:rsid w:val="008A0F9E"/>
    <w:rsid w:val="008A30A0"/>
    <w:rsid w:val="008A5B0F"/>
    <w:rsid w:val="008A65FA"/>
    <w:rsid w:val="008A69F8"/>
    <w:rsid w:val="008A6DEE"/>
    <w:rsid w:val="008B0C39"/>
    <w:rsid w:val="008B194C"/>
    <w:rsid w:val="008B2BFD"/>
    <w:rsid w:val="008B31FD"/>
    <w:rsid w:val="008B3435"/>
    <w:rsid w:val="008B385C"/>
    <w:rsid w:val="008C0A02"/>
    <w:rsid w:val="008C0B79"/>
    <w:rsid w:val="008C0C4D"/>
    <w:rsid w:val="008C2BC5"/>
    <w:rsid w:val="008C2BD8"/>
    <w:rsid w:val="008C3DCF"/>
    <w:rsid w:val="008C4DB4"/>
    <w:rsid w:val="008C5FE9"/>
    <w:rsid w:val="008C62C7"/>
    <w:rsid w:val="008D1C4C"/>
    <w:rsid w:val="008D2B02"/>
    <w:rsid w:val="008D5C28"/>
    <w:rsid w:val="008D6D87"/>
    <w:rsid w:val="008D7BBE"/>
    <w:rsid w:val="008E052B"/>
    <w:rsid w:val="008E2363"/>
    <w:rsid w:val="008E30B6"/>
    <w:rsid w:val="008E40FE"/>
    <w:rsid w:val="008F05A4"/>
    <w:rsid w:val="008F087F"/>
    <w:rsid w:val="008F4703"/>
    <w:rsid w:val="008F4B99"/>
    <w:rsid w:val="008F6180"/>
    <w:rsid w:val="008F6AFA"/>
    <w:rsid w:val="008F7F11"/>
    <w:rsid w:val="00901F55"/>
    <w:rsid w:val="0090721C"/>
    <w:rsid w:val="0090730D"/>
    <w:rsid w:val="0090763C"/>
    <w:rsid w:val="009101B6"/>
    <w:rsid w:val="00917EA5"/>
    <w:rsid w:val="00920AF0"/>
    <w:rsid w:val="00922739"/>
    <w:rsid w:val="00924360"/>
    <w:rsid w:val="00924B20"/>
    <w:rsid w:val="00924F84"/>
    <w:rsid w:val="009325DD"/>
    <w:rsid w:val="00933494"/>
    <w:rsid w:val="00933518"/>
    <w:rsid w:val="00934845"/>
    <w:rsid w:val="00934F93"/>
    <w:rsid w:val="00936D73"/>
    <w:rsid w:val="00937168"/>
    <w:rsid w:val="0093795B"/>
    <w:rsid w:val="00937FA6"/>
    <w:rsid w:val="00940096"/>
    <w:rsid w:val="0094203E"/>
    <w:rsid w:val="00942436"/>
    <w:rsid w:val="00943C96"/>
    <w:rsid w:val="00946B9B"/>
    <w:rsid w:val="00952185"/>
    <w:rsid w:val="00952BDD"/>
    <w:rsid w:val="009536EC"/>
    <w:rsid w:val="00953FCB"/>
    <w:rsid w:val="00954262"/>
    <w:rsid w:val="0096087E"/>
    <w:rsid w:val="009621D7"/>
    <w:rsid w:val="00965F23"/>
    <w:rsid w:val="00966321"/>
    <w:rsid w:val="00971F55"/>
    <w:rsid w:val="00973380"/>
    <w:rsid w:val="00973815"/>
    <w:rsid w:val="00981278"/>
    <w:rsid w:val="00983A12"/>
    <w:rsid w:val="00985A3E"/>
    <w:rsid w:val="009905FA"/>
    <w:rsid w:val="00990FC8"/>
    <w:rsid w:val="009926C7"/>
    <w:rsid w:val="00992F05"/>
    <w:rsid w:val="00993D95"/>
    <w:rsid w:val="00994601"/>
    <w:rsid w:val="00994CBA"/>
    <w:rsid w:val="009957C0"/>
    <w:rsid w:val="00995D7D"/>
    <w:rsid w:val="00997676"/>
    <w:rsid w:val="00997C19"/>
    <w:rsid w:val="009A04CE"/>
    <w:rsid w:val="009A392E"/>
    <w:rsid w:val="009A40BA"/>
    <w:rsid w:val="009A423A"/>
    <w:rsid w:val="009B4742"/>
    <w:rsid w:val="009B5623"/>
    <w:rsid w:val="009C0F52"/>
    <w:rsid w:val="009C384D"/>
    <w:rsid w:val="009C5068"/>
    <w:rsid w:val="009D02EF"/>
    <w:rsid w:val="009D3653"/>
    <w:rsid w:val="009D4084"/>
    <w:rsid w:val="009D4713"/>
    <w:rsid w:val="009D5A77"/>
    <w:rsid w:val="009D6BA2"/>
    <w:rsid w:val="009D6EB3"/>
    <w:rsid w:val="009E1975"/>
    <w:rsid w:val="009E1C38"/>
    <w:rsid w:val="009E2590"/>
    <w:rsid w:val="009E51FA"/>
    <w:rsid w:val="009E7DAD"/>
    <w:rsid w:val="009F0D29"/>
    <w:rsid w:val="009F2D80"/>
    <w:rsid w:val="009F738C"/>
    <w:rsid w:val="009F7426"/>
    <w:rsid w:val="009F7CDF"/>
    <w:rsid w:val="00A007EA"/>
    <w:rsid w:val="00A015F9"/>
    <w:rsid w:val="00A02CE2"/>
    <w:rsid w:val="00A039D3"/>
    <w:rsid w:val="00A067E0"/>
    <w:rsid w:val="00A068D6"/>
    <w:rsid w:val="00A078C9"/>
    <w:rsid w:val="00A11464"/>
    <w:rsid w:val="00A125E2"/>
    <w:rsid w:val="00A13561"/>
    <w:rsid w:val="00A13B3D"/>
    <w:rsid w:val="00A156EF"/>
    <w:rsid w:val="00A16580"/>
    <w:rsid w:val="00A1690B"/>
    <w:rsid w:val="00A20F31"/>
    <w:rsid w:val="00A23D4D"/>
    <w:rsid w:val="00A24257"/>
    <w:rsid w:val="00A2431A"/>
    <w:rsid w:val="00A26816"/>
    <w:rsid w:val="00A309E9"/>
    <w:rsid w:val="00A31E27"/>
    <w:rsid w:val="00A32AED"/>
    <w:rsid w:val="00A3360C"/>
    <w:rsid w:val="00A33DD4"/>
    <w:rsid w:val="00A37C0B"/>
    <w:rsid w:val="00A400B3"/>
    <w:rsid w:val="00A46455"/>
    <w:rsid w:val="00A5003C"/>
    <w:rsid w:val="00A5143F"/>
    <w:rsid w:val="00A563F8"/>
    <w:rsid w:val="00A5754F"/>
    <w:rsid w:val="00A577A2"/>
    <w:rsid w:val="00A57E77"/>
    <w:rsid w:val="00A638E5"/>
    <w:rsid w:val="00A63F12"/>
    <w:rsid w:val="00A63F13"/>
    <w:rsid w:val="00A66C55"/>
    <w:rsid w:val="00A66CAF"/>
    <w:rsid w:val="00A67008"/>
    <w:rsid w:val="00A67E89"/>
    <w:rsid w:val="00A67EB2"/>
    <w:rsid w:val="00A67FDA"/>
    <w:rsid w:val="00A716BC"/>
    <w:rsid w:val="00A72B67"/>
    <w:rsid w:val="00A72FA1"/>
    <w:rsid w:val="00A736F0"/>
    <w:rsid w:val="00A747C4"/>
    <w:rsid w:val="00A761DF"/>
    <w:rsid w:val="00A76816"/>
    <w:rsid w:val="00A77112"/>
    <w:rsid w:val="00A778C1"/>
    <w:rsid w:val="00A77D6A"/>
    <w:rsid w:val="00A81706"/>
    <w:rsid w:val="00A81A95"/>
    <w:rsid w:val="00A82E62"/>
    <w:rsid w:val="00A84081"/>
    <w:rsid w:val="00A85DF2"/>
    <w:rsid w:val="00A8601E"/>
    <w:rsid w:val="00A866BA"/>
    <w:rsid w:val="00A87D75"/>
    <w:rsid w:val="00A901A8"/>
    <w:rsid w:val="00A910DF"/>
    <w:rsid w:val="00A91129"/>
    <w:rsid w:val="00A91ABC"/>
    <w:rsid w:val="00A94D52"/>
    <w:rsid w:val="00A9588A"/>
    <w:rsid w:val="00A96A1B"/>
    <w:rsid w:val="00A97A23"/>
    <w:rsid w:val="00AA11CB"/>
    <w:rsid w:val="00AA1B7F"/>
    <w:rsid w:val="00AA1E8C"/>
    <w:rsid w:val="00AA29C1"/>
    <w:rsid w:val="00AA5668"/>
    <w:rsid w:val="00AA5D00"/>
    <w:rsid w:val="00AA5D20"/>
    <w:rsid w:val="00AA7963"/>
    <w:rsid w:val="00AB5CDE"/>
    <w:rsid w:val="00AC0F3F"/>
    <w:rsid w:val="00AC26A5"/>
    <w:rsid w:val="00AC2F95"/>
    <w:rsid w:val="00AC36F1"/>
    <w:rsid w:val="00AC4AE6"/>
    <w:rsid w:val="00AC70F5"/>
    <w:rsid w:val="00AD1064"/>
    <w:rsid w:val="00AD10C4"/>
    <w:rsid w:val="00AD6A00"/>
    <w:rsid w:val="00AD7456"/>
    <w:rsid w:val="00AD7B94"/>
    <w:rsid w:val="00AD7FA2"/>
    <w:rsid w:val="00AE0B72"/>
    <w:rsid w:val="00AE0CB8"/>
    <w:rsid w:val="00AE6F6C"/>
    <w:rsid w:val="00AE7557"/>
    <w:rsid w:val="00AF0884"/>
    <w:rsid w:val="00AF129C"/>
    <w:rsid w:val="00AF1E87"/>
    <w:rsid w:val="00AF5588"/>
    <w:rsid w:val="00AF6C41"/>
    <w:rsid w:val="00B004E4"/>
    <w:rsid w:val="00B01514"/>
    <w:rsid w:val="00B02AB8"/>
    <w:rsid w:val="00B02DBB"/>
    <w:rsid w:val="00B02F86"/>
    <w:rsid w:val="00B04754"/>
    <w:rsid w:val="00B06556"/>
    <w:rsid w:val="00B107DA"/>
    <w:rsid w:val="00B12F46"/>
    <w:rsid w:val="00B1409B"/>
    <w:rsid w:val="00B1528A"/>
    <w:rsid w:val="00B17FC0"/>
    <w:rsid w:val="00B20173"/>
    <w:rsid w:val="00B21159"/>
    <w:rsid w:val="00B22129"/>
    <w:rsid w:val="00B228F3"/>
    <w:rsid w:val="00B25F2A"/>
    <w:rsid w:val="00B27645"/>
    <w:rsid w:val="00B30411"/>
    <w:rsid w:val="00B30575"/>
    <w:rsid w:val="00B3394D"/>
    <w:rsid w:val="00B33D52"/>
    <w:rsid w:val="00B35B48"/>
    <w:rsid w:val="00B376F1"/>
    <w:rsid w:val="00B3774B"/>
    <w:rsid w:val="00B37D5C"/>
    <w:rsid w:val="00B408A1"/>
    <w:rsid w:val="00B413E3"/>
    <w:rsid w:val="00B4148F"/>
    <w:rsid w:val="00B423F3"/>
    <w:rsid w:val="00B43906"/>
    <w:rsid w:val="00B43D00"/>
    <w:rsid w:val="00B43FAD"/>
    <w:rsid w:val="00B45F28"/>
    <w:rsid w:val="00B462D5"/>
    <w:rsid w:val="00B472CC"/>
    <w:rsid w:val="00B54A6C"/>
    <w:rsid w:val="00B56360"/>
    <w:rsid w:val="00B60801"/>
    <w:rsid w:val="00B60804"/>
    <w:rsid w:val="00B615A0"/>
    <w:rsid w:val="00B6185D"/>
    <w:rsid w:val="00B6214B"/>
    <w:rsid w:val="00B62FDE"/>
    <w:rsid w:val="00B63AFE"/>
    <w:rsid w:val="00B63B24"/>
    <w:rsid w:val="00B63C51"/>
    <w:rsid w:val="00B66369"/>
    <w:rsid w:val="00B67498"/>
    <w:rsid w:val="00B71862"/>
    <w:rsid w:val="00B7479C"/>
    <w:rsid w:val="00B751C3"/>
    <w:rsid w:val="00B76232"/>
    <w:rsid w:val="00B779CB"/>
    <w:rsid w:val="00B80449"/>
    <w:rsid w:val="00B81ACC"/>
    <w:rsid w:val="00B8335D"/>
    <w:rsid w:val="00B84D6B"/>
    <w:rsid w:val="00B85064"/>
    <w:rsid w:val="00B86121"/>
    <w:rsid w:val="00B8697D"/>
    <w:rsid w:val="00B90725"/>
    <w:rsid w:val="00B9208B"/>
    <w:rsid w:val="00B9222F"/>
    <w:rsid w:val="00B9387C"/>
    <w:rsid w:val="00B949B0"/>
    <w:rsid w:val="00B95C5A"/>
    <w:rsid w:val="00BA1111"/>
    <w:rsid w:val="00BA1126"/>
    <w:rsid w:val="00BA18A0"/>
    <w:rsid w:val="00BA2934"/>
    <w:rsid w:val="00BA31CE"/>
    <w:rsid w:val="00BA3DBE"/>
    <w:rsid w:val="00BA3F30"/>
    <w:rsid w:val="00BA61D7"/>
    <w:rsid w:val="00BA724E"/>
    <w:rsid w:val="00BA7AC9"/>
    <w:rsid w:val="00BB0061"/>
    <w:rsid w:val="00BB0079"/>
    <w:rsid w:val="00BB28EF"/>
    <w:rsid w:val="00BB2968"/>
    <w:rsid w:val="00BB3C45"/>
    <w:rsid w:val="00BB45AF"/>
    <w:rsid w:val="00BB6035"/>
    <w:rsid w:val="00BB686B"/>
    <w:rsid w:val="00BB747C"/>
    <w:rsid w:val="00BC0B8A"/>
    <w:rsid w:val="00BC1674"/>
    <w:rsid w:val="00BC222B"/>
    <w:rsid w:val="00BC370F"/>
    <w:rsid w:val="00BC52BC"/>
    <w:rsid w:val="00BC5513"/>
    <w:rsid w:val="00BC588A"/>
    <w:rsid w:val="00BC5F54"/>
    <w:rsid w:val="00BD232B"/>
    <w:rsid w:val="00BD392E"/>
    <w:rsid w:val="00BD3B80"/>
    <w:rsid w:val="00BD42EF"/>
    <w:rsid w:val="00BD560C"/>
    <w:rsid w:val="00BD76E2"/>
    <w:rsid w:val="00BD7F6E"/>
    <w:rsid w:val="00BE02FD"/>
    <w:rsid w:val="00BE0F4D"/>
    <w:rsid w:val="00BE2362"/>
    <w:rsid w:val="00BE2C8E"/>
    <w:rsid w:val="00BE39DE"/>
    <w:rsid w:val="00BE3F9B"/>
    <w:rsid w:val="00BE4B2D"/>
    <w:rsid w:val="00BE4C07"/>
    <w:rsid w:val="00BE5FD3"/>
    <w:rsid w:val="00BE6EB4"/>
    <w:rsid w:val="00BF3C1B"/>
    <w:rsid w:val="00BF465A"/>
    <w:rsid w:val="00BF4AEF"/>
    <w:rsid w:val="00BF5DAA"/>
    <w:rsid w:val="00BF600C"/>
    <w:rsid w:val="00BF6D84"/>
    <w:rsid w:val="00C006C4"/>
    <w:rsid w:val="00C03B1F"/>
    <w:rsid w:val="00C03D68"/>
    <w:rsid w:val="00C10964"/>
    <w:rsid w:val="00C13631"/>
    <w:rsid w:val="00C14A28"/>
    <w:rsid w:val="00C15412"/>
    <w:rsid w:val="00C155BB"/>
    <w:rsid w:val="00C16DC0"/>
    <w:rsid w:val="00C201B6"/>
    <w:rsid w:val="00C211AE"/>
    <w:rsid w:val="00C26A86"/>
    <w:rsid w:val="00C27470"/>
    <w:rsid w:val="00C3149F"/>
    <w:rsid w:val="00C31792"/>
    <w:rsid w:val="00C3180F"/>
    <w:rsid w:val="00C3498D"/>
    <w:rsid w:val="00C34C3B"/>
    <w:rsid w:val="00C36DEA"/>
    <w:rsid w:val="00C3779F"/>
    <w:rsid w:val="00C43DF4"/>
    <w:rsid w:val="00C44D47"/>
    <w:rsid w:val="00C454F1"/>
    <w:rsid w:val="00C45C1F"/>
    <w:rsid w:val="00C5385F"/>
    <w:rsid w:val="00C5418A"/>
    <w:rsid w:val="00C54D55"/>
    <w:rsid w:val="00C610FB"/>
    <w:rsid w:val="00C61486"/>
    <w:rsid w:val="00C65220"/>
    <w:rsid w:val="00C658F2"/>
    <w:rsid w:val="00C659B0"/>
    <w:rsid w:val="00C7373E"/>
    <w:rsid w:val="00C76A17"/>
    <w:rsid w:val="00C76BBC"/>
    <w:rsid w:val="00C7753F"/>
    <w:rsid w:val="00C801AA"/>
    <w:rsid w:val="00C80769"/>
    <w:rsid w:val="00C807D8"/>
    <w:rsid w:val="00C80C57"/>
    <w:rsid w:val="00C81093"/>
    <w:rsid w:val="00C83BB2"/>
    <w:rsid w:val="00C87321"/>
    <w:rsid w:val="00C90171"/>
    <w:rsid w:val="00C91816"/>
    <w:rsid w:val="00C92ACF"/>
    <w:rsid w:val="00C949B0"/>
    <w:rsid w:val="00C9610C"/>
    <w:rsid w:val="00CA3176"/>
    <w:rsid w:val="00CA3898"/>
    <w:rsid w:val="00CA5E37"/>
    <w:rsid w:val="00CA7102"/>
    <w:rsid w:val="00CB4274"/>
    <w:rsid w:val="00CB503C"/>
    <w:rsid w:val="00CB5559"/>
    <w:rsid w:val="00CB717D"/>
    <w:rsid w:val="00CB7FDC"/>
    <w:rsid w:val="00CC0A4C"/>
    <w:rsid w:val="00CC19CA"/>
    <w:rsid w:val="00CC3C96"/>
    <w:rsid w:val="00CC6DF6"/>
    <w:rsid w:val="00CD6400"/>
    <w:rsid w:val="00CE253D"/>
    <w:rsid w:val="00CE26EC"/>
    <w:rsid w:val="00CE344D"/>
    <w:rsid w:val="00CE4102"/>
    <w:rsid w:val="00CE7C13"/>
    <w:rsid w:val="00CE7DBD"/>
    <w:rsid w:val="00CF1394"/>
    <w:rsid w:val="00CF2EEA"/>
    <w:rsid w:val="00CF4330"/>
    <w:rsid w:val="00CF7260"/>
    <w:rsid w:val="00CF7C6F"/>
    <w:rsid w:val="00D00A26"/>
    <w:rsid w:val="00D01692"/>
    <w:rsid w:val="00D01F86"/>
    <w:rsid w:val="00D02E8B"/>
    <w:rsid w:val="00D0436B"/>
    <w:rsid w:val="00D05443"/>
    <w:rsid w:val="00D07014"/>
    <w:rsid w:val="00D1076E"/>
    <w:rsid w:val="00D10BBB"/>
    <w:rsid w:val="00D12046"/>
    <w:rsid w:val="00D125AB"/>
    <w:rsid w:val="00D12BE8"/>
    <w:rsid w:val="00D12F42"/>
    <w:rsid w:val="00D13323"/>
    <w:rsid w:val="00D1367A"/>
    <w:rsid w:val="00D13CC9"/>
    <w:rsid w:val="00D14444"/>
    <w:rsid w:val="00D1731B"/>
    <w:rsid w:val="00D2033A"/>
    <w:rsid w:val="00D209BD"/>
    <w:rsid w:val="00D22F09"/>
    <w:rsid w:val="00D261F6"/>
    <w:rsid w:val="00D268F3"/>
    <w:rsid w:val="00D300F7"/>
    <w:rsid w:val="00D30356"/>
    <w:rsid w:val="00D30FD4"/>
    <w:rsid w:val="00D331A5"/>
    <w:rsid w:val="00D33C3B"/>
    <w:rsid w:val="00D347DD"/>
    <w:rsid w:val="00D3558A"/>
    <w:rsid w:val="00D364AB"/>
    <w:rsid w:val="00D378CE"/>
    <w:rsid w:val="00D4026F"/>
    <w:rsid w:val="00D419AF"/>
    <w:rsid w:val="00D41C3E"/>
    <w:rsid w:val="00D45836"/>
    <w:rsid w:val="00D458E3"/>
    <w:rsid w:val="00D45A29"/>
    <w:rsid w:val="00D46324"/>
    <w:rsid w:val="00D463F0"/>
    <w:rsid w:val="00D50321"/>
    <w:rsid w:val="00D51896"/>
    <w:rsid w:val="00D524BC"/>
    <w:rsid w:val="00D5297A"/>
    <w:rsid w:val="00D530DA"/>
    <w:rsid w:val="00D538FE"/>
    <w:rsid w:val="00D57A39"/>
    <w:rsid w:val="00D57E7C"/>
    <w:rsid w:val="00D615DB"/>
    <w:rsid w:val="00D62811"/>
    <w:rsid w:val="00D63FB6"/>
    <w:rsid w:val="00D640BB"/>
    <w:rsid w:val="00D64BCD"/>
    <w:rsid w:val="00D64F1C"/>
    <w:rsid w:val="00D67715"/>
    <w:rsid w:val="00D72124"/>
    <w:rsid w:val="00D72CC4"/>
    <w:rsid w:val="00D74D65"/>
    <w:rsid w:val="00D752C3"/>
    <w:rsid w:val="00D75B7D"/>
    <w:rsid w:val="00D75F3C"/>
    <w:rsid w:val="00D8033C"/>
    <w:rsid w:val="00D83C68"/>
    <w:rsid w:val="00D83F3D"/>
    <w:rsid w:val="00D8547E"/>
    <w:rsid w:val="00D8590C"/>
    <w:rsid w:val="00D9231E"/>
    <w:rsid w:val="00D94E5A"/>
    <w:rsid w:val="00D95239"/>
    <w:rsid w:val="00DA598F"/>
    <w:rsid w:val="00DA7045"/>
    <w:rsid w:val="00DB10EB"/>
    <w:rsid w:val="00DB356C"/>
    <w:rsid w:val="00DB6505"/>
    <w:rsid w:val="00DC6B93"/>
    <w:rsid w:val="00DD094B"/>
    <w:rsid w:val="00DD0AFA"/>
    <w:rsid w:val="00DD787A"/>
    <w:rsid w:val="00DE057D"/>
    <w:rsid w:val="00DE4E52"/>
    <w:rsid w:val="00DE6124"/>
    <w:rsid w:val="00DE6790"/>
    <w:rsid w:val="00DF2B9A"/>
    <w:rsid w:val="00DF2D33"/>
    <w:rsid w:val="00DF416D"/>
    <w:rsid w:val="00DF64E5"/>
    <w:rsid w:val="00DF73F1"/>
    <w:rsid w:val="00E03493"/>
    <w:rsid w:val="00E04237"/>
    <w:rsid w:val="00E067C5"/>
    <w:rsid w:val="00E06FC0"/>
    <w:rsid w:val="00E07A55"/>
    <w:rsid w:val="00E07B78"/>
    <w:rsid w:val="00E1050F"/>
    <w:rsid w:val="00E115FF"/>
    <w:rsid w:val="00E11B89"/>
    <w:rsid w:val="00E12B70"/>
    <w:rsid w:val="00E13002"/>
    <w:rsid w:val="00E13CA2"/>
    <w:rsid w:val="00E14405"/>
    <w:rsid w:val="00E14523"/>
    <w:rsid w:val="00E14AF4"/>
    <w:rsid w:val="00E14C48"/>
    <w:rsid w:val="00E167AD"/>
    <w:rsid w:val="00E17214"/>
    <w:rsid w:val="00E22249"/>
    <w:rsid w:val="00E223F8"/>
    <w:rsid w:val="00E22CBF"/>
    <w:rsid w:val="00E23675"/>
    <w:rsid w:val="00E2488F"/>
    <w:rsid w:val="00E26787"/>
    <w:rsid w:val="00E273E4"/>
    <w:rsid w:val="00E3204C"/>
    <w:rsid w:val="00E3531E"/>
    <w:rsid w:val="00E37B84"/>
    <w:rsid w:val="00E40240"/>
    <w:rsid w:val="00E41EC3"/>
    <w:rsid w:val="00E4431B"/>
    <w:rsid w:val="00E4582B"/>
    <w:rsid w:val="00E46518"/>
    <w:rsid w:val="00E472CD"/>
    <w:rsid w:val="00E4771B"/>
    <w:rsid w:val="00E47798"/>
    <w:rsid w:val="00E500D8"/>
    <w:rsid w:val="00E5028E"/>
    <w:rsid w:val="00E50408"/>
    <w:rsid w:val="00E54222"/>
    <w:rsid w:val="00E5551E"/>
    <w:rsid w:val="00E5706B"/>
    <w:rsid w:val="00E61F59"/>
    <w:rsid w:val="00E6515A"/>
    <w:rsid w:val="00E67358"/>
    <w:rsid w:val="00E771CC"/>
    <w:rsid w:val="00E83E30"/>
    <w:rsid w:val="00E83E82"/>
    <w:rsid w:val="00E85243"/>
    <w:rsid w:val="00E85CF7"/>
    <w:rsid w:val="00E87163"/>
    <w:rsid w:val="00E87FF8"/>
    <w:rsid w:val="00E9160E"/>
    <w:rsid w:val="00E93864"/>
    <w:rsid w:val="00E95C28"/>
    <w:rsid w:val="00E97493"/>
    <w:rsid w:val="00EA0668"/>
    <w:rsid w:val="00EA0B24"/>
    <w:rsid w:val="00EA0E2B"/>
    <w:rsid w:val="00EA3230"/>
    <w:rsid w:val="00EA4829"/>
    <w:rsid w:val="00EA4BC0"/>
    <w:rsid w:val="00EA5B12"/>
    <w:rsid w:val="00EA5B6A"/>
    <w:rsid w:val="00EA6138"/>
    <w:rsid w:val="00EA7DD8"/>
    <w:rsid w:val="00EB0031"/>
    <w:rsid w:val="00EB0931"/>
    <w:rsid w:val="00EB0F9D"/>
    <w:rsid w:val="00EB403C"/>
    <w:rsid w:val="00EB4415"/>
    <w:rsid w:val="00EB73EA"/>
    <w:rsid w:val="00EC06E3"/>
    <w:rsid w:val="00EC1FB8"/>
    <w:rsid w:val="00EC2CC0"/>
    <w:rsid w:val="00EC33EB"/>
    <w:rsid w:val="00EC6D01"/>
    <w:rsid w:val="00EC7097"/>
    <w:rsid w:val="00ED1903"/>
    <w:rsid w:val="00ED195B"/>
    <w:rsid w:val="00ED47CD"/>
    <w:rsid w:val="00ED4F02"/>
    <w:rsid w:val="00ED5F61"/>
    <w:rsid w:val="00ED6365"/>
    <w:rsid w:val="00ED6F2D"/>
    <w:rsid w:val="00EE0A4F"/>
    <w:rsid w:val="00EE0C10"/>
    <w:rsid w:val="00EE3C70"/>
    <w:rsid w:val="00EE6297"/>
    <w:rsid w:val="00EE71FC"/>
    <w:rsid w:val="00EE7A99"/>
    <w:rsid w:val="00EE7B71"/>
    <w:rsid w:val="00EF24BF"/>
    <w:rsid w:val="00EF4346"/>
    <w:rsid w:val="00EF7401"/>
    <w:rsid w:val="00F01085"/>
    <w:rsid w:val="00F01D3C"/>
    <w:rsid w:val="00F0448E"/>
    <w:rsid w:val="00F04E13"/>
    <w:rsid w:val="00F05788"/>
    <w:rsid w:val="00F115F2"/>
    <w:rsid w:val="00F12DEB"/>
    <w:rsid w:val="00F12E16"/>
    <w:rsid w:val="00F135EB"/>
    <w:rsid w:val="00F14311"/>
    <w:rsid w:val="00F16536"/>
    <w:rsid w:val="00F16A10"/>
    <w:rsid w:val="00F20D38"/>
    <w:rsid w:val="00F218D5"/>
    <w:rsid w:val="00F2216D"/>
    <w:rsid w:val="00F23818"/>
    <w:rsid w:val="00F24AAF"/>
    <w:rsid w:val="00F27913"/>
    <w:rsid w:val="00F333C9"/>
    <w:rsid w:val="00F33592"/>
    <w:rsid w:val="00F347FB"/>
    <w:rsid w:val="00F349D3"/>
    <w:rsid w:val="00F4173B"/>
    <w:rsid w:val="00F45414"/>
    <w:rsid w:val="00F45E01"/>
    <w:rsid w:val="00F50F44"/>
    <w:rsid w:val="00F5148D"/>
    <w:rsid w:val="00F518D5"/>
    <w:rsid w:val="00F53126"/>
    <w:rsid w:val="00F53949"/>
    <w:rsid w:val="00F5468B"/>
    <w:rsid w:val="00F55649"/>
    <w:rsid w:val="00F569BD"/>
    <w:rsid w:val="00F56A93"/>
    <w:rsid w:val="00F57454"/>
    <w:rsid w:val="00F6056E"/>
    <w:rsid w:val="00F61860"/>
    <w:rsid w:val="00F62555"/>
    <w:rsid w:val="00F62CB8"/>
    <w:rsid w:val="00F64EF4"/>
    <w:rsid w:val="00F66C7F"/>
    <w:rsid w:val="00F67F9C"/>
    <w:rsid w:val="00F7435F"/>
    <w:rsid w:val="00F74CB4"/>
    <w:rsid w:val="00F77661"/>
    <w:rsid w:val="00F80686"/>
    <w:rsid w:val="00F81BC4"/>
    <w:rsid w:val="00F828C8"/>
    <w:rsid w:val="00F84196"/>
    <w:rsid w:val="00F855E7"/>
    <w:rsid w:val="00F86DCE"/>
    <w:rsid w:val="00F8763F"/>
    <w:rsid w:val="00F87648"/>
    <w:rsid w:val="00F90435"/>
    <w:rsid w:val="00F92656"/>
    <w:rsid w:val="00F92B84"/>
    <w:rsid w:val="00F92EBB"/>
    <w:rsid w:val="00F96193"/>
    <w:rsid w:val="00F97175"/>
    <w:rsid w:val="00FA1D50"/>
    <w:rsid w:val="00FB0599"/>
    <w:rsid w:val="00FB10BD"/>
    <w:rsid w:val="00FB2BEE"/>
    <w:rsid w:val="00FB50F6"/>
    <w:rsid w:val="00FB5354"/>
    <w:rsid w:val="00FB59BB"/>
    <w:rsid w:val="00FB5DF3"/>
    <w:rsid w:val="00FC0A35"/>
    <w:rsid w:val="00FC16DD"/>
    <w:rsid w:val="00FC258C"/>
    <w:rsid w:val="00FC6414"/>
    <w:rsid w:val="00FC7DD1"/>
    <w:rsid w:val="00FD1A7C"/>
    <w:rsid w:val="00FD3575"/>
    <w:rsid w:val="00FD7A9E"/>
    <w:rsid w:val="00FE2C5A"/>
    <w:rsid w:val="00FE39F2"/>
    <w:rsid w:val="00FE5142"/>
    <w:rsid w:val="00FE6622"/>
    <w:rsid w:val="00FE763A"/>
    <w:rsid w:val="00FF31F5"/>
    <w:rsid w:val="00FF3C65"/>
    <w:rsid w:val="00FF7213"/>
    <w:rsid w:val="00FF75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84081"/>
    <w:pPr>
      <w:tabs>
        <w:tab w:pos="4536" w:val="center"/>
        <w:tab w:pos="9072" w:val="right"/>
      </w:tabs>
    </w:pPr>
  </w:style>
  <w:style w:customStyle="true" w:styleId="ZaglavljeChar" w:type="character">
    <w:name w:val="Zaglavlje Char"/>
    <w:basedOn w:val="Zadanifontodlomka"/>
    <w:link w:val="Zaglavlje"/>
    <w:uiPriority w:val="99"/>
    <w:rsid w:val="00A84081"/>
    <w:rPr>
      <w:sz w:val="24"/>
      <w:szCs w:val="24"/>
    </w:rPr>
  </w:style>
  <w:style w:styleId="Podnoje" w:type="paragraph">
    <w:name w:val="footer"/>
    <w:basedOn w:val="Normal"/>
    <w:link w:val="PodnojeChar"/>
    <w:rsid w:val="00A84081"/>
    <w:pPr>
      <w:tabs>
        <w:tab w:pos="4536" w:val="center"/>
        <w:tab w:pos="9072" w:val="right"/>
      </w:tabs>
    </w:pPr>
  </w:style>
  <w:style w:customStyle="true" w:styleId="PodnojeChar" w:type="character">
    <w:name w:val="Podnožje Char"/>
    <w:basedOn w:val="Zadanifontodlomka"/>
    <w:link w:val="Podnoje"/>
    <w:rsid w:val="00A84081"/>
    <w:rPr>
      <w:sz w:val="24"/>
      <w:szCs w:val="24"/>
    </w:rPr>
  </w:style>
  <w:style w:styleId="Tekstbalonia" w:type="paragraph">
    <w:name w:val="Balloon Text"/>
    <w:basedOn w:val="Normal"/>
    <w:link w:val="TekstbaloniaChar"/>
    <w:rsid w:val="001A0CFF"/>
    <w:rPr>
      <w:rFonts w:cs="Tahoma" w:hAnsi="Tahoma" w:ascii="Tahoma"/>
      <w:sz w:val="16"/>
      <w:szCs w:val="16"/>
    </w:rPr>
  </w:style>
  <w:style w:customStyle="true" w:styleId="TekstbaloniaChar" w:type="character">
    <w:name w:val="Tekst balončića Char"/>
    <w:basedOn w:val="Zadanifontodlomka"/>
    <w:link w:val="Tekstbalonia"/>
    <w:rsid w:val="001A0CFF"/>
    <w:rPr>
      <w:rFonts w:cs="Tahoma" w:hAnsi="Tahoma" w:ascii="Tahoma"/>
      <w:sz w:val="16"/>
      <w:szCs w:val="16"/>
    </w:rPr>
  </w:style>
  <w:style w:styleId="Tekstrezerviranogmjesta" w:type="character">
    <w:name w:val="Placeholder Text"/>
    <w:basedOn w:val="Zadanifontodlomka"/>
    <w:uiPriority w:val="99"/>
    <w:semiHidden/>
    <w:rsid w:val="00973815"/>
    <w:rPr>
      <w:color w:val="808080"/>
      <w:bdr w:space="0" w:sz="0" w:color="auto" w:val="none"/>
      <w:shd w:fill="auto" w:color="auto" w:val="clear"/>
    </w:rPr>
  </w:style>
  <w:style w:customStyle="true" w:styleId="eSPISCCParagraphDefaultFont" w:type="character">
    <w:name w:val="eSPIS_CC_Paragraph Default Font"/>
    <w:basedOn w:val="Zadanifontodlomka"/>
    <w:rsid w:val="009738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3815"/>
    <w:rPr>
      <w:bdr w:space="0" w:sz="0" w:color="auto" w:val="none"/>
      <w:shd w:fill="FFFFCC" w:color="auto" w:val="clear"/>
      <w:lang w:val="hr-HR"/>
    </w:rPr>
  </w:style>
  <w:style w:customStyle="true" w:styleId="PozadinaSvijetloCrvena" w:type="character">
    <w:name w:val="Pozadina_SvijetloCrvena"/>
    <w:basedOn w:val="eSPISCCParagraphDefaultFont"/>
    <w:rsid w:val="009738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38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84081"/>
    <w:pPr>
      <w:tabs>
        <w:tab w:pos="4536" w:val="center"/>
        <w:tab w:pos="9072" w:val="right"/>
      </w:tabs>
    </w:pPr>
  </w:style>
  <w:style w:customStyle="1" w:styleId="ZaglavljeChar" w:type="character">
    <w:name w:val="Zaglavlje Char"/>
    <w:basedOn w:val="Zadanifontodlomka"/>
    <w:link w:val="Zaglavlje"/>
    <w:uiPriority w:val="99"/>
    <w:rsid w:val="00A84081"/>
    <w:rPr>
      <w:sz w:val="24"/>
      <w:szCs w:val="24"/>
    </w:rPr>
  </w:style>
  <w:style w:styleId="Podnoje" w:type="paragraph">
    <w:name w:val="footer"/>
    <w:basedOn w:val="Normal"/>
    <w:link w:val="PodnojeChar"/>
    <w:rsid w:val="00A84081"/>
    <w:pPr>
      <w:tabs>
        <w:tab w:pos="4536" w:val="center"/>
        <w:tab w:pos="9072" w:val="right"/>
      </w:tabs>
    </w:pPr>
  </w:style>
  <w:style w:customStyle="1" w:styleId="PodnojeChar" w:type="character">
    <w:name w:val="Podnožje Char"/>
    <w:basedOn w:val="Zadanifontodlomka"/>
    <w:link w:val="Podnoje"/>
    <w:rsid w:val="00A84081"/>
    <w:rPr>
      <w:sz w:val="24"/>
      <w:szCs w:val="24"/>
    </w:rPr>
  </w:style>
  <w:style w:styleId="Tekstbalonia" w:type="paragraph">
    <w:name w:val="Balloon Text"/>
    <w:basedOn w:val="Normal"/>
    <w:link w:val="TekstbaloniaChar"/>
    <w:rsid w:val="001A0CFF"/>
    <w:rPr>
      <w:rFonts w:ascii="Tahoma" w:cs="Tahoma" w:hAnsi="Tahoma"/>
      <w:sz w:val="16"/>
      <w:szCs w:val="16"/>
    </w:rPr>
  </w:style>
  <w:style w:customStyle="1" w:styleId="TekstbaloniaChar" w:type="character">
    <w:name w:val="Tekst balončića Char"/>
    <w:basedOn w:val="Zadanifontodlomka"/>
    <w:link w:val="Tekstbalonia"/>
    <w:rsid w:val="001A0CFF"/>
    <w:rPr>
      <w:rFonts w:ascii="Tahoma" w:cs="Tahoma" w:hAnsi="Tahoma"/>
      <w:sz w:val="16"/>
      <w:szCs w:val="16"/>
    </w:rPr>
  </w:style>
  <w:style w:styleId="Tekstrezerviranogmjesta" w:type="character">
    <w:name w:val="Placeholder Text"/>
    <w:basedOn w:val="Zadanifontodlomka"/>
    <w:uiPriority w:val="99"/>
    <w:semiHidden/>
    <w:rsid w:val="00973815"/>
    <w:rPr>
      <w:color w:val="808080"/>
      <w:bdr w:color="auto" w:space="0" w:sz="0" w:val="none"/>
      <w:shd w:color="auto" w:fill="auto" w:val="clear"/>
    </w:rPr>
  </w:style>
  <w:style w:customStyle="1" w:styleId="eSPISCCParagraphDefaultFont" w:type="character">
    <w:name w:val="eSPIS_CC_Paragraph Default Font"/>
    <w:basedOn w:val="Zadanifontodlomka"/>
    <w:rsid w:val="009738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3815"/>
    <w:rPr>
      <w:bdr w:color="auto" w:space="0" w:sz="0" w:val="none"/>
      <w:shd w:color="auto" w:fill="FFFFCC" w:val="clear"/>
      <w:lang w:val="hr-HR"/>
    </w:rPr>
  </w:style>
  <w:style w:customStyle="1" w:styleId="PozadinaSvijetloCrvena" w:type="character">
    <w:name w:val="Pozadina_SvijetloCrvena"/>
    <w:basedOn w:val="eSPISCCParagraphDefaultFont"/>
    <w:rsid w:val="009738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38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0912181">
      <w:bodyDiv w:val="true"/>
      <w:marLeft w:val="104"/>
      <w:marRight w:val="104"/>
      <w:marTop w:val="104"/>
      <w:marBottom w:val="104"/>
      <w:divBdr>
        <w:top w:space="0" w:sz="0" w:color="auto" w:val="none"/>
        <w:left w:space="0" w:sz="0" w:color="auto" w:val="none"/>
        <w:bottom w:space="0" w:sz="0" w:color="auto" w:val="none"/>
        <w:right w:space="0" w:sz="0" w:color="auto" w:val="none"/>
      </w:divBdr>
      <w:divsChild>
        <w:div w:id="1009065580">
          <w:marLeft w:val="0"/>
          <w:marRight w:val="0"/>
          <w:marTop w:val="52"/>
          <w:marBottom w:val="0"/>
          <w:divBdr>
            <w:top w:space="0" w:sz="0" w:color="auto" w:val="none"/>
            <w:left w:space="0" w:sz="0" w:color="auto" w:val="none"/>
            <w:bottom w:space="0" w:sz="0" w:color="auto" w:val="none"/>
            <w:right w:space="0" w:sz="0" w:color="auto" w:val="none"/>
          </w:divBdr>
          <w:divsChild>
            <w:div w:id="388964362">
              <w:marLeft w:val="0"/>
              <w:marRight w:val="0"/>
              <w:marTop w:val="0"/>
              <w:marBottom w:val="0"/>
              <w:divBdr>
                <w:top w:space="0" w:sz="0" w:color="auto" w:val="none"/>
                <w:left w:space="0" w:sz="0" w:color="auto" w:val="none"/>
                <w:bottom w:space="0" w:sz="0" w:color="auto" w:val="none"/>
                <w:right w:space="0" w:sz="0" w:color="auto" w:val="none"/>
              </w:divBdr>
              <w:divsChild>
                <w:div w:id="394593548">
                  <w:marLeft w:val="3243"/>
                  <w:marRight w:val="0"/>
                  <w:marTop w:val="0"/>
                  <w:marBottom w:val="259"/>
                  <w:divBdr>
                    <w:top w:space="0" w:sz="0" w:color="auto" w:val="none"/>
                    <w:left w:space="0" w:sz="0" w:color="auto" w:val="none"/>
                    <w:bottom w:space="0" w:sz="0" w:color="auto" w:val="none"/>
                    <w:right w:space="0" w:sz="0" w:color="auto" w:val="none"/>
                  </w:divBdr>
                  <w:divsChild>
                    <w:div w:id="122307699">
                      <w:marLeft w:val="0"/>
                      <w:marRight w:val="0"/>
                      <w:marTop w:val="0"/>
                      <w:marBottom w:val="0"/>
                      <w:divBdr>
                        <w:top w:space="0" w:sz="0" w:color="auto" w:val="none"/>
                        <w:left w:space="0" w:sz="0" w:color="auto" w:val="none"/>
                        <w:bottom w:space="0" w:sz="0" w:color="auto" w:val="none"/>
                        <w:right w:space="0" w:sz="0" w:color="auto" w:val="none"/>
                      </w:divBdr>
                      <w:divsChild>
                        <w:div w:id="1791319053">
                          <w:marLeft w:val="0"/>
                          <w:marRight w:val="0"/>
                          <w:marTop w:val="0"/>
                          <w:marBottom w:val="0"/>
                          <w:divBdr>
                            <w:top w:space="0" w:sz="0" w:color="auto" w:val="none"/>
                            <w:left w:space="0" w:sz="0" w:color="auto" w:val="none"/>
                            <w:bottom w:space="0" w:sz="0" w:color="auto" w:val="none"/>
                            <w:right w:space="0" w:sz="0" w:color="auto" w:val="none"/>
                          </w:divBdr>
                          <w:divsChild>
                            <w:div w:id="1067417501">
                              <w:marLeft w:val="0"/>
                              <w:marRight w:val="0"/>
                              <w:marTop w:val="0"/>
                              <w:marBottom w:val="0"/>
                              <w:divBdr>
                                <w:top w:space="0" w:sz="0" w:color="auto" w:val="none"/>
                                <w:left w:space="0" w:sz="0" w:color="auto" w:val="none"/>
                                <w:bottom w:space="0" w:sz="0" w:color="auto" w:val="none"/>
                                <w:right w:space="0" w:sz="0" w:color="auto" w:val="none"/>
                              </w:divBdr>
                              <w:divsChild>
                                <w:div w:id="2018265098">
                                  <w:marLeft w:val="0"/>
                                  <w:marRight w:val="0"/>
                                  <w:marTop w:val="0"/>
                                  <w:marBottom w:val="0"/>
                                  <w:divBdr>
                                    <w:top w:space="0" w:sz="0" w:color="auto" w:val="none"/>
                                    <w:left w:space="0" w:sz="0" w:color="auto" w:val="none"/>
                                    <w:bottom w:space="0" w:sz="0" w:color="auto" w:val="none"/>
                                    <w:right w:space="0" w:sz="0" w:color="auto" w:val="none"/>
                                  </w:divBdr>
                                  <w:divsChild>
                                    <w:div w:id="642543460">
                                      <w:marLeft w:val="0"/>
                                      <w:marRight w:val="0"/>
                                      <w:marTop w:val="0"/>
                                      <w:marBottom w:val="0"/>
                                      <w:divBdr>
                                        <w:top w:space="0" w:sz="0" w:color="auto" w:val="none"/>
                                        <w:left w:space="0" w:sz="0" w:color="auto" w:val="none"/>
                                        <w:bottom w:space="0" w:sz="0" w:color="auto" w:val="none"/>
                                        <w:right w:space="0" w:sz="0" w:color="auto" w:val="none"/>
                                      </w:divBdr>
                                      <w:divsChild>
                                        <w:div w:id="121921237">
                                          <w:marLeft w:val="0"/>
                                          <w:marRight w:val="0"/>
                                          <w:marTop w:val="0"/>
                                          <w:marBottom w:val="0"/>
                                          <w:divBdr>
                                            <w:top w:space="0" w:sz="0" w:color="auto" w:val="none"/>
                                            <w:left w:space="0" w:sz="0" w:color="auto" w:val="none"/>
                                            <w:bottom w:space="0" w:sz="0" w:color="auto" w:val="none"/>
                                            <w:right w:space="0" w:sz="0" w:color="auto" w:val="none"/>
                                          </w:divBdr>
                                          <w:divsChild>
                                            <w:div w:id="11253882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2015.</izvorni_sadrzaj>
    <derivirana_varijabla naziv="DomainObject.DatumDonosenjaOdluke_1">19.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1549</izvorni_sadrzaj>
    <derivirana_varijabla naziv="DomainObject.Predmet.Broj_1">1549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2013.</izvorni_sadrzaj>
    <derivirana_varijabla naziv="DomainObject.Predmet.DatumOsnivanja_1">4.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St-1549/2013</izvorni_sadrzaj>
    <derivirana_varijabla naziv="DomainObject.Predmet.OznakaBroj_1">St-1549/2013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OBRTNIČKA ZADRUGA KARLOVAC</izvorni_sadrzaj>
    <derivirana_varijabla naziv="DomainObject.Predmet.ProtustrankaFormated_1">  OBRTNIČKA ZADRUGA KARLOVAC</derivirana_varijabla>
  </DomainObject.Predmet.ProtustrankaFormated>
  <DomainObject.Predmet.ProtustrankaFormatedOIB>
    <izvorni_sadrzaj>  OBRTNIČKA ZADRUGA KARLOVAC, OIB 04001535527</izvorni_sadrzaj>
    <derivirana_varijabla naziv="DomainObject.Predmet.ProtustrankaFormatedOIB_1">  OBRTNIČKA ZADRUGA KARLOVAC, OIB 04001535527</derivirana_varijabla>
  </DomainObject.Predmet.ProtustrankaFormatedOIB>
  <DomainObject.Predmet.ProtustrankaFormatedWithAdress>
    <izvorni_sadrzaj> OBRTNIČKA ZADRUGA KARLOVAC, HAULIKOVA 14, 47000 Karlovac</izvorni_sadrzaj>
    <derivirana_varijabla naziv="DomainObject.Predmet.ProtustrankaFormatedWithAdress_1"> OBRTNIČKA ZADRUGA KARLOVAC, HAULIKOVA 14, 47000 Karlovac</derivirana_varijabla>
  </DomainObject.Predmet.ProtustrankaFormatedWithAdress>
  <DomainObject.Predmet.ProtustrankaFormatedWithAdressOIB>
    <izvorni_sadrzaj> OBRTNIČKA ZADRUGA KARLOVAC, OIB 04001535527, HAULIKOVA 14, 47000 Karlovac</izvorni_sadrzaj>
    <derivirana_varijabla naziv="DomainObject.Predmet.ProtustrankaFormatedWithAdressOIB_1"> OBRTNIČKA ZADRUGA KARLOVAC, OIB 04001535527, HAULIKOVA 14, 47000 Karlovac</derivirana_varijabla>
  </DomainObject.Predmet.ProtustrankaFormatedWithAdressOIB>
  <DomainObject.Predmet.ProtustrankaWithAdress>
    <izvorni_sadrzaj>OBRTNIČKA ZADRUGA KARLOVAC HAULIKOVA 14, 47000 Karlovac</izvorni_sadrzaj>
    <derivirana_varijabla naziv="DomainObject.Predmet.ProtustrankaWithAdress_1">OBRTNIČKA ZADRUGA KARLOVAC HAULIKOVA 14, 47000 Karlovac</derivirana_varijabla>
  </DomainObject.Predmet.ProtustrankaWithAdress>
  <DomainObject.Predmet.ProtustrankaWithAdressOIB>
    <izvorni_sadrzaj>OBRTNIČKA ZADRUGA KARLOVAC, OIB 04001535527, HAULIKOVA 14, 47000 Karlovac</izvorni_sadrzaj>
    <derivirana_varijabla naziv="DomainObject.Predmet.ProtustrankaWithAdressOIB_1">OBRTNIČKA ZADRUGA KARLOVAC, OIB 04001535527, HAULIKOVA 14, 47000 Karlovac</derivirana_varijabla>
  </DomainObject.Predmet.ProtustrankaWithAdressOIB>
  <DomainObject.Predmet.ProtustrankaNazivFormated>
    <izvorni_sadrzaj>OBRTNIČKA ZADRUGA KARLOVAC</izvorni_sadrzaj>
    <derivirana_varijabla naziv="DomainObject.Predmet.ProtustrankaNazivFormated_1">OBRTNIČKA ZADRUGA KARLOVAC</derivirana_varijabla>
  </DomainObject.Predmet.ProtustrankaNazivFormated>
  <DomainObject.Predmet.ProtustrankaNazivFormatedOIB>
    <izvorni_sadrzaj>OBRTNIČKA ZADRUGA KARLOVAC, OIB 04001535527</izvorni_sadrzaj>
    <derivirana_varijabla naziv="DomainObject.Predmet.ProtustrankaNazivFormatedOIB_1">OBRTNIČKA ZADRUGA KARLOVAC, OIB 04001535527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ZDRAVKO STANIŠIĆ; IVICA TOMLJENOVIĆ; BARBARA NAGLIĆ; NADA HITREC; VJEROVNICI; VINKO VRANIĆ; KARLOVAČKA ŽUPANIJA; KRUNOSLAV JAGATIĆ; GORDANA VRANIĆ; ŠEMSO KURDIĆ</izvorni_sadrzaj>
    <derivirana_varijabla naziv="DomainObject.Predmet.StrankaFormated_1">  ZDRAVKO STANIŠIĆ; IVICA TOMLJENOVIĆ; BARBARA NAGLIĆ; NADA HITREC; VJEROVNICI; VINKO VRANIĆ; KARLOVAČKA ŽUPANIJA; KRUNOSLAV JAGATIĆ; GORDANA VRANIĆ; ŠEMSO KURDIĆ</derivirana_varijabla>
  </DomainObject.Predmet.StrankaFormated>
  <DomainObject.Predmet.StrankaFormatedOIB>
    <izvorni_sadrzaj>  ZDRAVKO STANIŠIĆ, OIB 65049499722; IVICA TOMLJENOVIĆ, OIB 85983105633; BARBARA NAGLIĆ, OIB 76588573521; NADA HITREC, OIB 53312358169; VJEROVNICI; VINKO VRANIĆ; KARLOVAČKA ŽUPANIJA; KRUNOSLAV JAGATIĆ; GORDANA VRANIĆ; ŠEMSO KURDIĆ, OIB </izvorni_sadrzaj>
    <derivirana_varijabla naziv="DomainObject.Predmet.StrankaFormatedOIB_1">  ZDRAVKO STANIŠIĆ, OIB 65049499722; IVICA TOMLJENOVIĆ, OIB 85983105633; BARBARA NAGLIĆ, OIB 76588573521; NADA HITREC, OIB 53312358169; VJEROVNICI; VINKO VRANIĆ; KARLOVAČKA ŽUPANIJA; KRUNOSLAV JAGATIĆ; GORDANA VRANIĆ; ŠEMSO KURDIĆ, OIB </derivirana_varijabla>
  </DomainObject.Predmet.StrankaFormatedOIB>
  <DomainObject.Predmet.StrankaFormatedWithAdress>
    <izvorni_sadrzaj> ZDRAVKO STANIŠIĆ, KNEZA BRANIMIRA 1, 47000 Karlovac; IVICA TOMLJENOVIĆ, M.DRŽIĆA 11, 47000 Karlovac; BARBARA NAGLIĆ, UL.DR.M.NEMIČIĆA 21, 47000 Karlovac; NADA HITREC, N.TESLE 1, 47000 Karlovac; VJEROVNICI; VINKO VRANIĆ, Jurija Haulika 14, 47000 Karlovac; KARLOVAČKA ŽUPANIJA; KRUNOSLAV JAGATIĆ; GORDANA VRANIĆ, Jurija Haulika 14, 47000 Karlovac; ŠEMSO KURDIĆ, DUBROVAČKA 13, 47000 Karlovac</izvorni_sadrzaj>
    <derivirana_varijabla naziv="DomainObject.Predmet.StrankaFormatedWithAdress_1"> ZDRAVKO STANIŠIĆ, KNEZA BRANIMIRA 1, 47000 Karlovac; IVICA TOMLJENOVIĆ, M.DRŽIĆA 11, 47000 Karlovac; BARBARA NAGLIĆ, UL.DR.M.NEMIČIĆA 21, 47000 Karlovac; NADA HITREC, N.TESLE 1, 47000 Karlovac; VJEROVNICI; VINKO VRANIĆ, Jurija Haulika 14, 47000 Karlovac; KARLOVAČKA ŽUPANIJA; KRUNOSLAV JAGATIĆ; GORDANA VRANIĆ, Jurija Haulika 14, 47000 Karlovac; ŠEMSO KURDIĆ, DUBROVAČKA 13, 47000 Karlovac</derivirana_varijabla>
  </DomainObject.Predmet.StrankaFormatedWithAdress>
  <DomainObject.Predmet.StrankaFormatedWithAdressOIB>
    <izvorni_sadrzaj> ZDRAVKO STANIŠIĆ, OIB 65049499722, KNEZA BRANIMIRA 1, 47000 Karlovac; IVICA TOMLJENOVIĆ, OIB 85983105633, M.DRŽIĆA 11, 47000 Karlovac; BARBARA NAGLIĆ, OIB 76588573521, UL.DR.M.NEMIČIĆA 21, 47000 Karlovac; NADA HITREC, OIB 53312358169, N.TESLE 1, 47000 Karlovac; VJEROVNICI; VINKO VRANIĆ, Jurija Haulika 14, 47000 Karlovac; KARLOVAČKA ŽUPANIJA; KRUNOSLAV JAGATIĆ; GORDANA VRANIĆ, Jurija Haulika 14, 47000 Karlovac; ŠEMSO KURDIĆ, OIB , DUBROVAČKA 13, 47000 Karlovac</izvorni_sadrzaj>
    <derivirana_varijabla naziv="DomainObject.Predmet.StrankaFormatedWithAdressOIB_1"> ZDRAVKO STANIŠIĆ, OIB 65049499722, KNEZA BRANIMIRA 1, 47000 Karlovac; IVICA TOMLJENOVIĆ, OIB 85983105633, M.DRŽIĆA 11, 47000 Karlovac; BARBARA NAGLIĆ, OIB 76588573521, UL.DR.M.NEMIČIĆA 21, 47000 Karlovac; NADA HITREC, OIB 53312358169, N.TESLE 1, 47000 Karlovac; VJEROVNICI; VINKO VRANIĆ, Jurija Haulika 14, 47000 Karlovac; KARLOVAČKA ŽUPANIJA; KRUNOSLAV JAGATIĆ; GORDANA VRANIĆ, Jurija Haulika 14, 47000 Karlovac; ŠEMSO KURDIĆ, OIB , DUBROVAČKA 13, 47000 Karlovac</derivirana_varijabla>
  </DomainObject.Predmet.StrankaFormatedWithAdressOIB>
  <DomainObject.Predmet.StrankaWithAdress>
    <izvorni_sadrzaj>ZDRAVKO STANIŠIĆ KNEZA BRANIMIRA 1,47000 Karlovac,IVICA TOMLJENOVIĆ M.DRŽIĆA 11,47000 Karlovac,BARBARA NAGLIĆ UL.DR.M.NEMIČIĆA 21,47000 Karlovac,NADA HITREC N.TESLE 1,47000 Karlovac,VJEROVNICI ,VINKO VRANIĆ Jurija Haulika 14,47000 Karlovac,KARLOVAČKA ŽUPANIJA ,KRUNOSLAV JAGATIĆ ,GORDANA VRANIĆ Jurija Haulika 14,47000 Karlovac,ŠEMSO KURDIĆ DUBROVAČKA 13,47000 Karlovac</izvorni_sadrzaj>
    <derivirana_varijabla naziv="DomainObject.Predmet.StrankaWithAdress_1">ZDRAVKO STANIŠIĆ KNEZA BRANIMIRA 1,47000 Karlovac,IVICA TOMLJENOVIĆ M.DRŽIĆA 11,47000 Karlovac,BARBARA NAGLIĆ UL.DR.M.NEMIČIĆA 21,47000 Karlovac,NADA HITREC N.TESLE 1,47000 Karlovac,VJEROVNICI ,VINKO VRANIĆ Jurija Haulika 14,47000 Karlovac,KARLOVAČKA ŽUPANIJA ,KRUNOSLAV JAGATIĆ ,GORDANA VRANIĆ Jurija Haulika 14,47000 Karlovac,ŠEMSO KURDIĆ DUBROVAČKA 13,47000 Karlovac</derivirana_varijabla>
  </DomainObject.Predmet.StrankaWithAdress>
  <DomainObject.Predmet.StrankaWithAdressOIB>
    <izvorni_sadrzaj>ZDRAVKO STANIŠIĆ, OIB 65049499722, KNEZA BRANIMIRA 1,47000 Karlovac,IVICA TOMLJENOVIĆ, OIB 85983105633, M.DRŽIĆA 11,47000 Karlovac,BARBARA NAGLIĆ, OIB 76588573521, UL.DR.M.NEMIČIĆA 21,47000 Karlovac,NADA HITREC, OIB 53312358169, N.TESLE 1,47000 Karlovac,VJEROVNICI,VINKO VRANIĆ, Jurija Haulika 14,47000 Karlovac,KARLOVAČKA ŽUPANIJA,KRUNOSLAV JAGATIĆ,GORDANA VRANIĆ, Jurija Haulika 14,47000 Karlovac,ŠEMSO KURDIĆ, OIB , DUBROVAČKA 13,47000 Karlovac</izvorni_sadrzaj>
    <derivirana_varijabla naziv="DomainObject.Predmet.StrankaWithAdressOIB_1">ZDRAVKO STANIŠIĆ, OIB 65049499722, KNEZA BRANIMIRA 1,47000 Karlovac,IVICA TOMLJENOVIĆ, OIB 85983105633, M.DRŽIĆA 11,47000 Karlovac,BARBARA NAGLIĆ, OIB 76588573521, UL.DR.M.NEMIČIĆA 21,47000 Karlovac,NADA HITREC, OIB 53312358169, N.TESLE 1,47000 Karlovac,VJEROVNICI,VINKO VRANIĆ, Jurija Haulika 14,47000 Karlovac,KARLOVAČKA ŽUPANIJA,KRUNOSLAV JAGATIĆ,GORDANA VRANIĆ, Jurija Haulika 14,47000 Karlovac,ŠEMSO KURDIĆ, OIB , DUBROVAČKA 13,47000 Karlovac</derivirana_varijabla>
  </DomainObject.Predmet.StrankaWithAdressOIB>
  <DomainObject.Predmet.StrankaNazivFormated>
    <izvorni_sadrzaj>ZDRAVKO STANIŠIĆ,IVICA TOMLJENOVIĆ,BARBARA NAGLIĆ,NADA HITREC,VJEROVNICI,VINKO VRANIĆ,KARLOVAČKA ŽUPANIJA,KRUNOSLAV JAGATIĆ,GORDANA VRANIĆ,ŠEMSO KURDIĆ</izvorni_sadrzaj>
    <derivirana_varijabla naziv="DomainObject.Predmet.StrankaNazivFormated_1">ZDRAVKO STANIŠIĆ,IVICA TOMLJENOVIĆ,BARBARA NAGLIĆ,NADA HITREC,VJEROVNICI,VINKO VRANIĆ,KARLOVAČKA ŽUPANIJA,KRUNOSLAV JAGATIĆ,GORDANA VRANIĆ,ŠEMSO KURDIĆ</derivirana_varijabla>
  </DomainObject.Predmet.StrankaNazivFormated>
  <DomainObject.Predmet.StrankaNazivFormatedOIB>
    <izvorni_sadrzaj>ZDRAVKO STANIŠIĆ, OIB 65049499722,IVICA TOMLJENOVIĆ, OIB 85983105633,BARBARA NAGLIĆ, OIB 76588573521,NADA HITREC, OIB 53312358169,VJEROVNICI,VINKO VRANIĆ,KARLOVAČKA ŽUPANIJA,KRUNOSLAV JAGATIĆ,GORDANA VRANIĆ,ŠEMSO KURDIĆ, OIB </izvorni_sadrzaj>
    <derivirana_varijabla naziv="DomainObject.Predmet.StrankaNazivFormatedOIB_1">ZDRAVKO STANIŠIĆ, OIB 65049499722,IVICA TOMLJENOVIĆ, OIB 85983105633,BARBARA NAGLIĆ, OIB 76588573521,NADA HITREC, OIB 53312358169,VJEROVNICI,VINKO VRANIĆ,KARLOVAČKA ŽUPANIJA,KRUNOSLAV JAGATIĆ,GORDANA VRANIĆ,ŠEMSO KURDIĆ, OIB </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ZDRAVKO STANIŠIĆ</item>
      <item>IVICA TOMLJENOVIĆ</item>
      <item>BARBARA NAGLIĆ</item>
      <item>NADA HITREC</item>
      <item>VJEROVNICI</item>
      <item>VINKO VRANIĆ</item>
      <item>KARLOVAČKA ŽUPANIJA</item>
      <item>KRUNOSLAV JAGATIĆ</item>
      <item>GORDANA VRANIĆ</item>
      <item>ŠEMSO KURDIĆ</item>
    </izvorni_sadrzaj>
    <derivirana_varijabla naziv="DomainObject.Predmet.StrankaListFormated_1">
      <item>ZDRAVKO STANIŠIĆ</item>
      <item>IVICA TOMLJENOVIĆ</item>
      <item>BARBARA NAGLIĆ</item>
      <item>NADA HITREC</item>
      <item>VJEROVNICI</item>
      <item>VINKO VRANIĆ</item>
      <item>KARLOVAČKA ŽUPANIJA</item>
      <item>KRUNOSLAV JAGATIĆ</item>
      <item>GORDANA VRANIĆ</item>
      <item>ŠEMSO KURDIĆ</item>
    </derivirana_varijabla>
  </DomainObject.Predmet.StrankaListFormated>
  <DomainObject.Predmet.StrankaListFormatedOIB>
    <izvorni_sadrzaj>
      <item>ZDRAVKO STANIŠIĆ, OIB 65049499722</item>
      <item>IVICA TOMLJENOVIĆ, OIB 85983105633</item>
      <item>BARBARA NAGLIĆ, OIB 76588573521</item>
      <item>NADA HITREC, OIB 53312358169</item>
      <item>VJEROVNICI</item>
      <item>VINKO VRANIĆ</item>
      <item>KARLOVAČKA ŽUPANIJA</item>
      <item>KRUNOSLAV JAGATIĆ</item>
      <item>GORDANA VRANIĆ</item>
      <item>ŠEMSO KURDIĆ, OIB </item>
    </izvorni_sadrzaj>
    <derivirana_varijabla naziv="DomainObject.Predmet.StrankaListFormatedOIB_1">
      <item>ZDRAVKO STANIŠIĆ, OIB 65049499722</item>
      <item>IVICA TOMLJENOVIĆ, OIB 85983105633</item>
      <item>BARBARA NAGLIĆ, OIB 76588573521</item>
      <item>NADA HITREC, OIB 53312358169</item>
      <item>VJEROVNICI</item>
      <item>VINKO VRANIĆ</item>
      <item>KARLOVAČKA ŽUPANIJA</item>
      <item>KRUNOSLAV JAGATIĆ</item>
      <item>GORDANA VRANIĆ</item>
      <item>ŠEMSO KURDIĆ, OIB </item>
    </derivirana_varijabla>
  </DomainObject.Predmet.StrankaListFormatedOIB>
  <DomainObject.Predmet.StrankaListFormatedWithAdress>
    <izvorni_sadrzaj>
      <item>ZDRAVKO STANIŠIĆ, KNEZA BRANIMIRA 1, 47000 Karlovac</item>
      <item>IVICA TOMLJENOVIĆ, M.DRŽIĆA 11, 47000 Karlovac</item>
      <item>BARBARA NAGLIĆ, UL.DR.M.NEMIČIĆA 21, 47000 Karlovac</item>
      <item>NADA HITREC, N.TESLE 1, 47000 Karlovac</item>
      <item>VJEROVNICI</item>
      <item>VINKO VRANIĆ, Jurija Haulika 14, 47000 Karlovac</item>
      <item>KARLOVAČKA ŽUPANIJA</item>
      <item>KRUNOSLAV JAGATIĆ</item>
      <item>GORDANA VRANIĆ, Jurija Haulika 14, 47000 Karlovac</item>
      <item>ŠEMSO KURDIĆ, DUBROVAČKA 13, 47000 Karlovac</item>
    </izvorni_sadrzaj>
    <derivirana_varijabla naziv="DomainObject.Predmet.StrankaListFormatedWithAdress_1">
      <item>ZDRAVKO STANIŠIĆ, KNEZA BRANIMIRA 1, 47000 Karlovac</item>
      <item>IVICA TOMLJENOVIĆ, M.DRŽIĆA 11, 47000 Karlovac</item>
      <item>BARBARA NAGLIĆ, UL.DR.M.NEMIČIĆA 21, 47000 Karlovac</item>
      <item>NADA HITREC, N.TESLE 1, 47000 Karlovac</item>
      <item>VJEROVNICI</item>
      <item>VINKO VRANIĆ, Jurija Haulika 14, 47000 Karlovac</item>
      <item>KARLOVAČKA ŽUPANIJA</item>
      <item>KRUNOSLAV JAGATIĆ</item>
      <item>GORDANA VRANIĆ, Jurija Haulika 14, 47000 Karlovac</item>
      <item>ŠEMSO KURDIĆ, DUBROVAČKA 13, 47000 Karlovac</item>
    </derivirana_varijabla>
  </DomainObject.Predmet.StrankaListFormatedWithAdress>
  <DomainObject.Predmet.StrankaListFormatedWithAdressOIB>
    <izvorni_sadrzaj>
      <item>ZDRAVKO STANIŠIĆ, OIB 65049499722, KNEZA BRANIMIRA 1, 47000 Karlovac</item>
      <item>IVICA TOMLJENOVIĆ, OIB 85983105633, M.DRŽIĆA 11, 47000 Karlovac</item>
      <item>BARBARA NAGLIĆ, OIB 76588573521, UL.DR.M.NEMIČIĆA 21, 47000 Karlovac</item>
      <item>NADA HITREC, OIB 53312358169, N.TESLE 1, 47000 Karlovac</item>
      <item>VJEROVNICI</item>
      <item>VINKO VRANIĆ, Jurija Haulika 14, 47000 Karlovac</item>
      <item>KARLOVAČKA ŽUPANIJA</item>
      <item>KRUNOSLAV JAGATIĆ</item>
      <item>GORDANA VRANIĆ, Jurija Haulika 14, 47000 Karlovac</item>
      <item>ŠEMSO KURDIĆ, OIB , DUBROVAČKA 13, 47000 Karlovac</item>
    </izvorni_sadrzaj>
    <derivirana_varijabla naziv="DomainObject.Predmet.StrankaListFormatedWithAdressOIB_1">
      <item>ZDRAVKO STANIŠIĆ, OIB 65049499722, KNEZA BRANIMIRA 1, 47000 Karlovac</item>
      <item>IVICA TOMLJENOVIĆ, OIB 85983105633, M.DRŽIĆA 11, 47000 Karlovac</item>
      <item>BARBARA NAGLIĆ, OIB 76588573521, UL.DR.M.NEMIČIĆA 21, 47000 Karlovac</item>
      <item>NADA HITREC, OIB 53312358169, N.TESLE 1, 47000 Karlovac</item>
      <item>VJEROVNICI</item>
      <item>VINKO VRANIĆ, Jurija Haulika 14, 47000 Karlovac</item>
      <item>KARLOVAČKA ŽUPANIJA</item>
      <item>KRUNOSLAV JAGATIĆ</item>
      <item>GORDANA VRANIĆ, Jurija Haulika 14, 47000 Karlovac</item>
      <item>ŠEMSO KURDIĆ, OIB , DUBROVAČKA 13, 47000 Karlovac</item>
    </derivirana_varijabla>
  </DomainObject.Predmet.StrankaListFormatedWithAdressOIB>
  <DomainObject.Predmet.StrankaListNazivFormated>
    <izvorni_sadrzaj>
      <item>ZDRAVKO STANIŠIĆ</item>
      <item>IVICA TOMLJENOVIĆ</item>
      <item>BARBARA NAGLIĆ</item>
      <item>NADA HITREC</item>
      <item>VJEROVNICI</item>
      <item>VINKO VRANIĆ</item>
      <item>KARLOVAČKA ŽUPANIJA</item>
      <item>KRUNOSLAV JAGATIĆ</item>
      <item>GORDANA VRANIĆ</item>
      <item>ŠEMSO KURDIĆ</item>
    </izvorni_sadrzaj>
    <derivirana_varijabla naziv="DomainObject.Predmet.StrankaListNazivFormated_1">
      <item>ZDRAVKO STANIŠIĆ</item>
      <item>IVICA TOMLJENOVIĆ</item>
      <item>BARBARA NAGLIĆ</item>
      <item>NADA HITREC</item>
      <item>VJEROVNICI</item>
      <item>VINKO VRANIĆ</item>
      <item>KARLOVAČKA ŽUPANIJA</item>
      <item>KRUNOSLAV JAGATIĆ</item>
      <item>GORDANA VRANIĆ</item>
      <item>ŠEMSO KURDIĆ</item>
    </derivirana_varijabla>
  </DomainObject.Predmet.StrankaListNazivFormated>
  <DomainObject.Predmet.StrankaListNazivFormatedOIB>
    <izvorni_sadrzaj>
      <item>ZDRAVKO STANIŠIĆ, OIB 65049499722</item>
      <item>IVICA TOMLJENOVIĆ, OIB 85983105633</item>
      <item>BARBARA NAGLIĆ, OIB 76588573521</item>
      <item>NADA HITREC, OIB 53312358169</item>
      <item>VJEROVNICI</item>
      <item>VINKO VRANIĆ</item>
      <item>KARLOVAČKA ŽUPANIJA</item>
      <item>KRUNOSLAV JAGATIĆ</item>
      <item>GORDANA VRANIĆ</item>
      <item>ŠEMSO KURDIĆ, OIB </item>
    </izvorni_sadrzaj>
    <derivirana_varijabla naziv="DomainObject.Predmet.StrankaListNazivFormatedOIB_1">
      <item>ZDRAVKO STANIŠIĆ, OIB 65049499722</item>
      <item>IVICA TOMLJENOVIĆ, OIB 85983105633</item>
      <item>BARBARA NAGLIĆ, OIB 76588573521</item>
      <item>NADA HITREC, OIB 53312358169</item>
      <item>VJEROVNICI</item>
      <item>VINKO VRANIĆ</item>
      <item>KARLOVAČKA ŽUPANIJA</item>
      <item>KRUNOSLAV JAGATIĆ</item>
      <item>GORDANA VRANIĆ</item>
      <item>ŠEMSO KURDIĆ, OIB </item>
    </derivirana_varijabla>
  </DomainObject.Predmet.StrankaListNazivFormatedOIB>
  <DomainObject.Predmet.ProtuStrankaListFormated>
    <izvorni_sadrzaj>
      <item>OBRTNIČKA ZADRUGA KARLOVAC</item>
    </izvorni_sadrzaj>
    <derivirana_varijabla naziv="DomainObject.Predmet.ProtuStrankaListFormated_1">
      <item>OBRTNIČKA ZADRUGA KARLOVAC</item>
    </derivirana_varijabla>
  </DomainObject.Predmet.ProtuStrankaListFormated>
  <DomainObject.Predmet.ProtuStrankaListFormatedOIB>
    <izvorni_sadrzaj>
      <item>OBRTNIČKA ZADRUGA KARLOVAC, OIB 04001535527</item>
    </izvorni_sadrzaj>
    <derivirana_varijabla naziv="DomainObject.Predmet.ProtuStrankaListFormatedOIB_1">
      <item>OBRTNIČKA ZADRUGA KARLOVAC, OIB 04001535527</item>
    </derivirana_varijabla>
  </DomainObject.Predmet.ProtuStrankaListFormatedOIB>
  <DomainObject.Predmet.ProtuStrankaListFormatedWithAdress>
    <izvorni_sadrzaj>
      <item>OBRTNIČKA ZADRUGA KARLOVAC, HAULIKOVA 14, 47000 Karlovac</item>
    </izvorni_sadrzaj>
    <derivirana_varijabla naziv="DomainObject.Predmet.ProtuStrankaListFormatedWithAdress_1">
      <item>OBRTNIČKA ZADRUGA KARLOVAC, HAULIKOVA 14, 47000 Karlovac</item>
    </derivirana_varijabla>
  </DomainObject.Predmet.ProtuStrankaListFormatedWithAdress>
  <DomainObject.Predmet.ProtuStrankaListFormatedWithAdressOIB>
    <izvorni_sadrzaj>
      <item>OBRTNIČKA ZADRUGA KARLOVAC, OIB 04001535527, HAULIKOVA 14, 47000 Karlovac</item>
    </izvorni_sadrzaj>
    <derivirana_varijabla naziv="DomainObject.Predmet.ProtuStrankaListFormatedWithAdressOIB_1">
      <item>OBRTNIČKA ZADRUGA KARLOVAC, OIB 04001535527, HAULIKOVA 14, 47000 Karlovac</item>
    </derivirana_varijabla>
  </DomainObject.Predmet.ProtuStrankaListFormatedWithAdressOIB>
  <DomainObject.Predmet.ProtuStrankaListNazivFormated>
    <izvorni_sadrzaj>
      <item>OBRTNIČKA ZADRUGA KARLOVAC</item>
    </izvorni_sadrzaj>
    <derivirana_varijabla naziv="DomainObject.Predmet.ProtuStrankaListNazivFormated_1">
      <item>OBRTNIČKA ZADRUGA KARLOVAC</item>
    </derivirana_varijabla>
  </DomainObject.Predmet.ProtuStrankaListNazivFormated>
  <DomainObject.Predmet.ProtuStrankaListNazivFormatedOIB>
    <izvorni_sadrzaj>
      <item>OBRTNIČKA ZADRUGA KARLOVAC, OIB 04001535527</item>
    </izvorni_sadrzaj>
    <derivirana_varijabla naziv="DomainObject.Predmet.ProtuStrankaListNazivFormatedOIB_1">
      <item>OBRTNIČKA ZADRUGA KARLOVAC, OIB 04001535527</item>
    </derivirana_varijabla>
  </DomainObject.Predmet.ProtuStrankaListNazivFormatedOIB>
  <DomainObject.Predmet.OstaliListFormated>
    <izvorni_sadrzaj>
      <item>Miroslav Borš</item>
      <item>Privredna banka Zagreb d.d.</item>
      <item>KARLOVAČKA BANKA d.d.</item>
      <item>JELSA d.o.o.</item>
      <item>OD-SUIĆ I ŠKUNCA</item>
      <item>RH, Karlovačka županija</item>
      <item>RH, MF, PU, Područni ured Karlovac</item>
      <item>Krunoslav Jagatić</item>
    </izvorni_sadrzaj>
    <derivirana_varijabla naziv="DomainObject.Predmet.OstaliListFormated_1">
      <item>Miroslav Borš</item>
      <item>Privredna banka Zagreb d.d.</item>
      <item>KARLOVAČKA BANKA d.d.</item>
      <item>JELSA d.o.o.</item>
      <item>OD-SUIĆ I ŠKUNCA</item>
      <item>RH, Karlovačka županija</item>
      <item>RH, MF, PU, Područni ured Karlovac</item>
      <item>Krunoslav Jagatić</item>
    </derivirana_varijabla>
  </DomainObject.Predmet.OstaliListFormated>
  <DomainObject.Predmet.OstaliListFormatedOIB>
    <izvorni_sadrzaj>
      <item>Miroslav Borš, OIB 69665623244</item>
      <item>Privredna banka Zagreb d.d., OIB 02535697732</item>
      <item>KARLOVAČKA BANKA d.d., OIB 08106331075</item>
      <item>JELSA d.o.o., OIB 07933147861</item>
      <item>OD-SUIĆ I ŠKUNCA</item>
      <item>RH, Karlovačka županija</item>
      <item>RH, MF, PU, Područni ured Karlovac</item>
      <item>Krunoslav Jagatić</item>
    </izvorni_sadrzaj>
    <derivirana_varijabla naziv="DomainObject.Predmet.OstaliListFormatedOIB_1">
      <item>Miroslav Borš, OIB 69665623244</item>
      <item>Privredna banka Zagreb d.d., OIB 02535697732</item>
      <item>KARLOVAČKA BANKA d.d., OIB 08106331075</item>
      <item>JELSA d.o.o., OIB 07933147861</item>
      <item>OD-SUIĆ I ŠKUNCA</item>
      <item>RH, Karlovačka županija</item>
      <item>RH, MF, PU, Područni ured Karlovac</item>
      <item>Krunoslav Jagatić</item>
    </derivirana_varijabla>
  </DomainObject.Predmet.OstaliListFormatedOIB>
  <DomainObject.Predmet.OstaliListFormatedWithAdress>
    <izvorni_sadrzaj>
      <item>Miroslav Borš, Plemićeva 2, 10000 Zagreb</item>
      <item>Privredna banka Zagreb d.d., Račkoga 6, 10000 Zagreb</item>
      <item>KARLOVAČKA BANKA d.d., I.G.KOVAČIĆA 1, 47000 Karlovac</item>
      <item>JELSA d.o.o., Gornja Jelsa bb, 47000 Karlovac</item>
      <item>OD-SUIĆ I ŠKUNCA, DOMAGOJEVA 14, 10000 Zagreb</item>
      <item>RH, Karlovačka županija, Ambroza Vraniczanya 2, 47000 Karlovac</item>
      <item>RH, MF, PU, Područni ured Karlovac, m, 47000 Karlovac</item>
      <item>Krunoslav Jagatić, Gradišćanska 2, 47000 Karlovac</item>
    </izvorni_sadrzaj>
    <derivirana_varijabla naziv="DomainObject.Predmet.OstaliListFormatedWithAdress_1">
      <item>Miroslav Borš, Plemićeva 2, 10000 Zagreb</item>
      <item>Privredna banka Zagreb d.d., Račkoga 6, 10000 Zagreb</item>
      <item>KARLOVAČKA BANKA d.d., I.G.KOVAČIĆA 1, 47000 Karlovac</item>
      <item>JELSA d.o.o., Gornja Jelsa bb, 47000 Karlovac</item>
      <item>OD-SUIĆ I ŠKUNCA, DOMAGOJEVA 14, 10000 Zagreb</item>
      <item>RH, Karlovačka županija, Ambroza Vraniczanya 2, 47000 Karlovac</item>
      <item>RH, MF, PU, Područni ured Karlovac, m, 47000 Karlovac</item>
      <item>Krunoslav Jagatić, Gradišćanska 2, 47000 Karlovac</item>
    </derivirana_varijabla>
  </DomainObject.Predmet.OstaliListFormatedWithAdress>
  <DomainObject.Predmet.OstaliListFormatedWithAdressOIB>
    <izvorni_sadrzaj>
      <item>Miroslav Borš, OIB 69665623244, Plemićeva 2, 10000 Zagreb</item>
      <item>Privredna banka Zagreb d.d., OIB 02535697732, Račkoga 6, 10000 Zagreb</item>
      <item>KARLOVAČKA BANKA d.d., OIB 08106331075, I.G.KOVAČIĆA 1, 47000 Karlovac</item>
      <item>JELSA d.o.o., OIB 07933147861, Gornja Jelsa bb, 47000 Karlovac</item>
      <item>OD-SUIĆ I ŠKUNCA, DOMAGOJEVA 14, 10000 Zagreb</item>
      <item>RH, Karlovačka županija, Ambroza Vraniczanya 2, 47000 Karlovac</item>
      <item>RH, MF, PU, Područni ured Karlovac, m, 47000 Karlovac</item>
      <item>Krunoslav Jagatić, Gradišćanska 2, 47000 Karlovac</item>
    </izvorni_sadrzaj>
    <derivirana_varijabla naziv="DomainObject.Predmet.OstaliListFormatedWithAdressOIB_1">
      <item>Miroslav Borš, OIB 69665623244, Plemićeva 2, 10000 Zagreb</item>
      <item>Privredna banka Zagreb d.d., OIB 02535697732, Račkoga 6, 10000 Zagreb</item>
      <item>KARLOVAČKA BANKA d.d., OIB 08106331075, I.G.KOVAČIĆA 1, 47000 Karlovac</item>
      <item>JELSA d.o.o., OIB 07933147861, Gornja Jelsa bb, 47000 Karlovac</item>
      <item>OD-SUIĆ I ŠKUNCA, DOMAGOJEVA 14, 10000 Zagreb</item>
      <item>RH, Karlovačka županija, Ambroza Vraniczanya 2, 47000 Karlovac</item>
      <item>RH, MF, PU, Područni ured Karlovac, m, 47000 Karlovac</item>
      <item>Krunoslav Jagatić, Gradišćanska 2, 47000 Karlovac</item>
    </derivirana_varijabla>
  </DomainObject.Predmet.OstaliListFormatedWithAdressOIB>
  <DomainObject.Predmet.OstaliListNazivFormated>
    <izvorni_sadrzaj>
      <item>Miroslav Borš</item>
      <item>Privredna banka Zagreb d.d.</item>
      <item>KARLOVAČKA BANKA d.d.</item>
      <item>JELSA d.o.o.</item>
      <item>OD-SUIĆ I ŠKUNCA</item>
      <item>RH, Karlovačka županija</item>
      <item>RH, MF, PU, Područni ured Karlovac</item>
      <item>Krunoslav Jagatić</item>
    </izvorni_sadrzaj>
    <derivirana_varijabla naziv="DomainObject.Predmet.OstaliListNazivFormated_1">
      <item>Miroslav Borš</item>
      <item>Privredna banka Zagreb d.d.</item>
      <item>KARLOVAČKA BANKA d.d.</item>
      <item>JELSA d.o.o.</item>
      <item>OD-SUIĆ I ŠKUNCA</item>
      <item>RH, Karlovačka županija</item>
      <item>RH, MF, PU, Područni ured Karlovac</item>
      <item>Krunoslav Jagatić</item>
    </derivirana_varijabla>
  </DomainObject.Predmet.OstaliListNazivFormated>
  <DomainObject.Predmet.OstaliListNazivFormatedOIB>
    <izvorni_sadrzaj>
      <item>Miroslav Borš, OIB 69665623244</item>
      <item>Privredna banka Zagreb d.d., OIB 02535697732</item>
      <item>KARLOVAČKA BANKA d.d., OIB 08106331075</item>
      <item>JELSA d.o.o., OIB 07933147861</item>
      <item>OD-SUIĆ I ŠKUNCA</item>
      <item>RH, Karlovačka županija</item>
      <item>RH, MF, PU, Područni ured Karlovac</item>
      <item>Krunoslav Jagatić</item>
    </izvorni_sadrzaj>
    <derivirana_varijabla naziv="DomainObject.Predmet.OstaliListNazivFormatedOIB_1">
      <item>Miroslav Borš, OIB 69665623244</item>
      <item>Privredna banka Zagreb d.d., OIB 02535697732</item>
      <item>KARLOVAČKA BANKA d.d., OIB 08106331075</item>
      <item>JELSA d.o.o., OIB 07933147861</item>
      <item>OD-SUIĆ I ŠKUNCA</item>
      <item>RH, Karlovačka županija</item>
      <item>RH, MF, PU, Područni ured Karlovac</item>
      <item>Krunoslav Jagatić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2015.</izvorni_sadrzaj>
    <derivirana_varijabla naziv="DomainObject.Datum_1">19. listopada 2015.</derivirana_varijabla>
  </DomainObject.Datum>
  <DomainObject.PoslovniBrojDokumenta>
    <izvorni_sadrzaj/>
    <derivirana_varijabla naziv="DomainObject.PoslovniBrojDokumenta_1"/>
  </DomainObject.PoslovniBrojDokumenta>
  <DomainObject.Predmet.StrankaIDrugi>
    <izvorni_sadrzaj>BARBARA NAGLIĆ i dr.</izvorni_sadrzaj>
    <derivirana_varijabla naziv="DomainObject.Predmet.StrankaIDrugi_1">BARBARA NAGLIĆ i dr.</derivirana_varijabla>
  </DomainObject.Predmet.StrankaIDrugi>
  <DomainObject.Predmet.ProtustrankaIDrugi>
    <izvorni_sadrzaj>OBRTNIČKA ZADRUGA KARLOVAC</izvorni_sadrzaj>
    <derivirana_varijabla naziv="DomainObject.Predmet.ProtustrankaIDrugi_1">OBRTNIČKA ZADRUGA KARLOVAC</derivirana_varijabla>
  </DomainObject.Predmet.ProtustrankaIDrugi>
  <DomainObject.Predmet.StrankaIDrugiAdressOIB>
    <izvorni_sadrzaj>BARBARA NAGLIĆ, OIB 76588573521, UL.DR.M.NEMIČIĆA 21, 47000 Karlovac i dr.</izvorni_sadrzaj>
    <derivirana_varijabla naziv="DomainObject.Predmet.StrankaIDrugiAdressOIB_1">BARBARA NAGLIĆ, OIB 76588573521, UL.DR.M.NEMIČIĆA 21, 47000 Karlovac i dr.</derivirana_varijabla>
  </DomainObject.Predmet.StrankaIDrugiAdressOIB>
  <DomainObject.Predmet.ProtustrankaIDrugiAdressOIB>
    <izvorni_sadrzaj>OBRTNIČKA ZADRUGA KARLOVAC, OIB 04001535527, HAULIKOVA 14, 47000 Karlovac</izvorni_sadrzaj>
    <derivirana_varijabla naziv="DomainObject.Predmet.ProtustrankaIDrugiAdressOIB_1">OBRTNIČKA ZADRUGA KARLOVAC, OIB 04001535527, HAULIKOVA 14,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ZDRAVKO STANIŠIĆ</item>
      <item>IVICA TOMLJENOVIĆ</item>
      <item>BARBARA NAGLIĆ</item>
      <item>NADA HITREC</item>
      <item>OBRTNIČKA ZADRUGA KARLOVAC</item>
      <item>Miroslav Borš</item>
      <item>Privredna banka Zagreb d.d.</item>
      <item>KARLOVAČKA BANKA d.d.</item>
      <item>JELSA d.o.o.</item>
      <item>VJEROVNICI</item>
      <item>OD-SUIĆ I ŠKUNCA</item>
      <item>VINKO VRANIĆ</item>
      <item>KARLOVAČKA ŽUPANIJA</item>
      <item>KRUNOSLAV JAGATIĆ</item>
      <item>RH, Karlovačka županija</item>
      <item>RH, MF, PU, Područni ured Karlovac</item>
      <item>Krunoslav Jagatić</item>
      <item>GORDANA VRANIĆ</item>
      <item>ŠEMSO KURDIĆ</item>
    </izvorni_sadrzaj>
    <derivirana_varijabla naziv="DomainObject.Predmet.SudioniciListNaziv_1">
      <item>ZDRAVKO STANIŠIĆ</item>
      <item>IVICA TOMLJENOVIĆ</item>
      <item>BARBARA NAGLIĆ</item>
      <item>NADA HITREC</item>
      <item>OBRTNIČKA ZADRUGA KARLOVAC</item>
      <item>Miroslav Borš</item>
      <item>Privredna banka Zagreb d.d.</item>
      <item>KARLOVAČKA BANKA d.d.</item>
      <item>JELSA d.o.o.</item>
      <item>VJEROVNICI</item>
      <item>OD-SUIĆ I ŠKUNCA</item>
      <item>VINKO VRANIĆ</item>
      <item>KARLOVAČKA ŽUPANIJA</item>
      <item>KRUNOSLAV JAGATIĆ</item>
      <item>RH, Karlovačka županija</item>
      <item>RH, MF, PU, Područni ured Karlovac</item>
      <item>Krunoslav Jagatić</item>
      <item>GORDANA VRANIĆ</item>
      <item>ŠEMSO KURDIĆ</item>
    </derivirana_varijabla>
  </DomainObject.Predmet.SudioniciListNaziv>
  <DomainObject.Predmet.SudioniciListAdressOIB>
    <izvorni_sadrzaj>
      <item>ZDRAVKO STANIŠIĆ, OIB 65049499722, KNEZA BRANIMIRA 1,47000 Karlovac</item>
      <item>IVICA TOMLJENOVIĆ, OIB 85983105633, M.DRŽIĆA 11,47000 Karlovac</item>
      <item>BARBARA NAGLIĆ, OIB 76588573521, UL.DR.M.NEMIČIĆA 21,47000 Karlovac</item>
      <item>NADA HITREC, OIB 53312358169, N.TESLE 1,47000 Karlovac</item>
      <item>OBRTNIČKA ZADRUGA KARLOVAC, OIB 04001535527, HAULIKOVA 14,47000 Karlovac</item>
      <item>Miroslav Borš, OIB 69665623244, Plemićeva 2,10000 Zagreb</item>
      <item>Privredna banka Zagreb d.d., OIB 02535697732, Račkoga 6,10000 Zagreb</item>
      <item>KARLOVAČKA BANKA d.d., OIB 08106331075, I.G.KOVAČIĆA 1,47000 Karlovac</item>
      <item>JELSA d.o.o., OIB 07933147861, Gornja Jelsa bb,47000 Karlovac</item>
      <item>VJEROVNICI</item>
      <item>OD-SUIĆ I ŠKUNCA, DOMAGOJEVA 14,10000 Zagreb</item>
      <item>VINKO VRANIĆ, Jurija Haulika 14,47000 Karlovac</item>
      <item>KARLOVAČKA ŽUPANIJA</item>
      <item>KRUNOSLAV JAGATIĆ</item>
      <item>RH, Karlovačka županija, Ambroza Vraniczanya 2,47000 Karlovac</item>
      <item>RH, MF, PU, Područni ured Karlovac, m,47000 Karlovac</item>
      <item>Krunoslav Jagatić, Gradišćanska 2,47000 Karlovac</item>
      <item>GORDANA VRANIĆ, Jurija Haulika 14,47000 Karlovac</item>
      <item>ŠEMSO KURDIĆ, OIB , DUBROVAČKA 13,47000 Karlovac</item>
    </izvorni_sadrzaj>
    <derivirana_varijabla naziv="DomainObject.Predmet.SudioniciListAdressOIB_1">
      <item>ZDRAVKO STANIŠIĆ, OIB 65049499722, KNEZA BRANIMIRA 1,47000 Karlovac</item>
      <item>IVICA TOMLJENOVIĆ, OIB 85983105633, M.DRŽIĆA 11,47000 Karlovac</item>
      <item>BARBARA NAGLIĆ, OIB 76588573521, UL.DR.M.NEMIČIĆA 21,47000 Karlovac</item>
      <item>NADA HITREC, OIB 53312358169, N.TESLE 1,47000 Karlovac</item>
      <item>OBRTNIČKA ZADRUGA KARLOVAC, OIB 04001535527, HAULIKOVA 14,47000 Karlovac</item>
      <item>Miroslav Borš, OIB 69665623244, Plemićeva 2,10000 Zagreb</item>
      <item>Privredna banka Zagreb d.d., OIB 02535697732, Račkoga 6,10000 Zagreb</item>
      <item>KARLOVAČKA BANKA d.d., OIB 08106331075, I.G.KOVAČIĆA 1,47000 Karlovac</item>
      <item>JELSA d.o.o., OIB 07933147861, Gornja Jelsa bb,47000 Karlovac</item>
      <item>VJEROVNICI</item>
      <item>OD-SUIĆ I ŠKUNCA, DOMAGOJEVA 14,10000 Zagreb</item>
      <item>VINKO VRANIĆ, Jurija Haulika 14,47000 Karlovac</item>
      <item>KARLOVAČKA ŽUPANIJA</item>
      <item>KRUNOSLAV JAGATIĆ</item>
      <item>RH, Karlovačka županija, Ambroza Vraniczanya 2,47000 Karlovac</item>
      <item>RH, MF, PU, Područni ured Karlovac, m,47000 Karlovac</item>
      <item>Krunoslav Jagatić, Gradišćanska 2,47000 Karlovac</item>
      <item>GORDANA VRANIĆ, Jurija Haulika 14,47000 Karlovac</item>
      <item>ŠEMSO KURDIĆ, OIB , DUBROVAČKA 13,47000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65049499722</item>
      <item>, OIB 85983105633</item>
      <item>, OIB 76588573521</item>
      <item>, OIB 53312358169</item>
      <item>, OIB 04001535527</item>
      <item>, OIB 69665623244</item>
      <item>, OIB 02535697732</item>
      <item>, OIB 08106331075</item>
      <item>, OIB 07933147861</item>
      <item>, OIB null</item>
      <item>, OIB null</item>
      <item>, OIB null</item>
      <item>, OIB null</item>
      <item>, OIB null</item>
      <item>, OIB null</item>
      <item>, OIB null</item>
      <item>, OIB null</item>
      <item>, OIB null</item>
      <item>, OIB </item>
    </izvorni_sadrzaj>
    <derivirana_varijabla naziv="DomainObject.Predmet.SudioniciListNazivOIB_1">
      <item>, OIB 65049499722</item>
      <item>, OIB 85983105633</item>
      <item>, OIB 76588573521</item>
      <item>, OIB 53312358169</item>
      <item>, OIB 04001535527</item>
      <item>, OIB 69665623244</item>
      <item>, OIB 02535697732</item>
      <item>, OIB 08106331075</item>
      <item>, OIB 07933147861</item>
      <item>, OIB null</item>
      <item>, OIB null</item>
      <item>, OIB null</item>
      <item>, OIB null</item>
      <item>, OIB null</item>
      <item>, OIB null</item>
      <item>, OIB null</item>
      <item>, OIB null</item>
      <item>, OIB null</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458</properties:Words>
  <properties:Characters>2521</properties:Characters>
  <properties:Lines>59</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2015-10-16T12:03:00Z</dcterms:created>
  <dc:creator>kraljicn</dc:creator>
  <cp:lastModifiedBy>Vinka Mihalinčić</cp:lastModifiedBy>
  <cp:lastPrinted>2010-03-12T09:24:00Z</cp:lastPrinted>
  <dcterms:modified xmlns:xsi="http://www.w3.org/2001/XMLSchema-instance" xsi:type="dcterms:W3CDTF">2015-10-19T06:32:00Z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