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3690" w14:paraId="9013690" w:rsidRDefault="00EF4EC8" w:rsidP="001940FB" w:rsidR="00EF4EC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C3B13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C3B1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F4EC8" w:rsidP="00AA6BCF" w:rsidR="00EF4EC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EF4EC8" w:rsidR="00EF4EC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EF4EC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F4EC8" w:rsidP="00EF4EC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F4EC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F4EC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932976" w:rsidR="00AA6BCF" w:rsidRPr="00932976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32976">
        <w:rPr>
          <w:rFonts w:cs="Calibri" w:eastAsia="Arial Unicode MS" w:hAnsi="Calibri" w:ascii="Calibri"/>
          <w:kern w:val="1"/>
          <w:lang w:eastAsia="ar-SA" w:val="hr-HR"/>
        </w:rPr>
        <w:t>DOŠEN HRVATIN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EF4EC8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932976" w:rsidRPr="00932976">
        <w:rPr>
          <w:rFonts w:cs="Calibri" w:hAnsi="Calibri" w:ascii="Calibri"/>
        </w:rPr>
        <w:t>229.577,78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32976" w:rsidRPr="00932976">
        <w:rPr>
          <w:rFonts w:cs="Calibri" w:hAnsi="Calibri" w:ascii="Calibri"/>
        </w:rPr>
        <w:t>211.177,78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932976" w:rsidRPr="00932976">
        <w:rPr>
          <w:rFonts w:cs="Calibri" w:hAnsi="Calibri" w:ascii="Calibri"/>
        </w:rPr>
        <w:t>18.400,00 kn</w:t>
      </w:r>
      <w:r w:rsidR="0093297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F4EC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F4EC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F4EC8" w:rsidRPr="00EF4EC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EF4EC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95788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93297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32976">
              <w:rPr>
                <w:rFonts w:cs="Calibri" w:hAnsi="Calibri" w:ascii="Calibri"/>
              </w:rPr>
              <w:t>DOŠEN HRVATIN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932976">
              <w:rPr>
                <w:rFonts w:cs="Calibri" w:hAnsi="Calibri" w:ascii="Calibri"/>
              </w:rPr>
              <w:t>Kroz Smrdečac 23,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932976">
              <w:rPr>
                <w:rFonts w:cs="Calibri" w:hAnsi="Calibri" w:ascii="Calibri"/>
              </w:rPr>
              <w:t>85126738126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16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3297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32976">
              <w:rPr>
                <w:rFonts w:cs="Calibri" w:hAnsi="Calibri" w:ascii="Calibri"/>
              </w:rPr>
              <w:t>229.577,78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93297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32976">
              <w:rPr>
                <w:rFonts w:cs="Calibri" w:hAnsi="Calibri" w:ascii="Calibri"/>
              </w:rPr>
              <w:t>211.177,78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93297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32976">
              <w:rPr>
                <w:rFonts w:cs="Calibri" w:hAnsi="Calibri" w:ascii="Calibri"/>
              </w:rPr>
              <w:t>18.400,00 kn</w:t>
            </w:r>
          </w:p>
        </w:tc>
      </w:tr>
      <w:bookmarkEnd w:id="1"/>
    </w:tbl>
    <w:p w:rsidRDefault="00342AF9" w:rsidP="00342AF9" w:rsidR="00342AF9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42AF9" w:rsidP="00342AF9" w:rsidR="00342AF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</w:p>
    <w:p w:rsidRDefault="00604990" w:rsidP="00342AF9" w:rsidR="00342AF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AF9" w:rsidP="00342AF9" w:rsidR="00342AF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42AF9" w:rsidP="00342AF9" w:rsidR="00342AF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42AF9" w:rsidP="00342AF9" w:rsidR="00342AF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42AF9" w:rsidP="00342AF9" w:rsidR="00342AF9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42AF9" w:rsidP="00342AF9" w:rsidR="00342AF9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130" w:rsidR="009B7130">
      <w:pPr>
        <w:spacing w:after="0"/>
      </w:pPr>
      <w:r>
        <w:separator/>
      </w:r>
    </w:p>
  </w:endnote>
  <w:endnote w:id="0" w:type="continuationSeparator">
    <w:p w:rsidRDefault="009B7130" w:rsidR="009B71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A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130" w:rsidR="009B7130">
      <w:pPr>
        <w:spacing w:after="0"/>
      </w:pPr>
      <w:r>
        <w:separator/>
      </w:r>
    </w:p>
  </w:footnote>
  <w:footnote w:id="0" w:type="continuationSeparator">
    <w:p w:rsidRDefault="009B7130" w:rsidR="009B713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A3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32BF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9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0D5D"/>
    <w:rsid w:val="00341E05"/>
    <w:rsid w:val="00342AF9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99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A4A"/>
    <w:rsid w:val="00711DED"/>
    <w:rsid w:val="007131C6"/>
    <w:rsid w:val="00714EF7"/>
    <w:rsid w:val="007167C6"/>
    <w:rsid w:val="0071682E"/>
    <w:rsid w:val="00721368"/>
    <w:rsid w:val="007275FC"/>
    <w:rsid w:val="00730CEC"/>
    <w:rsid w:val="00736850"/>
    <w:rsid w:val="00736DF4"/>
    <w:rsid w:val="00744CEB"/>
    <w:rsid w:val="007629C5"/>
    <w:rsid w:val="007645BE"/>
    <w:rsid w:val="00764903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2976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B7130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4392"/>
    <w:rsid w:val="00AA41CD"/>
    <w:rsid w:val="00AA6BCF"/>
    <w:rsid w:val="00AB4FC3"/>
    <w:rsid w:val="00AC3B1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0A3E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4EC8"/>
    <w:rsid w:val="00EF61DC"/>
    <w:rsid w:val="00EF6371"/>
    <w:rsid w:val="00F044A9"/>
    <w:rsid w:val="00F0775E"/>
    <w:rsid w:val="00F10A8A"/>
    <w:rsid w:val="00F10ECC"/>
    <w:rsid w:val="00F15459"/>
    <w:rsid w:val="00F1559A"/>
    <w:rsid w:val="00F155D2"/>
    <w:rsid w:val="00F17845"/>
    <w:rsid w:val="00F275CA"/>
    <w:rsid w:val="00F316FD"/>
    <w:rsid w:val="00F31A60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80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A3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A3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A3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A3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80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A3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A3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A3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A3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1442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St-651/2017-65 / Podnesak - Podnesak (-65.docx)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