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e652f" w14:paraId="dfe652f" w:rsidRDefault="00476A7E" w:rsidP="00476A7E" w:rsidR="00476A7E">
      <w:pPr>
        <w15:collapsed w:val="false"/>
        <w:rPr>
          <w:rFonts w:eastAsia="Times New Roman" w:hAnsi="Times New Roman" w:ascii="Times New Roman"/>
          <w:bCs/>
          <w:color w:val="000000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bCs/>
          <w:noProof/>
          <w:color w:val="00000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659A3" w:rsidP="00476A7E" w:rsidR="00C659A3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REPUBLIKA HRVATSKA</w:t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CE7C1C">
        <w:rPr>
          <w:rFonts w:eastAsia="Times New Roman" w:hAnsi="Times New Roman" w:ascii="Times New Roman"/>
          <w:bCs/>
          <w:color w:val="000000"/>
          <w:lang w:eastAsia="hr-HR"/>
        </w:rPr>
        <w:tab/>
      </w:r>
      <w:r w:rsidR="000D5E7F">
        <w:rPr>
          <w:rFonts w:eastAsia="Times New Roman" w:hAnsi="Times New Roman" w:ascii="Times New Roman"/>
          <w:bCs/>
          <w:color w:val="000000"/>
          <w:lang w:eastAsia="hr-HR"/>
        </w:rPr>
        <w:t>3 St-</w:t>
      </w:r>
      <w:r w:rsidR="001A2B0E">
        <w:rPr>
          <w:rFonts w:eastAsia="Times New Roman" w:hAnsi="Times New Roman" w:ascii="Times New Roman"/>
          <w:bCs/>
          <w:color w:val="000000"/>
          <w:lang w:eastAsia="hr-HR"/>
        </w:rPr>
        <w:t>5751/2016-43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TRGOVAČKI SUD U ZAGREBU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STALNA SLUŽBA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U KARLOVCU</w:t>
      </w:r>
    </w:p>
    <w:p w:rsidRDefault="00476A7E" w:rsidP="00476A7E" w:rsidR="008D25D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 xml:space="preserve">Karlovac, </w:t>
      </w:r>
      <w:r w:rsidR="002A506A">
        <w:rPr>
          <w:rFonts w:eastAsia="Times New Roman" w:hAnsi="Times New Roman" w:ascii="Times New Roman"/>
          <w:bCs/>
          <w:color w:val="000000"/>
          <w:lang w:eastAsia="hr-HR"/>
        </w:rPr>
        <w:t>Trg hrvatskih branitelja 1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E P U B L I K A   H R V A T S K A</w:t>
      </w:r>
    </w:p>
    <w:p w:rsidRDefault="00476A7E" w:rsidP="00476A7E" w:rsidR="00476A7E" w:rsidRPr="00476A7E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J E Š E N J E</w:t>
      </w:r>
    </w:p>
    <w:p w:rsidRDefault="00476A7E" w:rsidP="00476A7E" w:rsidR="00476A7E" w:rsidRPr="00476A7E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1A2B0E" w:rsidP="002E4E02" w:rsidR="002E4E02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1A2B0E">
        <w:rPr>
          <w:rFonts w:eastAsia="Times New Roman" w:hAnsi="Times New Roman" w:ascii="Times New Roman"/>
          <w:bCs/>
          <w:color w:val="000000"/>
          <w:lang w:eastAsia="hr-HR"/>
        </w:rPr>
        <w:t>Trgovački sud u Zagrebu, Stalna služba u Karlovcu, po sucu Vesni Fundurulić Perišin, u stečajnom postupku nad dužnikom NB - PRODUKT j.d.o.o. u stečaju, Zagreb, Božidara Magovca 23,  OIB: 68590550781</w:t>
      </w:r>
      <w:r w:rsidR="005B679A" w:rsidRPr="005B679A">
        <w:rPr>
          <w:rFonts w:eastAsia="Times New Roman" w:hAnsi="Times New Roman" w:ascii="Times New Roman"/>
          <w:bCs/>
          <w:color w:val="000000"/>
          <w:lang w:eastAsia="hr-HR"/>
        </w:rPr>
        <w:t xml:space="preserve">,  </w:t>
      </w:r>
      <w:r w:rsidR="005B679A">
        <w:rPr>
          <w:rFonts w:eastAsia="Times New Roman" w:hAnsi="Times New Roman" w:ascii="Times New Roman"/>
          <w:bCs/>
          <w:color w:val="000000"/>
          <w:lang w:eastAsia="hr-HR"/>
        </w:rPr>
        <w:t>15. ožujka 2019</w:t>
      </w:r>
      <w:r w:rsidR="005B679A" w:rsidRPr="005B679A">
        <w:rPr>
          <w:rFonts w:eastAsia="Times New Roman" w:hAnsi="Times New Roman" w:ascii="Times New Roman"/>
          <w:bCs/>
          <w:color w:val="000000"/>
          <w:lang w:eastAsia="hr-HR"/>
        </w:rPr>
        <w:t>.,</w:t>
      </w:r>
    </w:p>
    <w:p w:rsidRDefault="005B679A" w:rsidP="002E4E02" w:rsidR="005B679A" w:rsidRPr="00476A7E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76A7E" w:rsidP="00476A7E" w:rsidR="009A44EC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76A7E">
        <w:rPr>
          <w:rFonts w:eastAsia="Times New Roman" w:hAnsi="Times New Roman" w:ascii="Times New Roman"/>
          <w:bCs/>
          <w:color w:val="000000"/>
          <w:lang w:eastAsia="hr-HR"/>
        </w:rPr>
        <w:t>r i j e š i o  j e</w:t>
      </w:r>
    </w:p>
    <w:p w:rsidRDefault="00376730" w:rsidP="006605AC" w:rsidR="00376730">
      <w:pPr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>
        <w:rPr>
          <w:rFonts w:eastAsia="Times New Roman" w:hAnsi="Times New Roman" w:ascii="Times New Roman"/>
          <w:bCs/>
          <w:color w:val="000000"/>
          <w:lang w:eastAsia="hr-HR"/>
        </w:rPr>
        <w:t>I.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Utvrđene tražbine prvog višeg isplatnog reda:</w:t>
      </w:r>
    </w:p>
    <w:p w:rsidRDefault="00376730" w:rsidP="00376730" w:rsidR="00376730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1A2B0E" w:rsidP="001A2B0E" w:rsidR="001A2B0E" w:rsidRPr="001A2B0E">
      <w:pPr>
        <w:contextualSpacing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1.</w:t>
      </w:r>
      <w:r w:rsidRPr="001A2B0E">
        <w:rPr>
          <w:rFonts w:eastAsia="Calibri" w:hAnsi="Times New Roman" w:ascii="Times New Roman"/>
          <w:szCs w:val="22"/>
        </w:rPr>
        <w:t>REPUBLIKA HRVATSKA, Ministarstvo financija</w:t>
      </w:r>
    </w:p>
    <w:p w:rsidRDefault="001A2B0E" w:rsidP="001A2B0E" w:rsidR="001A2B0E" w:rsidRPr="001A2B0E">
      <w:pPr>
        <w:contextualSpacing/>
        <w:rPr>
          <w:rFonts w:eastAsia="Calibri" w:hAnsi="Times New Roman" w:ascii="Times New Roman"/>
          <w:szCs w:val="22"/>
        </w:rPr>
      </w:pPr>
      <w:r w:rsidRPr="001A2B0E">
        <w:rPr>
          <w:rFonts w:eastAsia="Calibri" w:hAnsi="Times New Roman" w:ascii="Times New Roman"/>
          <w:szCs w:val="22"/>
        </w:rPr>
        <w:t xml:space="preserve">Porezna uprava, Područni ured Zagreb, Zagreb, OIB: 18683136487        </w:t>
      </w:r>
      <w:r>
        <w:rPr>
          <w:rFonts w:eastAsia="Calibri" w:hAnsi="Times New Roman" w:ascii="Times New Roman"/>
          <w:szCs w:val="22"/>
        </w:rPr>
        <w:tab/>
        <w:t xml:space="preserve">          </w:t>
      </w:r>
      <w:r w:rsidRPr="001A2B0E">
        <w:rPr>
          <w:rFonts w:eastAsia="Calibri" w:hAnsi="Times New Roman" w:ascii="Times New Roman"/>
          <w:szCs w:val="22"/>
        </w:rPr>
        <w:t>160.043,88 kn</w:t>
      </w:r>
    </w:p>
    <w:p w:rsidRDefault="001A2B0E" w:rsidP="001A2B0E" w:rsidR="001A2B0E" w:rsidRPr="001A2B0E">
      <w:pPr>
        <w:rPr>
          <w:rFonts w:eastAsia="Calibri" w:hAnsi="Times New Roman" w:ascii="Times New Roman"/>
          <w:szCs w:val="22"/>
        </w:rPr>
      </w:pPr>
    </w:p>
    <w:p w:rsidRDefault="002E4E02" w:rsidP="00376730" w:rsid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B679A" w:rsidP="00376730" w:rsidR="005B679A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376730" w:rsidP="00376730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376730">
        <w:rPr>
          <w:rFonts w:eastAsia="Times New Roman" w:hAnsi="Times New Roman" w:ascii="Times New Roman"/>
          <w:bCs/>
          <w:color w:val="000000"/>
          <w:lang w:eastAsia="hr-HR"/>
        </w:rPr>
        <w:t>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I. 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Utvrđene tražbine </w:t>
      </w:r>
      <w:r>
        <w:rPr>
          <w:rFonts w:eastAsia="Times New Roman" w:hAnsi="Times New Roman" w:ascii="Times New Roman"/>
          <w:bCs/>
          <w:color w:val="000000"/>
          <w:lang w:eastAsia="hr-HR"/>
        </w:rPr>
        <w:t>drugog</w:t>
      </w:r>
      <w:r w:rsidRPr="00376730">
        <w:rPr>
          <w:rFonts w:eastAsia="Times New Roman" w:hAnsi="Times New Roman" w:ascii="Times New Roman"/>
          <w:bCs/>
          <w:color w:val="000000"/>
          <w:lang w:eastAsia="hr-HR"/>
        </w:rPr>
        <w:t xml:space="preserve"> višeg isplatnog reda:</w:t>
      </w:r>
    </w:p>
    <w:p w:rsidRDefault="002E4E02" w:rsidP="00376730" w:rsidR="002E4E0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1A2B0E" w:rsidP="001A2B0E" w:rsidR="001A2B0E" w:rsidRPr="001A2B0E">
      <w:pPr>
        <w:jc w:val="both"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1.</w:t>
      </w:r>
      <w:r w:rsidRPr="001A2B0E">
        <w:rPr>
          <w:rFonts w:eastAsia="Calibri" w:hAnsi="Times New Roman" w:ascii="Times New Roman"/>
          <w:szCs w:val="22"/>
        </w:rPr>
        <w:t>REPUBLIKA HRVATSKA, Ministarstvo financija</w:t>
      </w:r>
    </w:p>
    <w:p w:rsidRDefault="001A2B0E" w:rsidP="001A2B0E" w:rsidR="001A2B0E" w:rsidRPr="001A2B0E">
      <w:pPr>
        <w:jc w:val="both"/>
        <w:rPr>
          <w:rFonts w:eastAsia="Calibri" w:hAnsi="Times New Roman" w:ascii="Times New Roman"/>
          <w:szCs w:val="22"/>
        </w:rPr>
      </w:pPr>
      <w:r w:rsidRPr="001A2B0E">
        <w:rPr>
          <w:rFonts w:eastAsia="Calibri" w:hAnsi="Times New Roman" w:ascii="Times New Roman"/>
          <w:szCs w:val="22"/>
        </w:rPr>
        <w:t xml:space="preserve">Porezna uprava, Područni ured Zagreb, Zagreb, OIB 18683136487         </w:t>
      </w:r>
      <w:r>
        <w:rPr>
          <w:rFonts w:eastAsia="Calibri" w:hAnsi="Times New Roman" w:ascii="Times New Roman"/>
          <w:szCs w:val="22"/>
        </w:rPr>
        <w:tab/>
        <w:t xml:space="preserve">         </w:t>
      </w:r>
      <w:r w:rsidRPr="001A2B0E">
        <w:rPr>
          <w:rFonts w:eastAsia="Calibri" w:hAnsi="Times New Roman" w:ascii="Times New Roman"/>
          <w:szCs w:val="22"/>
        </w:rPr>
        <w:t>108.788,67 kn</w:t>
      </w:r>
    </w:p>
    <w:p w:rsidRDefault="001A2B0E" w:rsidP="001A2B0E" w:rsidR="001A2B0E" w:rsidRPr="001A2B0E">
      <w:pPr>
        <w:jc w:val="both"/>
        <w:rPr>
          <w:rFonts w:eastAsia="Calibri" w:hAnsi="Times New Roman" w:ascii="Times New Roman"/>
          <w:szCs w:val="22"/>
        </w:rPr>
      </w:pPr>
    </w:p>
    <w:p w:rsidRDefault="001A2B0E" w:rsidP="001A2B0E" w:rsidR="001A2B0E" w:rsidRPr="001A2B0E">
      <w:pPr>
        <w:jc w:val="both"/>
        <w:rPr>
          <w:rFonts w:eastAsia="Calibri" w:hAnsi="Times New Roman" w:ascii="Times New Roman"/>
          <w:szCs w:val="22"/>
        </w:rPr>
      </w:pPr>
      <w:r>
        <w:rPr>
          <w:rFonts w:eastAsia="Calibri" w:hAnsi="Times New Roman" w:ascii="Times New Roman"/>
          <w:szCs w:val="22"/>
        </w:rPr>
        <w:t>2.</w:t>
      </w:r>
      <w:r w:rsidRPr="001A2B0E">
        <w:rPr>
          <w:rFonts w:eastAsia="Calibri" w:hAnsi="Times New Roman" w:ascii="Times New Roman"/>
          <w:szCs w:val="22"/>
        </w:rPr>
        <w:t>ZAGREBAČKI HOLDING d.o.o., Zagreb</w:t>
      </w:r>
    </w:p>
    <w:p w:rsidRDefault="001A2B0E" w:rsidP="001A2B0E" w:rsidR="001A2B0E" w:rsidRPr="001A2B0E">
      <w:pPr>
        <w:jc w:val="both"/>
        <w:rPr>
          <w:rFonts w:eastAsia="Calibri" w:hAnsi="Times New Roman" w:ascii="Times New Roman"/>
          <w:szCs w:val="22"/>
        </w:rPr>
      </w:pPr>
      <w:r w:rsidRPr="001A2B0E">
        <w:rPr>
          <w:rFonts w:eastAsia="Calibri" w:hAnsi="Times New Roman" w:ascii="Times New Roman"/>
          <w:szCs w:val="22"/>
        </w:rPr>
        <w:t>Ulica grada Vukovara 41, OIB: 85584865987</w:t>
      </w:r>
      <w:r w:rsidRPr="001A2B0E">
        <w:rPr>
          <w:rFonts w:eastAsia="Calibri" w:hAnsi="Times New Roman" w:ascii="Times New Roman"/>
          <w:szCs w:val="22"/>
        </w:rPr>
        <w:tab/>
      </w:r>
      <w:r w:rsidRPr="001A2B0E">
        <w:rPr>
          <w:rFonts w:eastAsia="Calibri" w:hAnsi="Times New Roman" w:ascii="Times New Roman"/>
          <w:szCs w:val="22"/>
        </w:rPr>
        <w:tab/>
      </w:r>
      <w:r w:rsidRPr="001A2B0E">
        <w:rPr>
          <w:rFonts w:eastAsia="Calibri" w:hAnsi="Times New Roman" w:ascii="Times New Roman"/>
          <w:szCs w:val="22"/>
        </w:rPr>
        <w:tab/>
      </w:r>
      <w:r w:rsidRPr="001A2B0E">
        <w:rPr>
          <w:rFonts w:eastAsia="Calibri" w:hAnsi="Times New Roman" w:ascii="Times New Roman"/>
          <w:szCs w:val="22"/>
        </w:rPr>
        <w:tab/>
        <w:t xml:space="preserve">     </w:t>
      </w:r>
      <w:r>
        <w:rPr>
          <w:rFonts w:eastAsia="Calibri" w:hAnsi="Times New Roman" w:ascii="Times New Roman"/>
          <w:szCs w:val="22"/>
        </w:rPr>
        <w:tab/>
        <w:t xml:space="preserve">     </w:t>
      </w:r>
      <w:r w:rsidRPr="001A2B0E">
        <w:rPr>
          <w:rFonts w:eastAsia="Calibri" w:hAnsi="Times New Roman" w:ascii="Times New Roman"/>
          <w:szCs w:val="22"/>
        </w:rPr>
        <w:t>383,89 kn</w:t>
      </w:r>
    </w:p>
    <w:p w:rsidRDefault="001A2B0E" w:rsidP="001A2B0E" w:rsidR="001A2B0E" w:rsidRPr="001A2B0E">
      <w:pPr>
        <w:jc w:val="both"/>
        <w:rPr>
          <w:rFonts w:eastAsia="Calibri" w:hAnsi="Times New Roman" w:ascii="Times New Roman"/>
          <w:szCs w:val="22"/>
        </w:rPr>
      </w:pPr>
    </w:p>
    <w:p w:rsidRDefault="005B679A" w:rsidP="00376730" w:rsidR="005B679A" w:rsidRP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center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Obrazloženje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  <w:t xml:space="preserve">Na ispitnom ročištu održanom </w:t>
      </w:r>
      <w:r w:rsidR="002516C2">
        <w:rPr>
          <w:rFonts w:eastAsia="Times New Roman" w:hAnsi="Times New Roman" w:ascii="Times New Roman"/>
          <w:bCs/>
          <w:color w:val="000000"/>
          <w:lang w:eastAsia="hr-HR"/>
        </w:rPr>
        <w:t>1</w:t>
      </w:r>
      <w:r w:rsidR="005B679A">
        <w:rPr>
          <w:rFonts w:eastAsia="Times New Roman" w:hAnsi="Times New Roman" w:ascii="Times New Roman"/>
          <w:bCs/>
          <w:color w:val="000000"/>
          <w:lang w:eastAsia="hr-HR"/>
        </w:rPr>
        <w:t>5</w:t>
      </w:r>
      <w:r w:rsidRPr="004C4F57">
        <w:rPr>
          <w:rFonts w:eastAsia="Times New Roman" w:hAnsi="Times New Roman" w:ascii="Times New Roman"/>
          <w:bCs/>
          <w:color w:val="000000"/>
          <w:lang w:eastAsia="hr-HR"/>
        </w:rPr>
        <w:t>. ožujka 2019. ispitane su sve prijavljene tražbine prema iznosima i redu, a koje su prijavljene u roku.</w:t>
      </w:r>
    </w:p>
    <w:p w:rsidRDefault="002516C2" w:rsidP="004C4F57" w:rsidR="002516C2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2516C2" w:rsidR="004C4F57" w:rsidRPr="004C4F57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Tražbine navedene u izreci ovog rješenja, kao utvrđene, priznao je stečajni</w:t>
      </w:r>
      <w:r>
        <w:rPr>
          <w:rFonts w:eastAsia="Times New Roman" w:hAnsi="Times New Roman" w:ascii="Times New Roman"/>
          <w:bCs/>
          <w:color w:val="000000"/>
          <w:lang w:eastAsia="hr-HR"/>
        </w:rPr>
        <w:t xml:space="preserve"> </w:t>
      </w:r>
      <w:r w:rsidR="001642CC">
        <w:rPr>
          <w:rFonts w:eastAsia="Times New Roman" w:hAnsi="Times New Roman" w:ascii="Times New Roman"/>
          <w:bCs/>
          <w:color w:val="000000"/>
          <w:lang w:eastAsia="hr-HR"/>
        </w:rPr>
        <w:t>upravitelj, a nazočni vjerovnik nije tražbine osporio</w:t>
      </w:r>
      <w:r w:rsidRPr="004C4F57">
        <w:rPr>
          <w:rFonts w:eastAsia="Times New Roman" w:hAnsi="Times New Roman" w:ascii="Times New Roman"/>
          <w:bCs/>
          <w:color w:val="000000"/>
          <w:lang w:eastAsia="hr-HR"/>
        </w:rPr>
        <w:t xml:space="preserve">, pa se temeljem odredbe čl. 263. Stečajnog zakona ("Narodne novine" broj 71/15 - dalje SZ), tražbine navedene u izreci smatraju utvrđenim. </w:t>
      </w: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4C4F57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ab/>
        <w:t>Nakon navedenog ročišta, sud je temeljem odredbe čl. 264. SZ-a sastavio tablicu ispitanih tražbina u koju su za svaku prijavljenu tražbinu uneseni podaci o tome u kojoj je mjeri tražbina utvrđena prema svom iznosu i svom redu.</w:t>
      </w:r>
    </w:p>
    <w:p w:rsidRDefault="004C4F57" w:rsidP="004C4F57" w:rsid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B679A" w:rsidP="004C4F57" w:rsidR="005B679A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5B679A" w:rsidP="004C4F57" w:rsidR="005B679A" w:rsidRPr="004C4F57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4C4F57" w:rsidP="004C4F57" w:rsidR="00376730">
      <w:pPr>
        <w:ind w:firstLine="708"/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  <w:r w:rsidRPr="004C4F57">
        <w:rPr>
          <w:rFonts w:eastAsia="Times New Roman" w:hAnsi="Times New Roman" w:ascii="Times New Roman"/>
          <w:bCs/>
          <w:color w:val="000000"/>
          <w:lang w:eastAsia="hr-HR"/>
        </w:rPr>
        <w:t>Slijedom iznesenog, a sukladno odredbama čl. 265. SZ-a, riješeno je kao u izreci.</w:t>
      </w:r>
    </w:p>
    <w:p w:rsidRDefault="00376730" w:rsidP="0000738A" w:rsidR="00376730">
      <w:pPr>
        <w:jc w:val="both"/>
        <w:rPr>
          <w:rFonts w:eastAsia="Times New Roman" w:hAnsi="Times New Roman" w:ascii="Times New Roman"/>
          <w:bCs/>
          <w:color w:val="000000"/>
          <w:lang w:eastAsia="hr-HR"/>
        </w:rPr>
      </w:pPr>
    </w:p>
    <w:p w:rsidRDefault="008C0B3D" w:rsidP="004D4204" w:rsidR="004D4204">
      <w:pPr>
        <w:jc w:val="center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 xml:space="preserve">U Karlovcu </w:t>
      </w:r>
      <w:r w:rsidR="005B679A">
        <w:rPr>
          <w:rFonts w:eastAsia="Times New Roman" w:hAnsi="Times New Roman" w:ascii="Times New Roman"/>
          <w:color w:val="000000"/>
        </w:rPr>
        <w:t>15</w:t>
      </w:r>
      <w:r w:rsidR="00CE7C1C">
        <w:rPr>
          <w:rFonts w:eastAsia="Times New Roman" w:hAnsi="Times New Roman" w:ascii="Times New Roman"/>
          <w:color w:val="000000"/>
        </w:rPr>
        <w:t>. ožujka</w:t>
      </w:r>
      <w:r>
        <w:rPr>
          <w:rFonts w:eastAsia="Times New Roman" w:hAnsi="Times New Roman" w:ascii="Times New Roman"/>
          <w:color w:val="000000"/>
        </w:rPr>
        <w:t xml:space="preserve"> 201</w:t>
      </w:r>
      <w:r w:rsidR="00CE7C1C">
        <w:rPr>
          <w:rFonts w:eastAsia="Times New Roman" w:hAnsi="Times New Roman" w:ascii="Times New Roman"/>
          <w:color w:val="000000"/>
        </w:rPr>
        <w:t>9</w:t>
      </w:r>
      <w:r>
        <w:rPr>
          <w:rFonts w:eastAsia="Times New Roman" w:hAnsi="Times New Roman" w:ascii="Times New Roman"/>
          <w:color w:val="000000"/>
        </w:rPr>
        <w:t>.</w:t>
      </w:r>
    </w:p>
    <w:p w:rsidRDefault="00446A9E" w:rsidP="004D4204" w:rsidR="00446A9E" w:rsidRPr="008C0B3D">
      <w:pPr>
        <w:jc w:val="center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both"/>
        <w:rPr>
          <w:rFonts w:eastAsia="Times New Roman" w:hAnsi="Times New Roman" w:ascii="Times New Roman"/>
          <w:color w:val="000000"/>
        </w:rPr>
      </w:pPr>
    </w:p>
    <w:p w:rsidRDefault="008C0B3D" w:rsidP="008C0B3D" w:rsidR="008C0B3D" w:rsidRPr="008C0B3D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STEČAJNI SUDAC:</w:t>
      </w:r>
    </w:p>
    <w:p w:rsidRDefault="008C0B3D" w:rsidP="00802C5A" w:rsidR="00802C5A">
      <w:pPr>
        <w:jc w:val="right"/>
        <w:rPr>
          <w:rFonts w:eastAsia="Times New Roman" w:hAnsi="Times New Roman" w:ascii="Times New Roman"/>
          <w:color w:val="000000"/>
        </w:rPr>
      </w:pPr>
      <w:r w:rsidRPr="008C0B3D">
        <w:rPr>
          <w:rFonts w:eastAsia="Times New Roman" w:hAnsi="Times New Roman" w:ascii="Times New Roman"/>
          <w:color w:val="000000"/>
        </w:rPr>
        <w:t>Vesna Fundurulić Perišin</w:t>
      </w:r>
      <w:r w:rsidR="00802C5A">
        <w:rPr>
          <w:rFonts w:eastAsia="Times New Roman" w:hAnsi="Times New Roman" w:ascii="Times New Roman"/>
          <w:color w:val="000000"/>
        </w:rPr>
        <w:t>, v.r.</w:t>
      </w: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C659A3" w:rsidP="008C0B3D" w:rsidR="00C659A3">
      <w:pPr>
        <w:jc w:val="right"/>
        <w:rPr>
          <w:rFonts w:eastAsia="Times New Roman" w:hAnsi="Times New Roman" w:ascii="Times New Roman"/>
          <w:color w:val="000000"/>
        </w:rPr>
      </w:pPr>
    </w:p>
    <w:p w:rsidRDefault="004D4204" w:rsidP="0063282E" w:rsidR="004D4204">
      <w:pPr>
        <w:rPr>
          <w:rFonts w:eastAsia="Times New Roman" w:hAnsi="Times New Roman" w:ascii="Times New Roman"/>
          <w:color w:val="000000"/>
        </w:rPr>
      </w:pPr>
    </w:p>
    <w:p w:rsidRDefault="004B0F2F" w:rsidP="004B0F2F" w:rsidR="004B0F2F">
      <w:pPr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UPUTA O PRAVNOM LIJEKU:</w:t>
      </w:r>
    </w:p>
    <w:p w:rsidRDefault="004B0F2F" w:rsidP="0080080E" w:rsidR="004B0F2F">
      <w:pPr>
        <w:ind w:firstLine="708"/>
        <w:jc w:val="both"/>
        <w:rPr>
          <w:rFonts w:eastAsia="Times New Roman" w:hAnsi="Times New Roman" w:ascii="Times New Roman"/>
          <w:color w:val="000000"/>
        </w:rPr>
      </w:pPr>
      <w:r w:rsidRPr="004B0F2F">
        <w:rPr>
          <w:rFonts w:eastAsia="Times New Roman" w:hAnsi="Times New Roman" w:ascii="Times New Roman"/>
          <w:color w:val="000000"/>
        </w:rPr>
        <w:t>Protiv ovog rješenja pravo na žalbu ima stečajni upravitelj i svaki vjerovnik u dijelu koji se tiče njegove prijavljene tražbine, odnosno tražbine koju je osporio (čl. 265. st. 3. SZ-a). Rok za žalbu iznosi osam dana od dana pisanog otpravka, odnosno izvatka iz rješenja. Žalba se podnosi ovom sudu u dva primjerka putem ovog suda Visokom trgovačkom sudu Republike Hrvatske.</w:t>
      </w:r>
    </w:p>
    <w:p w:rsidRDefault="00BE15FC" w:rsidP="0080080E" w:rsidR="00BE15FC">
      <w:pPr>
        <w:ind w:firstLine="708"/>
        <w:jc w:val="both"/>
        <w:rPr>
          <w:rFonts w:eastAsia="Times New Roman" w:hAnsi="Times New Roman" w:ascii="Times New Roman"/>
          <w:color w:val="000000"/>
        </w:rPr>
      </w:pPr>
    </w:p>
    <w:p w:rsidRDefault="0080080E" w:rsidP="00802C5A" w:rsidR="0080080E" w:rsidRPr="00802C5A">
      <w:pPr>
        <w:jc w:val="both"/>
        <w:rPr>
          <w:rFonts w:eastAsia="Times New Roman" w:hAnsi="Times New Roman" w:ascii="Times New Roman"/>
          <w:color w:val="000000"/>
        </w:rPr>
      </w:pPr>
    </w:p>
    <w:sectPr w:rsidSect="00C659A3" w:rsidR="0080080E" w:rsidRPr="00802C5A">
      <w:headerReference w:type="default" r:id="rId11"/>
      <w:pgSz w:h="16838" w:w="11906"/>
      <w:pgMar w:gutter="0" w:footer="708" w:header="708" w:left="1417" w:bottom="212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32001" w:rsidP="00F04BE1" w:rsidR="00F32001">
      <w:r>
        <w:separator/>
      </w:r>
    </w:p>
  </w:endnote>
  <w:endnote w:id="0" w:type="continuationSeparator">
    <w:p w:rsidRDefault="00F32001" w:rsidP="00F04BE1" w:rsidR="00F320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32001" w:rsidP="00F04BE1" w:rsidR="00F32001">
      <w:r>
        <w:separator/>
      </w:r>
    </w:p>
  </w:footnote>
  <w:footnote w:id="0" w:type="continuationSeparator">
    <w:p w:rsidRDefault="00F32001" w:rsidP="00F04BE1" w:rsidR="00F320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606101"/>
      <w:docPartObj>
        <w:docPartGallery w:val="Page Numbers (Top of Page)"/>
        <w:docPartUnique/>
      </w:docPartObj>
    </w:sdtPr>
    <w:sdtEndPr/>
    <w:sdtContent>
      <w:p w:rsidRDefault="004F0AE3" w:rsidR="004F0AE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2C5A">
          <w:rPr>
            <w:noProof/>
          </w:rPr>
          <w:t>2</w:t>
        </w:r>
        <w:r>
          <w:fldChar w:fldCharType="end"/>
        </w:r>
      </w:p>
    </w:sdtContent>
  </w:sdt>
  <w:p w:rsidRDefault="001A2B0E" w:rsidP="001A2B0E" w:rsidR="00F46A98" w:rsidRPr="00F46A98">
    <w:pPr>
      <w:pStyle w:val="Zaglavlje"/>
      <w:jc w:val="right"/>
      <w:rPr>
        <w:rFonts w:hAnsi="Times New Roman" w:ascii="Times New Roman"/>
      </w:rPr>
    </w:pPr>
    <w:r w:rsidRPr="001A2B0E">
      <w:rPr>
        <w:rFonts w:hAnsi="Times New Roman" w:ascii="Times New Roman"/>
      </w:rPr>
      <w:t>3 St-5751/2016-43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138B2"/>
    <w:multiLevelType w:val="hybridMultilevel"/>
    <w:tmpl w:val="DAC420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E3741C"/>
    <w:multiLevelType w:val="hybridMultilevel"/>
    <w:tmpl w:val="4182AE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FF0"/>
    <w:multiLevelType w:val="hybridMultilevel"/>
    <w:tmpl w:val="B1301E58"/>
    <w:lvl w:tplc="58C4C78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9A6714"/>
    <w:multiLevelType w:val="hybridMultilevel"/>
    <w:tmpl w:val="7FFED45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F16358C"/>
    <w:multiLevelType w:val="hybridMultilevel"/>
    <w:tmpl w:val="FC7CC82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3855CB6"/>
    <w:multiLevelType w:val="hybridMultilevel"/>
    <w:tmpl w:val="4E1E4B22"/>
    <w:lvl w:tplc="F020AE1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7481DEE"/>
    <w:multiLevelType w:val="hybridMultilevel"/>
    <w:tmpl w:val="6934859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8015D02"/>
    <w:multiLevelType w:val="hybridMultilevel"/>
    <w:tmpl w:val="545CD88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AE00D3B"/>
    <w:multiLevelType w:val="hybridMultilevel"/>
    <w:tmpl w:val="83FCCB10"/>
    <w:lvl w:tplc="6A641EC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5C36CC"/>
    <w:multiLevelType w:val="hybridMultilevel"/>
    <w:tmpl w:val="2F24F1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026601B"/>
    <w:multiLevelType w:val="hybridMultilevel"/>
    <w:tmpl w:val="7D2687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363B32A6"/>
    <w:multiLevelType w:val="hybridMultilevel"/>
    <w:tmpl w:val="16E226B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E91F36"/>
    <w:multiLevelType w:val="hybridMultilevel"/>
    <w:tmpl w:val="47BE9A00"/>
    <w:lvl w:tplc="9EDE59EC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3">
    <w:nsid w:val="6311603A"/>
    <w:multiLevelType w:val="hybridMultilevel"/>
    <w:tmpl w:val="A3AA1A92"/>
    <w:lvl w:tplc="C3089A2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16D284A"/>
    <w:multiLevelType w:val="hybridMultilevel"/>
    <w:tmpl w:val="58E257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721F5C62"/>
    <w:multiLevelType w:val="hybridMultilevel"/>
    <w:tmpl w:val="4296CD7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C7F15"/>
    <w:multiLevelType w:val="hybridMultilevel"/>
    <w:tmpl w:val="A886B0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7FD56827"/>
    <w:multiLevelType w:val="hybridMultilevel"/>
    <w:tmpl w:val="05D64E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9"/>
  </w:num>
  <w:num w:numId="3">
    <w:abstractNumId w:val="15"/>
  </w:num>
  <w:num w:numId="4">
    <w:abstractNumId w:val="5"/>
  </w:num>
  <w:num w:numId="5">
    <w:abstractNumId w:val="7"/>
  </w:num>
  <w:num w:numId="6">
    <w:abstractNumId w:val="12"/>
  </w:num>
  <w:num w:numId="7">
    <w:abstractNumId w:val="0"/>
  </w:num>
  <w:num w:numId="8">
    <w:abstractNumId w:val="16"/>
  </w:num>
  <w:num w:numId="9">
    <w:abstractNumId w:val="4"/>
  </w:num>
  <w:num w:numId="10">
    <w:abstractNumId w:val="11"/>
  </w:num>
  <w:num w:numId="11">
    <w:abstractNumId w:val="8"/>
  </w:num>
  <w:num w:numId="12">
    <w:abstractNumId w:val="13"/>
  </w:num>
  <w:num w:numId="13">
    <w:abstractNumId w:val="1"/>
  </w:num>
  <w:num w:numId="14">
    <w:abstractNumId w:val="17"/>
  </w:num>
  <w:num w:numId="15">
    <w:abstractNumId w:val="2"/>
  </w:num>
  <w:num w:numId="16">
    <w:abstractNumId w:val="6"/>
  </w:num>
  <w:num w:numId="17">
    <w:abstractNumId w:val="14"/>
  </w:num>
  <w:num w:numId="1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attachedTemplate r:id="rId1"/>
  <w:defaultTabStop w:val="708"/>
  <w:hyphenationZone w:val="425"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705C"/>
    <w:rsid w:val="000009EA"/>
    <w:rsid w:val="0000738A"/>
    <w:rsid w:val="00027261"/>
    <w:rsid w:val="000445BE"/>
    <w:rsid w:val="00051C70"/>
    <w:rsid w:val="00052689"/>
    <w:rsid w:val="00092DA6"/>
    <w:rsid w:val="000B2FAC"/>
    <w:rsid w:val="000D5E7F"/>
    <w:rsid w:val="000E5CF2"/>
    <w:rsid w:val="001130DB"/>
    <w:rsid w:val="001308A7"/>
    <w:rsid w:val="001322CD"/>
    <w:rsid w:val="0014337D"/>
    <w:rsid w:val="00144025"/>
    <w:rsid w:val="001642CC"/>
    <w:rsid w:val="0016731D"/>
    <w:rsid w:val="00182C15"/>
    <w:rsid w:val="0018650D"/>
    <w:rsid w:val="001A2B0E"/>
    <w:rsid w:val="001B2549"/>
    <w:rsid w:val="001C61E1"/>
    <w:rsid w:val="001D4874"/>
    <w:rsid w:val="00205A40"/>
    <w:rsid w:val="00213B8D"/>
    <w:rsid w:val="002475FB"/>
    <w:rsid w:val="0025122E"/>
    <w:rsid w:val="002516C2"/>
    <w:rsid w:val="00253CD2"/>
    <w:rsid w:val="00293469"/>
    <w:rsid w:val="0029456B"/>
    <w:rsid w:val="00295084"/>
    <w:rsid w:val="002A506A"/>
    <w:rsid w:val="002C09BC"/>
    <w:rsid w:val="002E28DC"/>
    <w:rsid w:val="002E4E02"/>
    <w:rsid w:val="002E69FB"/>
    <w:rsid w:val="003043A9"/>
    <w:rsid w:val="00332F17"/>
    <w:rsid w:val="003665BC"/>
    <w:rsid w:val="00376730"/>
    <w:rsid w:val="0038400D"/>
    <w:rsid w:val="003B11E8"/>
    <w:rsid w:val="003C230E"/>
    <w:rsid w:val="003D5412"/>
    <w:rsid w:val="003E6C51"/>
    <w:rsid w:val="00407649"/>
    <w:rsid w:val="00410579"/>
    <w:rsid w:val="004318FA"/>
    <w:rsid w:val="0043468B"/>
    <w:rsid w:val="00446A9E"/>
    <w:rsid w:val="004626DA"/>
    <w:rsid w:val="00476A7E"/>
    <w:rsid w:val="00480C1A"/>
    <w:rsid w:val="00486CC4"/>
    <w:rsid w:val="00487713"/>
    <w:rsid w:val="00490198"/>
    <w:rsid w:val="00496EA1"/>
    <w:rsid w:val="004B0F2F"/>
    <w:rsid w:val="004C489A"/>
    <w:rsid w:val="004C4F57"/>
    <w:rsid w:val="004D4204"/>
    <w:rsid w:val="004E027C"/>
    <w:rsid w:val="004F0AE3"/>
    <w:rsid w:val="00522798"/>
    <w:rsid w:val="00524612"/>
    <w:rsid w:val="00564E9B"/>
    <w:rsid w:val="00577C04"/>
    <w:rsid w:val="0059215C"/>
    <w:rsid w:val="005934BF"/>
    <w:rsid w:val="005953B3"/>
    <w:rsid w:val="005A5DC0"/>
    <w:rsid w:val="005B130B"/>
    <w:rsid w:val="005B4F0B"/>
    <w:rsid w:val="005B679A"/>
    <w:rsid w:val="005C1F97"/>
    <w:rsid w:val="005D01E2"/>
    <w:rsid w:val="005E0866"/>
    <w:rsid w:val="00620951"/>
    <w:rsid w:val="00626F97"/>
    <w:rsid w:val="0063282E"/>
    <w:rsid w:val="006605AC"/>
    <w:rsid w:val="00665952"/>
    <w:rsid w:val="006B5C10"/>
    <w:rsid w:val="006C240F"/>
    <w:rsid w:val="006C6944"/>
    <w:rsid w:val="006D46AF"/>
    <w:rsid w:val="00707B3E"/>
    <w:rsid w:val="0080080E"/>
    <w:rsid w:val="00802C5A"/>
    <w:rsid w:val="008251C2"/>
    <w:rsid w:val="00854B7C"/>
    <w:rsid w:val="00875793"/>
    <w:rsid w:val="008768F0"/>
    <w:rsid w:val="008860A9"/>
    <w:rsid w:val="008C0B3D"/>
    <w:rsid w:val="008D25DE"/>
    <w:rsid w:val="009254DC"/>
    <w:rsid w:val="00983D4D"/>
    <w:rsid w:val="009A44EC"/>
    <w:rsid w:val="009D5E53"/>
    <w:rsid w:val="009D749D"/>
    <w:rsid w:val="00A00A0C"/>
    <w:rsid w:val="00A11B18"/>
    <w:rsid w:val="00A14CF8"/>
    <w:rsid w:val="00A16E5F"/>
    <w:rsid w:val="00A71C7A"/>
    <w:rsid w:val="00A767BE"/>
    <w:rsid w:val="00A84730"/>
    <w:rsid w:val="00A8514C"/>
    <w:rsid w:val="00AB06C1"/>
    <w:rsid w:val="00AE291C"/>
    <w:rsid w:val="00AF3A6E"/>
    <w:rsid w:val="00AF3EBD"/>
    <w:rsid w:val="00B06364"/>
    <w:rsid w:val="00B963E3"/>
    <w:rsid w:val="00BB4FB1"/>
    <w:rsid w:val="00BC120F"/>
    <w:rsid w:val="00BC7E75"/>
    <w:rsid w:val="00BE15FC"/>
    <w:rsid w:val="00BE6484"/>
    <w:rsid w:val="00C01D1B"/>
    <w:rsid w:val="00C53C04"/>
    <w:rsid w:val="00C659A3"/>
    <w:rsid w:val="00C835FD"/>
    <w:rsid w:val="00C90BC7"/>
    <w:rsid w:val="00CA57D4"/>
    <w:rsid w:val="00CB7D96"/>
    <w:rsid w:val="00CC0E49"/>
    <w:rsid w:val="00CC5C84"/>
    <w:rsid w:val="00CD5643"/>
    <w:rsid w:val="00CE3742"/>
    <w:rsid w:val="00CE7C1C"/>
    <w:rsid w:val="00D178D3"/>
    <w:rsid w:val="00D80A61"/>
    <w:rsid w:val="00D969D5"/>
    <w:rsid w:val="00DA6D81"/>
    <w:rsid w:val="00DC0091"/>
    <w:rsid w:val="00DC00C7"/>
    <w:rsid w:val="00DC656D"/>
    <w:rsid w:val="00E00648"/>
    <w:rsid w:val="00E04EF3"/>
    <w:rsid w:val="00E6705C"/>
    <w:rsid w:val="00E864D3"/>
    <w:rsid w:val="00E902EE"/>
    <w:rsid w:val="00E92FF9"/>
    <w:rsid w:val="00E945DA"/>
    <w:rsid w:val="00EB289E"/>
    <w:rsid w:val="00EC1C78"/>
    <w:rsid w:val="00EC205B"/>
    <w:rsid w:val="00ED19F0"/>
    <w:rsid w:val="00EE14B3"/>
    <w:rsid w:val="00F04BE1"/>
    <w:rsid w:val="00F21CA3"/>
    <w:rsid w:val="00F32001"/>
    <w:rsid w:val="00F41076"/>
    <w:rsid w:val="00F46A98"/>
    <w:rsid w:val="00F46E55"/>
    <w:rsid w:val="00F539AF"/>
    <w:rsid w:val="00F67A7E"/>
    <w:rsid w:val="00F919FA"/>
    <w:rsid w:val="00FC45B9"/>
    <w:rsid w:val="00FD6990"/>
    <w:rsid w:val="00FF3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57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true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04BE1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04BE1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cs="Tahoma" w:eastAsia="Calibri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16731D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6731D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6731D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6731D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6731D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6731D"/>
    <w:rPr>
      <w:rFonts w:eastAsiaTheme="majorEastAsia" w:hAnsiTheme="majorHAnsi" w:asci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hAnsiTheme="minorHAnsi" w:asci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true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02C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C5A"/>
    <w:rPr>
      <w:rFonts w:cs="Times New Roman" w:eastAsia="Times New Roman" w:hAnsi="Times New Roman" w:ascii="Times New Roman"/>
      <w:bCs/>
      <w:color w:val="000000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02C5A"/>
    <w:rPr>
      <w:rFonts w:eastAsia="Times New Roman" w:hAnsi="Times New Roman" w:ascii="Times New Roman"/>
      <w:bCs/>
      <w:color w:val="00000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02C5A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02C5A"/>
    <w:rPr>
      <w:rFonts w:cs="Times New Roman" w:eastAsia="Times New Roman" w:hAnsi="Times New Roman" w:ascii="Times New Roman"/>
      <w:bCs w:val="false"/>
      <w:color w:val="000000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6731D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6731D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6731D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6731D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6731D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6731D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6731D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6731D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6731D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6731D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E6705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basedOn w:val="Normal"/>
    <w:uiPriority w:val="1"/>
    <w:qFormat/>
    <w:rsid w:val="0016731D"/>
    <w:rPr>
      <w:szCs w:val="32"/>
    </w:rPr>
  </w:style>
  <w:style w:customStyle="1" w:styleId="apple-converted-space" w:type="character">
    <w:name w:val="apple-converted-space"/>
    <w:basedOn w:val="Zadanifontodlomka"/>
    <w:rsid w:val="00CA57D4"/>
  </w:style>
  <w:style w:styleId="Naglaeno" w:type="character">
    <w:name w:val="Strong"/>
    <w:basedOn w:val="Zadanifontodlomka"/>
    <w:uiPriority w:val="22"/>
    <w:qFormat/>
    <w:rsid w:val="0016731D"/>
    <w:rPr>
      <w:b/>
      <w:bCs/>
    </w:rPr>
  </w:style>
  <w:style w:styleId="Zaglavlje" w:type="paragraph">
    <w:name w:val="header"/>
    <w:basedOn w:val="Normal"/>
    <w:link w:val="Zaglavl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04BE1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F04B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04BE1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76A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76A7E"/>
    <w:rPr>
      <w:rFonts w:ascii="Tahoma" w:cs="Tahoma" w:eastAsia="Calibri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6731D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16731D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6731D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6731D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6731D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6731D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6731D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6731D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6731D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6731D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6731D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6731D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6731D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6731D"/>
    <w:rPr>
      <w:rFonts w:asciiTheme="majorHAnsi" w:eastAsiaTheme="majorEastAsia" w:hAnsiTheme="majorHAnsi"/>
      <w:sz w:val="24"/>
      <w:szCs w:val="24"/>
    </w:rPr>
  </w:style>
  <w:style w:styleId="Istaknuto" w:type="character">
    <w:name w:val="Emphasis"/>
    <w:basedOn w:val="Zadanifontodlomka"/>
    <w:uiPriority w:val="20"/>
    <w:qFormat/>
    <w:rsid w:val="0016731D"/>
    <w:rPr>
      <w:rFonts w:asciiTheme="minorHAnsi" w:hAnsiTheme="minorHAnsi"/>
      <w:b/>
      <w:i/>
      <w:iCs/>
    </w:rPr>
  </w:style>
  <w:style w:styleId="Citat" w:type="paragraph">
    <w:name w:val="Quote"/>
    <w:basedOn w:val="Normal"/>
    <w:next w:val="Normal"/>
    <w:link w:val="CitatChar"/>
    <w:uiPriority w:val="29"/>
    <w:qFormat/>
    <w:rsid w:val="0016731D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6731D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6731D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6731D"/>
    <w:rPr>
      <w:b/>
      <w:i/>
      <w:sz w:val="24"/>
    </w:rPr>
  </w:style>
  <w:style w:styleId="Neupadljivoisticanje" w:type="character">
    <w:name w:val="Subtle Emphasis"/>
    <w:uiPriority w:val="19"/>
    <w:qFormat/>
    <w:rsid w:val="0016731D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6731D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6731D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6731D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6731D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6731D"/>
    <w:pPr>
      <w:outlineLvl w:val="9"/>
    </w:pPr>
  </w:style>
  <w:style w:customStyle="1" w:styleId="Reetkatablice1" w:type="table">
    <w:name w:val="Rešetka tablice1"/>
    <w:basedOn w:val="Obinatablica"/>
    <w:next w:val="Reetkatablice"/>
    <w:uiPriority w:val="59"/>
    <w:rsid w:val="00A8473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2" w:type="table">
    <w:name w:val="Rešetka tablice2"/>
    <w:basedOn w:val="Obinatablica"/>
    <w:next w:val="Reetkatablice"/>
    <w:uiPriority w:val="59"/>
    <w:rsid w:val="008D25DE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3" w:type="table">
    <w:name w:val="Rešetka tablice3"/>
    <w:basedOn w:val="Obinatablica"/>
    <w:next w:val="Reetkatablice"/>
    <w:uiPriority w:val="59"/>
    <w:rsid w:val="00205A40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665952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A8514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9254D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AE291C"/>
    <w:rPr>
      <w:rFonts w:cstheme="minorBidi" w:eastAsiaTheme="minorHAns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02C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C5A"/>
    <w:rPr>
      <w:rFonts w:ascii="Times New Roman" w:cs="Times New Roman" w:eastAsia="Times New Roman" w:hAnsi="Times New Roman"/>
      <w:bCs/>
      <w:color w:val="000000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02C5A"/>
    <w:rPr>
      <w:rFonts w:ascii="Times New Roman" w:eastAsia="Times New Roman" w:hAnsi="Times New Roman"/>
      <w:bCs/>
      <w:color w:val="00000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02C5A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02C5A"/>
    <w:rPr>
      <w:rFonts w:ascii="Times New Roman" w:cs="Times New Roman" w:eastAsia="Times New Roman" w:hAnsi="Times New Roman"/>
      <w:bCs w:val="0"/>
      <w:color w:val="00000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2019.</izvorni_sadrzaj>
    <derivirana_varijabla naziv="DomainObject.DatumDonosenjaOdluke_1">15.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5751</izvorni_sadrzaj>
    <derivirana_varijabla naziv="DomainObject.Predmet.Broj_1">5751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2016.</izvorni_sadrzaj>
    <derivirana_varijabla naziv="DomainObject.Predmet.DatumOsnivanja_1">29.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St-5751/2016</izvorni_sadrzaj>
    <derivirana_varijabla naziv="DomainObject.Predmet.OznakaBroj_1">St-5751/2016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NB - PRODUKT j.d.o.o. za projektiranje i građenje</izvorni_sadrzaj>
    <derivirana_varijabla naziv="DomainObject.Predmet.ProtustrankaFormated_1">  NB - PRODUKT j.d.o.o. za projektiranje i građenje</derivirana_varijabla>
  </DomainObject.Predmet.ProtustrankaFormated>
  <DomainObject.Predmet.ProtustrankaFormatedOIB>
    <izvorni_sadrzaj>  NB - PRODUKT j.d.o.o. za projektiranje i građenje, OIB 68590550781</izvorni_sadrzaj>
    <derivirana_varijabla naziv="DomainObject.Predmet.ProtustrankaFormatedOIB_1">  NB - PRODUKT j.d.o.o. za projektiranje i građenje, OIB 68590550781</derivirana_varijabla>
  </DomainObject.Predmet.ProtustrankaFormatedOIB>
  <DomainObject.Predmet.ProtustrankaFormatedWithAdress>
    <izvorni_sadrzaj> NB - PRODUKT j.d.o.o. za projektiranje i građenje, Božidara Magovca 23, 10000 Zagreb</izvorni_sadrzaj>
    <derivirana_varijabla naziv="DomainObject.Predmet.ProtustrankaFormatedWithAdress_1"> NB - PRODUKT j.d.o.o. za projektiranje i građenje, Božidara Magovca 23, 10000 Zagreb</derivirana_varijabla>
  </DomainObject.Predmet.ProtustrankaFormatedWithAdress>
  <DomainObject.Predmet.ProtustrankaFormatedWithAdressOIB>
    <izvorni_sadrzaj> NB - PRODUKT j.d.o.o. za projektiranje i građenje, OIB 68590550781, Božidara Magovca 23, 10000 Zagreb</izvorni_sadrzaj>
    <derivirana_varijabla naziv="DomainObject.Predmet.ProtustrankaFormatedWithAdressOIB_1"> NB - PRODUKT j.d.o.o. za projektiranje i građenje, OIB 68590550781, Božidara Magovca 23, 10000 Zagreb</derivirana_varijabla>
  </DomainObject.Predmet.ProtustrankaFormatedWithAdressOIB>
  <DomainObject.Predmet.ProtustrankaWithAdress>
    <izvorni_sadrzaj>NB - PRODUKT j.d.o.o. za projektiranje i građenje Božidara Magovca 23, 10000 Zagreb</izvorni_sadrzaj>
    <derivirana_varijabla naziv="DomainObject.Predmet.ProtustrankaWithAdress_1">NB - PRODUKT j.d.o.o. za projektiranje i građenje Božidara Magovca 23, 10000 Zagreb</derivirana_varijabla>
  </DomainObject.Predmet.ProtustrankaWithAdress>
  <DomainObject.Predmet.ProtustrankaWithAdressOIB>
    <izvorni_sadrzaj>NB - PRODUKT j.d.o.o. za projektiranje i građenje, OIB 68590550781, Božidara Magovca 23, 10000 Zagreb</izvorni_sadrzaj>
    <derivirana_varijabla naziv="DomainObject.Predmet.ProtustrankaWithAdressOIB_1">NB - PRODUKT j.d.o.o. za projektiranje i građenje, OIB 68590550781, Božidara Magovca 23, 10000 Zagreb</derivirana_varijabla>
  </DomainObject.Predmet.ProtustrankaWithAdressOIB>
  <DomainObject.Predmet.ProtustrankaNazivFormated>
    <izvorni_sadrzaj>NB - PRODUKT j.d.o.o. za projektiranje i građenje</izvorni_sadrzaj>
    <derivirana_varijabla naziv="DomainObject.Predmet.ProtustrankaNazivFormated_1">NB - PRODUKT j.d.o.o. za projektiranje i građenje</derivirana_varijabla>
  </DomainObject.Predmet.ProtustrankaNazivFormated>
  <DomainObject.Predmet.ProtustrankaNazivFormatedOIB>
    <izvorni_sadrzaj>NB - PRODUKT j.d.o.o. za projektiranje i građenje, OIB 68590550781</izvorni_sadrzaj>
    <derivirana_varijabla naziv="DomainObject.Predmet.ProtustrankaNazivFormatedOIB_1">NB - PRODUKT j.d.o.o. za projektiranje i građenje, OIB 68590550781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NB - PRODUKT j.d.o.o. za projektiranje i građenje</item>
    </izvorni_sadrzaj>
    <derivirana_varijabla naziv="DomainObject.Predmet.ProtuStrankaListFormated_1">
      <item>NB - PRODUKT j.d.o.o. za projektiranje i građenje</item>
    </derivirana_varijabla>
  </DomainObject.Predmet.ProtuStrankaListFormated>
  <DomainObject.Predmet.ProtuStrankaListFormatedOIB>
    <izvorni_sadrzaj>
      <item>NB - PRODUKT j.d.o.o. za projektiranje i građenje, OIB 68590550781</item>
    </izvorni_sadrzaj>
    <derivirana_varijabla naziv="DomainObject.Predmet.ProtuStrankaListFormatedOIB_1">
      <item>NB - PRODUKT j.d.o.o. za projektiranje i građenje, OIB 68590550781</item>
    </derivirana_varijabla>
  </DomainObject.Predmet.ProtuStrankaListFormatedOIB>
  <DomainObject.Predmet.ProtuStrankaListFormatedWithAdress>
    <izvorni_sadrzaj>
      <item>NB - PRODUKT j.d.o.o. za projektiranje i građenje, Božidara Magovca 23, 10000 Zagreb</item>
    </izvorni_sadrzaj>
    <derivirana_varijabla naziv="DomainObject.Predmet.ProtuStrankaListFormatedWithAdress_1">
      <item>NB - PRODUKT j.d.o.o. za projektiranje i građenje, Božidara Magovca 23, 10000 Zagreb</item>
    </derivirana_varijabla>
  </DomainObject.Predmet.ProtuStrankaListFormatedWithAdress>
  <DomainObject.Predmet.ProtuStrankaListFormatedWithAdressOIB>
    <izvorni_sadrzaj>
      <item>NB - PRODUKT j.d.o.o. za projektiranje i građenje, OIB 68590550781, Božidara Magovca 23, 10000 Zagreb</item>
    </izvorni_sadrzaj>
    <derivirana_varijabla naziv="DomainObject.Predmet.ProtuStrankaListFormatedWithAdressOIB_1">
      <item>NB - PRODUKT j.d.o.o. za projektiranje i građenje, OIB 68590550781, Božidara Magovca 23, 10000 Zagreb</item>
    </derivirana_varijabla>
  </DomainObject.Predmet.ProtuStrankaListFormatedWithAdressOIB>
  <DomainObject.Predmet.ProtuStrankaListNazivFormated>
    <izvorni_sadrzaj>
      <item>NB - PRODUKT j.d.o.o. za projektiranje i građenje</item>
    </izvorni_sadrzaj>
    <derivirana_varijabla naziv="DomainObject.Predmet.ProtuStrankaListNazivFormated_1">
      <item>NB - PRODUKT j.d.o.o. za projektiranje i građenje</item>
    </derivirana_varijabla>
  </DomainObject.Predmet.ProtuStrankaListNazivFormated>
  <DomainObject.Predmet.ProtuStrankaListNazivFormatedOIB>
    <izvorni_sadrzaj>
      <item>NB - PRODUKT j.d.o.o. za projektiranje i građenje, OIB 68590550781</item>
    </izvorni_sadrzaj>
    <derivirana_varijabla naziv="DomainObject.Predmet.ProtuStrankaListNazivFormatedOIB_1">
      <item>NB - PRODUKT j.d.o.o. za projektiranje i građenje, OIB 68590550781</item>
    </derivirana_varijabla>
  </DomainObject.Predmet.ProtuStrankaListNazivFormatedOIB>
  <DomainObject.Predmet.OstaliListFormated>
    <izvorni_sadrzaj>
      <item>Nikola Belošević</item>
    </izvorni_sadrzaj>
    <derivirana_varijabla naziv="DomainObject.Predmet.OstaliListFormated_1">
      <item>Nikola Belošević</item>
    </derivirana_varijabla>
  </DomainObject.Predmet.OstaliListFormated>
  <DomainObject.Predmet.OstaliListFormatedOIB>
    <izvorni_sadrzaj>
      <item>Nikola Belošević, OIB 01771604768</item>
    </izvorni_sadrzaj>
    <derivirana_varijabla naziv="DomainObject.Predmet.OstaliListFormatedOIB_1">
      <item>Nikola Belošević, OIB 01771604768</item>
    </derivirana_varijabla>
  </DomainObject.Predmet.OstaliListFormatedOIB>
  <DomainObject.Predmet.OstaliListFormatedWithAdress>
    <izvorni_sadrzaj>
      <item>Nikola Belošević, Ulica Božidara Magovca 23, 10000 Zagreb</item>
    </izvorni_sadrzaj>
    <derivirana_varijabla naziv="DomainObject.Predmet.OstaliListFormatedWithAdress_1">
      <item>Nikola Belošević, Ulica Božidara Magovca 23, 10000 Zagreb</item>
    </derivirana_varijabla>
  </DomainObject.Predmet.OstaliListFormatedWithAdress>
  <DomainObject.Predmet.OstaliListFormatedWithAdressOIB>
    <izvorni_sadrzaj>
      <item>Nikola Belošević, OIB 01771604768, Ulica Božidara Magovca 23, 10000 Zagreb</item>
    </izvorni_sadrzaj>
    <derivirana_varijabla naziv="DomainObject.Predmet.OstaliListFormatedWithAdressOIB_1">
      <item>Nikola Belošević, OIB 01771604768, Ulica Božidara Magovca 23, 10000 Zagreb</item>
    </derivirana_varijabla>
  </DomainObject.Predmet.OstaliListFormatedWithAdressOIB>
  <DomainObject.Predmet.OstaliListNazivFormated>
    <izvorni_sadrzaj>
      <item>Nikola Belošević</item>
    </izvorni_sadrzaj>
    <derivirana_varijabla naziv="DomainObject.Predmet.OstaliListNazivFormated_1">
      <item>Nikola Belošević</item>
    </derivirana_varijabla>
  </DomainObject.Predmet.OstaliListNazivFormated>
  <DomainObject.Predmet.OstaliListNazivFormatedOIB>
    <izvorni_sadrzaj>
      <item>Nikola Belošević, OIB 01771604768</item>
    </izvorni_sadrzaj>
    <derivirana_varijabla naziv="DomainObject.Predmet.OstaliListNazivFormatedOIB_1">
      <item>Nikola Belošević, OIB 01771604768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2019.</izvorni_sadrzaj>
    <derivirana_varijabla naziv="DomainObject.Datum_1">15.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NB - PRODUKT j.d.o.o. za projektiranje i građenje</izvorni_sadrzaj>
    <derivirana_varijabla naziv="DomainObject.Predmet.ProtustrankaIDrugi_1">NB - PRODUKT j.d.o.o. za projektiranje i građenje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NB - PRODUKT j.d.o.o. za projektiranje i građenje, OIB 68590550781, Božidara Magovca 23, 10000 Zagreb</izvorni_sadrzaj>
    <derivirana_varijabla naziv="DomainObject.Predmet.ProtustrankaIDrugiAdressOIB_1">NB - PRODUKT j.d.o.o. za projektiranje i građenje, OIB 68590550781, Božidara Magovca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NB - PRODUKT j.d.o.o. za projektiranje i građenje</item>
      <item>Nikola Belošević</item>
    </izvorni_sadrzaj>
    <derivirana_varijabla naziv="DomainObject.Predmet.SudioniciListNaziv_1">
      <item>FINA Regionalni centar Zagreb</item>
      <item>NB - PRODUKT j.d.o.o. za projektiranje i građenje</item>
      <item>Nikola Belošević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NB - PRODUKT j.d.o.o. za projektiranje i građenje, OIB 68590550781, Božidara Magovca 23,10000 Zagreb</item>
      <item>Nikola Belošević, OIB 01771604768, Ulica Božidara Magovca 23,10000 Zagreb</item>
    </izvorni_sadrzaj>
    <derivirana_varijabla naziv="DomainObject.Predmet.SudioniciListAdressOIB_1">
      <item>FINA Regionalni centar Zagreb, OIB 85821130368, Trg svibanjskih žrtava 1995. br. 1,10000 Zagreb</item>
      <item>NB - PRODUKT j.d.o.o. za projektiranje i građenje, OIB 68590550781, Božidara Magovca 23,10000 Zagreb</item>
      <item>Nikola Belošević, OIB 01771604768, Ulica Božidara Magovca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68590550781</item>
      <item>, OIB 01771604768</item>
    </izvorni_sadrzaj>
    <derivirana_varijabla naziv="DomainObject.Predmet.SudioniciListNazivOIB_1">
      <item>, OIB 85821130368</item>
      <item>, OIB 68590550781</item>
      <item>, OIB 01771604768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Ostović, OIB 14973076805, Šibenska 19, 10410 Velika Gorica</item>
    </izvorni_sadrzaj>
    <derivirana_varijabla naziv="DomainObject.Predmet.StecajniUpraviteljiListAddressOIB_1">
      <item>Zoran Ostović, OIB 14973076805, Šibenska 19, 10410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ožujka 2019.</izvorni_sadrzaj>
    <derivirana_varijabla naziv="DomainObject.Predmet.DatumZadnjeOdrzaneSudskeRadnje_1">15. ožujka 2019.</derivirana_varijabla>
  </DomainObject.Predmet.DatumZadnjeOdrzaneSudskeRadnje>
  <DomainObject.PredzadnjaOdlukaIzPredmeta.DatumDonosenjaOdluke>
    <izvorni_sadrzaj>17. siječnja 2019.</izvorni_sadrzaj>
    <derivirana_varijabla naziv="DomainObject.PredzadnjaOdlukaIzPredmeta.DatumDonosenjaOdluke_1">17. siječnja 2019.</derivirana_varijabla>
  </DomainObject.PredzadnjaOdlukaIzPredmeta.DatumDonosenjaOdluke>
  <DomainObject.PredzadnjaOdlukaIzPredmeta.Oznaka>
    <izvorni_sadrzaj>St-5751/2016-33</izvorni_sadrzaj>
    <derivirana_varijabla naziv="DomainObject.PredzadnjaOdlukaIzPredmeta.Oznaka_1">St-5751/2016-33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811BB7-401A-4054-98D5-60B11682CC6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325</properties:Words>
  <properties:Characters>1715</properties:Characters>
  <properties:Lines>64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2019-03-15T09:36:00Z</dcterms:created>
  <dc:creator>point</dc:creator>
  <cp:lastModifiedBy>Gordana Cvitković</cp:lastModifiedBy>
  <cp:lastPrinted>2019-03-14T11:10:00Z</cp:lastPrinted>
  <dcterms:modified xmlns:xsi="http://www.w3.org/2001/XMLSchema-instance" xsi:type="dcterms:W3CDTF">2019-03-15T13:05:00Z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(St-5751-2016-utvrđene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