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56a3" w14:paraId="aa756a3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DA63B3">
        <w:t>HARMONY j.d.o.o. jednostavno društvo s ograničenom odgovornošću za trgovinu, proizvodnju i usluge</w:t>
      </w:r>
      <w:r w:rsidR="00423E79" w:rsidRPr="00423E79">
        <w:t xml:space="preserve">, skraćena tvrtka: </w:t>
      </w:r>
      <w:r w:rsidR="00DA63B3">
        <w:t>HARMONY j.d.o.o.</w:t>
      </w:r>
      <w:r w:rsidR="00423E79" w:rsidRPr="00423E79">
        <w:t xml:space="preserve">, </w:t>
      </w:r>
      <w:r w:rsidR="00DA63B3">
        <w:t>Okučani</w:t>
      </w:r>
      <w:r w:rsidR="00423E79" w:rsidRPr="00423E79">
        <w:t xml:space="preserve">, </w:t>
      </w:r>
      <w:r w:rsidR="00DA63B3">
        <w:t>Alojzija Stepinca 56/A</w:t>
      </w:r>
      <w:r w:rsidR="00FE6696">
        <w:t xml:space="preserve">, OIB </w:t>
      </w:r>
      <w:r w:rsidR="00DA63B3">
        <w:t>11616498668</w:t>
      </w:r>
      <w:r w:rsidR="00123855">
        <w:t xml:space="preserve">, dana </w:t>
      </w:r>
      <w:r w:rsidR="00FE6696">
        <w:t xml:space="preserve">13. travnja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0240FD">
        <w:t>HARMONY j.d.o.o. jednostavno društvo s ograničenom odgovornošću za trgovinu, proizvodnju i usluge</w:t>
      </w:r>
      <w:r w:rsidR="000240FD" w:rsidRPr="00423E79">
        <w:t xml:space="preserve">, skraćena tvrtka: </w:t>
      </w:r>
      <w:r w:rsidR="000240FD">
        <w:t>HARMONY j.d.o.o.</w:t>
      </w:r>
      <w:r w:rsidR="000240FD" w:rsidRPr="00423E79">
        <w:t xml:space="preserve">, </w:t>
      </w:r>
      <w:r w:rsidR="000240FD">
        <w:t>Okučani</w:t>
      </w:r>
      <w:r w:rsidR="000240FD" w:rsidRPr="00423E79">
        <w:t xml:space="preserve">, </w:t>
      </w:r>
      <w:r w:rsidR="000240FD">
        <w:t>Alojzija Stepinca 56/A, OIB 11616498668.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A72799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B7431E">
        <w:t>Mirjana Viduka Varenina</w:t>
      </w:r>
      <w:r w:rsidR="00702567" w:rsidRPr="00A72799">
        <w:t xml:space="preserve"> iz Osijeka</w:t>
      </w:r>
      <w:r w:rsidR="00C36715" w:rsidRPr="00A72799">
        <w:t xml:space="preserve">, </w:t>
      </w:r>
      <w:r w:rsidR="00B7431E">
        <w:t>Dubrovačka 107</w:t>
      </w:r>
      <w:r w:rsidR="00C36715" w:rsidRPr="00A72799">
        <w:t xml:space="preserve">, OIB </w:t>
      </w:r>
      <w:r w:rsidR="00B7431E">
        <w:t>98866841784</w:t>
      </w:r>
      <w:r w:rsidR="00C36715" w:rsidRPr="00A72799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0240FD">
        <w:t>HARMONY j.d.o.o. jednostavno društvo s ograničenom odgovornošću za trgovinu, proizvodnju i usluge</w:t>
      </w:r>
      <w:r w:rsidR="000240FD" w:rsidRPr="00423E79">
        <w:t xml:space="preserve">, skraćena tvrtka: </w:t>
      </w:r>
      <w:r w:rsidR="000240FD">
        <w:t>HARMONY j.d.o.o.</w:t>
      </w:r>
      <w:r w:rsidR="000240FD" w:rsidRPr="00423E79">
        <w:t xml:space="preserve">, </w:t>
      </w:r>
      <w:r w:rsidR="000240FD">
        <w:t>Okučani</w:t>
      </w:r>
      <w:r w:rsidR="000240FD" w:rsidRPr="00423E79">
        <w:t xml:space="preserve">, </w:t>
      </w:r>
      <w:r w:rsidR="000240FD">
        <w:t>Alojzija Stepinca 56/A, OIB 11616498668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0240FD">
        <w:t>HARMONY j.d.o.o. jednostavno društvo s ograničenom odgovornošću za trgovinu, proizvodnju i usluge</w:t>
      </w:r>
      <w:r w:rsidR="000240FD" w:rsidRPr="00423E79">
        <w:t xml:space="preserve">, skraćena tvrtka: </w:t>
      </w:r>
      <w:r w:rsidR="000240FD">
        <w:t>HARMONY j.d.o.o.</w:t>
      </w:r>
      <w:r w:rsidR="000240FD" w:rsidRPr="00423E79">
        <w:t xml:space="preserve">, </w:t>
      </w:r>
      <w:r w:rsidR="000240FD">
        <w:t>Okučani</w:t>
      </w:r>
      <w:r w:rsidR="000240FD" w:rsidRPr="00423E79">
        <w:t xml:space="preserve">, </w:t>
      </w:r>
      <w:r w:rsidR="000240FD">
        <w:t>Alojzija Stepinca 56/A, OIB 11616498668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0240FD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240FD">
        <w:t>13</w:t>
      </w:r>
      <w:r w:rsidR="00FE6696">
        <w:t>. veljače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DF0BD2">
        <w:t xml:space="preserve">13. travnja </w:t>
      </w:r>
      <w:r w:rsidR="00993DC7" w:rsidRPr="00C35F6A">
        <w:t>201</w:t>
      </w:r>
      <w:r w:rsidR="007820CB" w:rsidRPr="00C35F6A">
        <w:t>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DF0BD2">
        <w:t>36.278,87</w:t>
      </w:r>
      <w:r w:rsidR="00442FDD">
        <w:t xml:space="preserve"> 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9A34A3">
        <w:t>13. travnja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423E79" w:rsidR="00C22A84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5904DA" w:rsidP="008610C5" w:rsidR="00D844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3FA" w:rsidR="006A63FA">
      <w:r>
        <w:separator/>
      </w:r>
    </w:p>
  </w:endnote>
  <w:endnote w:id="0" w:type="continuationSeparator">
    <w:p w:rsidRDefault="006A63FA" w:rsidR="006A6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3FA" w:rsidR="006A63FA">
      <w:r>
        <w:separator/>
      </w:r>
    </w:p>
  </w:footnote>
  <w:footnote w:id="0" w:type="continuationSeparator">
    <w:p w:rsidRDefault="006A63FA" w:rsidR="006A6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8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DA63B3">
      <w:rPr>
        <w:b/>
      </w:rPr>
      <w:t>129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DA63B3">
      <w:rPr>
        <w:b/>
      </w:rPr>
      <w:t>129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240FD"/>
    <w:rsid w:val="00035806"/>
    <w:rsid w:val="00047527"/>
    <w:rsid w:val="0005088D"/>
    <w:rsid w:val="000511E5"/>
    <w:rsid w:val="00056D37"/>
    <w:rsid w:val="00062CDF"/>
    <w:rsid w:val="000635CA"/>
    <w:rsid w:val="00064300"/>
    <w:rsid w:val="00084766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E7797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A56A2"/>
    <w:rsid w:val="003B4028"/>
    <w:rsid w:val="003C2107"/>
    <w:rsid w:val="003D057F"/>
    <w:rsid w:val="003D4BB5"/>
    <w:rsid w:val="003E5DDA"/>
    <w:rsid w:val="003F7BA1"/>
    <w:rsid w:val="0040294C"/>
    <w:rsid w:val="00423E79"/>
    <w:rsid w:val="00435AC3"/>
    <w:rsid w:val="00442FDD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E1C86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63FA"/>
    <w:rsid w:val="006A74A3"/>
    <w:rsid w:val="006C429E"/>
    <w:rsid w:val="006F388C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062E9"/>
    <w:rsid w:val="00816600"/>
    <w:rsid w:val="00832536"/>
    <w:rsid w:val="008353BC"/>
    <w:rsid w:val="00841F8D"/>
    <w:rsid w:val="00843DEC"/>
    <w:rsid w:val="00846CEC"/>
    <w:rsid w:val="008610C5"/>
    <w:rsid w:val="00863A5B"/>
    <w:rsid w:val="00873A1A"/>
    <w:rsid w:val="00894839"/>
    <w:rsid w:val="00896044"/>
    <w:rsid w:val="0089623C"/>
    <w:rsid w:val="008A4B1F"/>
    <w:rsid w:val="008A681F"/>
    <w:rsid w:val="008C042B"/>
    <w:rsid w:val="009135EF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431E"/>
    <w:rsid w:val="00B75477"/>
    <w:rsid w:val="00B77829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D01"/>
    <w:rsid w:val="00C661D9"/>
    <w:rsid w:val="00C74CB4"/>
    <w:rsid w:val="00C868CA"/>
    <w:rsid w:val="00C910A7"/>
    <w:rsid w:val="00C92D33"/>
    <w:rsid w:val="00CB077F"/>
    <w:rsid w:val="00CB3C50"/>
    <w:rsid w:val="00CB5495"/>
    <w:rsid w:val="00CD466F"/>
    <w:rsid w:val="00D03C88"/>
    <w:rsid w:val="00D22AF4"/>
    <w:rsid w:val="00D23860"/>
    <w:rsid w:val="00D24F05"/>
    <w:rsid w:val="00D25655"/>
    <w:rsid w:val="00D35A6A"/>
    <w:rsid w:val="00D61145"/>
    <w:rsid w:val="00D66FB6"/>
    <w:rsid w:val="00D80405"/>
    <w:rsid w:val="00D84433"/>
    <w:rsid w:val="00DA63B3"/>
    <w:rsid w:val="00DA7B24"/>
    <w:rsid w:val="00DB3A66"/>
    <w:rsid w:val="00DB52D3"/>
    <w:rsid w:val="00DC4AFF"/>
    <w:rsid w:val="00DC7E31"/>
    <w:rsid w:val="00DF0BD2"/>
    <w:rsid w:val="00DF26AE"/>
    <w:rsid w:val="00E1784E"/>
    <w:rsid w:val="00E32656"/>
    <w:rsid w:val="00E57783"/>
    <w:rsid w:val="00E57E6D"/>
    <w:rsid w:val="00E72C9F"/>
    <w:rsid w:val="00E82FB3"/>
    <w:rsid w:val="00E9233B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A0053"/>
    <w:rsid w:val="00FB3B83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8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8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8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8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8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8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11017.32</izvorni_sadrzaj>
    <derivirana_varijabla naziv="DomainObject.Predmet.InicijalnaVrijednost_1">11017.32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</izvorni_sadrzaj>
    <derivirana_varijabla naziv="DomainObject.Predmet.PrimjedbaSuca_1">čl.</derivirana_varijabla>
  </DomainObject.Predmet.PrimjedbaSuca>
  <DomainObject.Predmet.ProtustrankaFormated>
    <izvorni_sadrzaj>  HARMONY jednostavno društvo s ograničenom odgovornošću za trgovinu, proizvodnju i usluge</izvorni_sadrzaj>
    <derivirana_varijabla naziv="DomainObject.Predmet.ProtustrankaFormated_1">  HARMONY jednostavno društvo s ograničenom odgovornošću za trgovinu, proizvodnju i usluge</derivirana_varijabla>
  </DomainObject.Predmet.ProtustrankaFormated>
  <DomainObject.Predmet.ProtustrankaFormatedOIB>
    <izvorni_sadrzaj>  HARMONY jednostavno društvo s ograničenom odgovornošću za trgovinu, proizvodnju i usluge, OIB 11616498668</izvorni_sadrzaj>
    <derivirana_varijabla naziv="DomainObject.Predmet.ProtustrankaFormatedOIB_1">  HARMONY jednostavno društvo s ograničenom odgovornošću za trgovinu, proizvodnju i usluge, OIB 11616498668</derivirana_varijabla>
  </DomainObject.Predmet.ProtustrankaFormatedOIB>
  <DomainObject.Predmet.ProtustrankaFormatedWithAdress>
    <izvorni_sadrzaj> HARMONY jednostavno društvo s ograničenom odgovornošću za trgovinu, proizvodnju i usluge, Alojzija Stepinca 56A, 35430 Okučani</izvorni_sadrzaj>
    <derivirana_varijabla naziv="DomainObject.Predmet.ProtustrankaFormatedWithAdress_1"> HARMONY jednostavno društvo s ograničenom odgovornošću za trgovinu, proizvodnju i usluge, Alojzija Stepinca 56A, 35430 Okučani</derivirana_varijabla>
  </DomainObject.Predmet.ProtustrankaFormatedWithAdress>
  <DomainObject.Predmet.ProtustrankaFormatedWithAdressOIB>
    <izvorni_sadrzaj> HARMONY jednostavno društvo s ograničenom odgovornošću za trgovinu, proizvodnju i usluge, OIB 11616498668, Alojzija Stepinca 56A, 35430 Okučani</izvorni_sadrzaj>
    <derivirana_varijabla naziv="DomainObject.Predmet.ProtustrankaFormatedWithAdressOIB_1"> HARMONY jednostavno društvo s ograničenom odgovornošću za trgovinu, proizvodnju i usluge, OIB 11616498668, Alojzija Stepinca 56A, 35430 Okučani</derivirana_varijabla>
  </DomainObject.Predmet.ProtustrankaFormatedWithAdressOIB>
  <DomainObject.Predmet.ProtustrankaWithAdress>
    <izvorni_sadrzaj>HARMONY jednostavno društvo s ograničenom odgovornošću za trgovinu, proizvodnju i usluge Alojzija Stepinca 56A, 35430 Okučani</izvorni_sadrzaj>
    <derivirana_varijabla naziv="DomainObject.Predmet.ProtustrankaWithAdress_1">HARMONY jednostavno društvo s ograničenom odgovornošću za trgovinu, proizvodnju i usluge Alojzija Stepinca 56A, 35430 Okučani</derivirana_varijabla>
  </DomainObject.Predmet.ProtustrankaWithAdress>
  <DomainObject.Predmet.ProtustrankaWithAdressOIB>
    <izvorni_sadrzaj>HARMONY jednostavno društvo s ograničenom odgovornošću za trgovinu, proizvodnju i usluge, OIB 11616498668, Alojzija Stepinca 56A, 35430 Okučani</izvorni_sadrzaj>
    <derivirana_varijabla naziv="DomainObject.Predmet.ProtustrankaWithAdressOIB_1">HARMONY jednostavno društvo s ograničenom odgovornošću za trgovinu, proizvodnju i usluge, OIB 11616498668, Alojzija Stepinca 56A, 35430 Okučani</derivirana_varijabla>
  </DomainObject.Predmet.ProtustrankaWithAdressOIB>
  <DomainObject.Predmet.ProtustrankaNazivFormated>
    <izvorni_sadrzaj>HARMONY jednostavno društvo s ograničenom odgovornošću za trgovinu, proizvodnju i usluge</izvorni_sadrzaj>
    <derivirana_varijabla naziv="DomainObject.Predmet.ProtustrankaNazivFormated_1">HARMONY jednostavno društvo s ograničenom odgovornošću za trgovinu, proizvodnju i usluge</derivirana_varijabla>
  </DomainObject.Predmet.ProtustrankaNazivFormated>
  <DomainObject.Predmet.ProtustrankaNazivFormatedOIB>
    <izvorni_sadrzaj>HARMONY jednostavno društvo s ograničenom odgovornošću za trgovinu, proizvodnju i usluge, OIB 11616498668</izvorni_sadrzaj>
    <derivirana_varijabla naziv="DomainObject.Predmet.ProtustrankaNazivFormatedOIB_1">HARMONY jednostavno društvo s ograničenom odgovornošću za trgovinu, proizvodnju i usluge, OIB 11616498668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HARMONY jednostavno društvo s ograničenom odgovornošću za trgovinu, proizvodnju i usluge</item>
    </izvorni_sadrzaj>
    <derivirana_varijabla naziv="DomainObject.Predmet.ProtuStrankaListFormated_1">
      <item>HARMONY jednostavno društvo s ograničenom odgovornošću za trgovinu, proizvodnju i usluge</item>
    </derivirana_varijabla>
  </DomainObject.Predmet.ProtuStrankaListFormated>
  <DomainObject.Predmet.ProtuStrankaListFormatedOIB>
    <izvorni_sadrzaj>
      <item>HARMONY jednostavno društvo s ograničenom odgovornošću za trgovinu, proizvodnju i usluge, OIB 11616498668</item>
    </izvorni_sadrzaj>
    <derivirana_varijabla naziv="DomainObject.Predmet.ProtuStrankaListFormatedOIB_1">
      <item>HARMONY jednostavno društvo s ograničenom odgovornošću za trgovinu, proizvodnju i usluge, OIB 11616498668</item>
    </derivirana_varijabla>
  </DomainObject.Predmet.ProtuStrankaListFormatedOIB>
  <DomainObject.Predmet.ProtuStrankaListFormatedWithAdress>
    <izvorni_sadrzaj>
      <item>HARMONY jednostavno društvo s ograničenom odgovornošću za trgovinu, proizvodnju i usluge, Alojzija Stepinca 56A, 35430 Okučani</item>
    </izvorni_sadrzaj>
    <derivirana_varijabla naziv="DomainObject.Predmet.ProtuStrankaListFormatedWithAdress_1">
      <item>HARMONY jednostavno društvo s ograničenom odgovornošću za trgovinu, proizvodnju i usluge, Alojzija Stepinca 56A, 35430 Okučani</item>
    </derivirana_varijabla>
  </DomainObject.Predmet.ProtuStrankaListFormatedWithAdress>
  <DomainObject.Predmet.ProtuStrankaListFormatedWithAdressOIB>
    <izvorni_sadrzaj>
      <item>HARMONY jednostavno društvo s ograničenom odgovornošću za trgovinu, proizvodnju i usluge, OIB 11616498668, Alojzija Stepinca 56A, 35430 Okučani</item>
    </izvorni_sadrzaj>
    <derivirana_varijabla naziv="DomainObject.Predmet.ProtuStrankaListFormatedWithAdressOIB_1">
      <item>HARMONY jednostavno društvo s ograničenom odgovornošću za trgovinu, proizvodnju i usluge, OIB 11616498668, Alojzija Stepinca 56A, 35430 Okučani</item>
    </derivirana_varijabla>
  </DomainObject.Predmet.ProtuStrankaListFormatedWithAdressOIB>
  <DomainObject.Predmet.ProtuStrankaListNazivFormated>
    <izvorni_sadrzaj>
      <item>HARMONY jednostavno društvo s ograničenom odgovornošću za trgovinu, proizvodnju i usluge</item>
    </izvorni_sadrzaj>
    <derivirana_varijabla naziv="DomainObject.Predmet.ProtuStrankaListNazivFormated_1">
      <item>HARMONY jednostavno društvo s ograničenom odgovornošću za trgovinu, proizvodnju i usluge</item>
    </derivirana_varijabla>
  </DomainObject.Predmet.ProtuStrankaListNazivFormated>
  <DomainObject.Predmet.ProtuStrankaListNazivFormatedOIB>
    <izvorni_sadrzaj>
      <item>HARMONY jednostavno društvo s ograničenom odgovornošću za trgovinu, proizvodnju i usluge, OIB 11616498668</item>
    </izvorni_sadrzaj>
    <derivirana_varijabla naziv="DomainObject.Predmet.ProtuStrankaListNazivFormatedOIB_1">
      <item>HARMONY jednostavno društvo s ograničenom odgovornošću za trgovinu, proizvodnju i usluge, OIB 11616498668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HARMONY jednostavno društvo s ograničenom odgovornošću za trgovinu, proizvodnju i usluge</izvorni_sadrzaj>
    <derivirana_varijabla naziv="DomainObject.Predmet.ProtustrankaIDrugi_1">HARMONY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HARMONY jednostavno društvo s ograničenom odgovornošću za trgovinu, proizvodnju i usluge, OIB 11616498668, Alojzija Stepinca 56A, 35430 Okučani</izvorni_sadrzaj>
    <derivirana_varijabla naziv="DomainObject.Predmet.ProtustrankaIDrugiAdressOIB_1">HARMONY jednostavno društvo s ograničenom odgovornošću za trgovinu, proizvodnju i usluge, OIB 11616498668, Alojzija Stepinca 56A,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HARMONY jednostavno društvo s ograničenom odgovornošću za trgovinu, proizvodnju i usluge</item>
    </izvorni_sadrzaj>
    <derivirana_varijabla naziv="DomainObject.Predmet.SudioniciListNaziv_1">
      <item>Financijska agencija</item>
      <item>HARMONY jednostavno društvo s ograničenom odgovornošću za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HARMONY jednostavno društvo s ograničenom odgovornošću za trgovinu, proizvodnju i usluge, OIB 11616498668, Alojzija Stepinca 56A,35430 Okučani</item>
    </izvorni_sadrzaj>
    <derivirana_varijabla naziv="DomainObject.Predmet.SudioniciListAdressOIB_1">
      <item>Financijska agencija, OIB 85821130368, Ulica grada Vukovara 70,10000 Zagreb</item>
      <item>HARMONY jednostavno društvo s ograničenom odgovornošću za trgovinu, proizvodnju i usluge, OIB 11616498668, Alojzija Stepinca 56A,35430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11616498668</item>
    </izvorni_sadrzaj>
    <derivirana_varijabla naziv="DomainObject.Predmet.SudioniciListNazivOIB_1">
      <item>, OIB 85821130368</item>
      <item>, OIB 11616498668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E98C8-DD76-4B58-B211-5D36E6CA4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827</properties:Words>
  <properties:Characters>4724</properties:Characters>
  <properties:Lines>111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2018-04-13T09:13:00Z</dcterms:created>
  <dc:creator>alet</dc:creator>
  <cp:lastModifiedBy>wsadmin</cp:lastModifiedBy>
  <cp:lastPrinted>2018-04-13T09:20:00Z</cp:lastPrinted>
  <dcterms:modified xmlns:xsi="http://www.w3.org/2001/XMLSchema-instance" xsi:type="dcterms:W3CDTF">2018-04-13T09:47:00Z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(St-129-2018 -13.4.2018.OTVARANJE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