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a2e00" w14:paraId="43a2e00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FA529F">
        <w:t>2174</w:t>
      </w:r>
      <w:proofErr w:type="spellEnd"/>
      <w:r w:rsidR="008B2488">
        <w:t>/</w:t>
      </w:r>
      <w:proofErr w:type="spellStart"/>
      <w:r w:rsidR="008B2488">
        <w:t>1</w:t>
      </w:r>
      <w:r w:rsidR="00634737">
        <w:t>6</w:t>
      </w:r>
      <w:proofErr w:type="spellEnd"/>
      <w:r w:rsidR="008B2488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A529F">
        <w:t xml:space="preserve"> </w:t>
      </w:r>
      <w:proofErr w:type="spellStart"/>
      <w:r w:rsidR="00FA529F">
        <w:t>MANTIKORA</w:t>
      </w:r>
      <w:proofErr w:type="spellEnd"/>
      <w:r w:rsidR="00FA529F">
        <w:t xml:space="preserve"> d.o.o. Osijek, </w:t>
      </w:r>
      <w:proofErr w:type="spellStart"/>
      <w:r w:rsidR="00FA529F">
        <w:t>Jablanička</w:t>
      </w:r>
      <w:proofErr w:type="spellEnd"/>
      <w:r w:rsidR="00FA529F">
        <w:t xml:space="preserve"> 9, </w:t>
      </w:r>
      <w:proofErr w:type="spellStart"/>
      <w:r w:rsidR="00FA529F">
        <w:t>OIB</w:t>
      </w:r>
      <w:proofErr w:type="spellEnd"/>
      <w:r w:rsidR="00FA529F">
        <w:t xml:space="preserve">: </w:t>
      </w:r>
      <w:proofErr w:type="spellStart"/>
      <w:r w:rsidR="00FA529F">
        <w:t>40783873049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EC6372">
        <w:t>25</w:t>
      </w:r>
      <w:proofErr w:type="spellEnd"/>
      <w:r w:rsidR="00C82343">
        <w:t xml:space="preserve">. </w:t>
      </w:r>
      <w:r w:rsidR="00EC6372">
        <w:t>listopada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C67DA5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BA74D9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FA529F">
        <w:rPr>
          <w:bCs/>
        </w:rPr>
        <w:t xml:space="preserve"> </w:t>
      </w:r>
      <w:proofErr w:type="spellStart"/>
      <w:r w:rsidR="00FA529F">
        <w:t>MANTIKORA</w:t>
      </w:r>
      <w:proofErr w:type="spellEnd"/>
      <w:r w:rsidR="00FA529F">
        <w:t xml:space="preserve"> d.o.o. Osijek, </w:t>
      </w:r>
      <w:proofErr w:type="spellStart"/>
      <w:r w:rsidR="00FA529F">
        <w:t>Jablanička</w:t>
      </w:r>
      <w:proofErr w:type="spellEnd"/>
      <w:r w:rsidR="00FA529F">
        <w:t xml:space="preserve"> 9, </w:t>
      </w:r>
      <w:proofErr w:type="spellStart"/>
      <w:r w:rsidR="00FA529F">
        <w:t>OIB</w:t>
      </w:r>
      <w:proofErr w:type="spellEnd"/>
      <w:r w:rsidR="00FA529F">
        <w:t xml:space="preserve">: </w:t>
      </w:r>
      <w:proofErr w:type="spellStart"/>
      <w:r w:rsidR="00FA529F">
        <w:t>40783873049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FA529F">
        <w:t xml:space="preserve"> </w:t>
      </w:r>
      <w:r w:rsidR="00A97C43">
        <w:t xml:space="preserve">Mateo Erceg, Zagreb, Radnička cesta </w:t>
      </w:r>
      <w:proofErr w:type="spellStart"/>
      <w:r w:rsidR="00A97C43">
        <w:t>30</w:t>
      </w:r>
      <w:proofErr w:type="spellEnd"/>
      <w:r w:rsidR="00A97C43">
        <w:t xml:space="preserve">, </w:t>
      </w:r>
      <w:proofErr w:type="spellStart"/>
      <w:r w:rsidR="00A97C43">
        <w:t>OIB</w:t>
      </w:r>
      <w:proofErr w:type="spellEnd"/>
      <w:r w:rsidR="00A97C43">
        <w:t xml:space="preserve">: </w:t>
      </w:r>
      <w:proofErr w:type="spellStart"/>
      <w:r w:rsidR="00A97C43">
        <w:t>93602617826</w:t>
      </w:r>
      <w:proofErr w:type="spellEnd"/>
      <w:r w:rsidR="00826183">
        <w:t>.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BA74D9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6C6A86">
        <w:rPr>
          <w:bCs/>
        </w:rPr>
        <w:t xml:space="preserve"> </w:t>
      </w:r>
      <w:r w:rsidR="004A2072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A97C43">
        <w:t>22</w:t>
      </w:r>
      <w:proofErr w:type="spellEnd"/>
      <w:r w:rsidR="00F7152E">
        <w:t xml:space="preserve">. </w:t>
      </w:r>
      <w:r w:rsidR="00E278CF">
        <w:t>kolovoza</w:t>
      </w:r>
      <w:r w:rsidR="00F7152E">
        <w:t xml:space="preserve"> </w:t>
      </w:r>
      <w:proofErr w:type="spellStart"/>
      <w:r w:rsidR="00F7152E">
        <w:t>201</w:t>
      </w:r>
      <w:r w:rsidR="004A2072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E278CF">
        <w:t>8</w:t>
      </w:r>
      <w:r w:rsidR="00DC51C2">
        <w:t>.</w:t>
      </w:r>
      <w:r w:rsidR="00794266">
        <w:t xml:space="preserve"> </w:t>
      </w:r>
      <w:r w:rsidR="00E278CF">
        <w:t>rujna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FA529F">
        <w:t>2174</w:t>
      </w:r>
      <w:proofErr w:type="spellEnd"/>
      <w:r w:rsidR="00F7152E">
        <w:t>/</w:t>
      </w:r>
      <w:proofErr w:type="spellStart"/>
      <w:r w:rsidR="00F7152E">
        <w:t>1</w:t>
      </w:r>
      <w:r w:rsidR="00634737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E278CF" w:rsidP="00520DFA" w:rsidR="00E278CF">
      <w:pPr>
        <w:pStyle w:val="Tijeloteksta"/>
        <w:ind w:firstLine="708"/>
      </w:pP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FA529F">
        <w:t>2174</w:t>
      </w:r>
      <w:proofErr w:type="spellEnd"/>
      <w:r>
        <w:t>/</w:t>
      </w:r>
      <w:proofErr w:type="spellStart"/>
      <w:r>
        <w:t>1</w:t>
      </w:r>
      <w:r w:rsidR="00634737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E278CF">
        <w:t>25</w:t>
      </w:r>
      <w:proofErr w:type="spellEnd"/>
      <w:r w:rsidR="00C82343">
        <w:t xml:space="preserve">. </w:t>
      </w:r>
      <w:r w:rsidR="00E278CF">
        <w:t>listopada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6C6A86">
        <w:t xml:space="preserve"> </w:t>
      </w:r>
      <w:r w:rsidR="004A2072">
        <w:t>ovoga suda</w:t>
      </w:r>
      <w:r w:rsidR="006C6A86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E278CF">
        <w:t>25.11</w:t>
      </w:r>
      <w:proofErr w:type="spellEnd"/>
      <w:r w:rsidR="00E278CF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6EEA"/>
    <w:rsid w:val="00017F4A"/>
    <w:rsid w:val="00026525"/>
    <w:rsid w:val="00043FED"/>
    <w:rsid w:val="0006489C"/>
    <w:rsid w:val="00086CC9"/>
    <w:rsid w:val="0008749E"/>
    <w:rsid w:val="000C47AE"/>
    <w:rsid w:val="000E6A82"/>
    <w:rsid w:val="000F2684"/>
    <w:rsid w:val="000F7D43"/>
    <w:rsid w:val="00105EBC"/>
    <w:rsid w:val="00116A7E"/>
    <w:rsid w:val="001257A9"/>
    <w:rsid w:val="001273B9"/>
    <w:rsid w:val="00134E8C"/>
    <w:rsid w:val="00143B0E"/>
    <w:rsid w:val="0016149D"/>
    <w:rsid w:val="001631F4"/>
    <w:rsid w:val="001643FC"/>
    <w:rsid w:val="001648A2"/>
    <w:rsid w:val="0017007B"/>
    <w:rsid w:val="00171061"/>
    <w:rsid w:val="00180465"/>
    <w:rsid w:val="00182ABA"/>
    <w:rsid w:val="00182B44"/>
    <w:rsid w:val="00190397"/>
    <w:rsid w:val="001A236B"/>
    <w:rsid w:val="001B10C5"/>
    <w:rsid w:val="001B4953"/>
    <w:rsid w:val="001B4AF9"/>
    <w:rsid w:val="001C23A8"/>
    <w:rsid w:val="001C56D2"/>
    <w:rsid w:val="001C6023"/>
    <w:rsid w:val="001C6EA2"/>
    <w:rsid w:val="001D561F"/>
    <w:rsid w:val="001D7FB0"/>
    <w:rsid w:val="001E2474"/>
    <w:rsid w:val="001E5404"/>
    <w:rsid w:val="001F2231"/>
    <w:rsid w:val="001F3FAB"/>
    <w:rsid w:val="001F739B"/>
    <w:rsid w:val="00203E48"/>
    <w:rsid w:val="00210EB4"/>
    <w:rsid w:val="002139B6"/>
    <w:rsid w:val="00234076"/>
    <w:rsid w:val="0024241D"/>
    <w:rsid w:val="00265AB9"/>
    <w:rsid w:val="00270458"/>
    <w:rsid w:val="00285EB1"/>
    <w:rsid w:val="00291A4E"/>
    <w:rsid w:val="00293A9C"/>
    <w:rsid w:val="002B6B2E"/>
    <w:rsid w:val="002E0208"/>
    <w:rsid w:val="00312176"/>
    <w:rsid w:val="0033604D"/>
    <w:rsid w:val="003453BC"/>
    <w:rsid w:val="00354F5C"/>
    <w:rsid w:val="00364026"/>
    <w:rsid w:val="003660B7"/>
    <w:rsid w:val="003741F2"/>
    <w:rsid w:val="003832E5"/>
    <w:rsid w:val="003A7C8B"/>
    <w:rsid w:val="003B6C7C"/>
    <w:rsid w:val="003C6526"/>
    <w:rsid w:val="003C7EC0"/>
    <w:rsid w:val="003D08B4"/>
    <w:rsid w:val="003D16D9"/>
    <w:rsid w:val="003D35D2"/>
    <w:rsid w:val="003D57E1"/>
    <w:rsid w:val="003E5413"/>
    <w:rsid w:val="00406B4F"/>
    <w:rsid w:val="00427B0A"/>
    <w:rsid w:val="00441C0A"/>
    <w:rsid w:val="00444EA2"/>
    <w:rsid w:val="0045383A"/>
    <w:rsid w:val="00455E4A"/>
    <w:rsid w:val="00487157"/>
    <w:rsid w:val="00495676"/>
    <w:rsid w:val="0049612F"/>
    <w:rsid w:val="004A2072"/>
    <w:rsid w:val="004A4BA7"/>
    <w:rsid w:val="004A619D"/>
    <w:rsid w:val="004B69A1"/>
    <w:rsid w:val="004D2B02"/>
    <w:rsid w:val="004D48B9"/>
    <w:rsid w:val="004E39F5"/>
    <w:rsid w:val="004F1ABF"/>
    <w:rsid w:val="004F3B9A"/>
    <w:rsid w:val="005064EA"/>
    <w:rsid w:val="0050790E"/>
    <w:rsid w:val="00520DFA"/>
    <w:rsid w:val="00534927"/>
    <w:rsid w:val="00534E0F"/>
    <w:rsid w:val="005420F0"/>
    <w:rsid w:val="00551557"/>
    <w:rsid w:val="00554AF9"/>
    <w:rsid w:val="00556CEE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2B56"/>
    <w:rsid w:val="00617B3C"/>
    <w:rsid w:val="00620F5C"/>
    <w:rsid w:val="00633565"/>
    <w:rsid w:val="00634737"/>
    <w:rsid w:val="00642B53"/>
    <w:rsid w:val="00660B01"/>
    <w:rsid w:val="006854F7"/>
    <w:rsid w:val="006B0F9C"/>
    <w:rsid w:val="006C3FCC"/>
    <w:rsid w:val="006C61D1"/>
    <w:rsid w:val="006C6A86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B033A"/>
    <w:rsid w:val="007C0B45"/>
    <w:rsid w:val="007D4893"/>
    <w:rsid w:val="007D6523"/>
    <w:rsid w:val="007E5A4E"/>
    <w:rsid w:val="007E7F95"/>
    <w:rsid w:val="007E7F9D"/>
    <w:rsid w:val="0080540C"/>
    <w:rsid w:val="008151B4"/>
    <w:rsid w:val="00825125"/>
    <w:rsid w:val="00826183"/>
    <w:rsid w:val="00831463"/>
    <w:rsid w:val="00837906"/>
    <w:rsid w:val="00840348"/>
    <w:rsid w:val="00877B5C"/>
    <w:rsid w:val="0088027D"/>
    <w:rsid w:val="00884B86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67BCD"/>
    <w:rsid w:val="00976D15"/>
    <w:rsid w:val="0098480A"/>
    <w:rsid w:val="0099244C"/>
    <w:rsid w:val="00993EDF"/>
    <w:rsid w:val="009B1D24"/>
    <w:rsid w:val="009D42F4"/>
    <w:rsid w:val="009E04FF"/>
    <w:rsid w:val="009F538B"/>
    <w:rsid w:val="00A00307"/>
    <w:rsid w:val="00A071BA"/>
    <w:rsid w:val="00A11D11"/>
    <w:rsid w:val="00A12C16"/>
    <w:rsid w:val="00A2517C"/>
    <w:rsid w:val="00A35140"/>
    <w:rsid w:val="00A353A4"/>
    <w:rsid w:val="00A415E7"/>
    <w:rsid w:val="00A54C51"/>
    <w:rsid w:val="00A579DC"/>
    <w:rsid w:val="00A75F8E"/>
    <w:rsid w:val="00A832D0"/>
    <w:rsid w:val="00A87664"/>
    <w:rsid w:val="00A94EE7"/>
    <w:rsid w:val="00A97C43"/>
    <w:rsid w:val="00AB1613"/>
    <w:rsid w:val="00AB7CFF"/>
    <w:rsid w:val="00AD10D4"/>
    <w:rsid w:val="00AD367F"/>
    <w:rsid w:val="00AD58EF"/>
    <w:rsid w:val="00AD773B"/>
    <w:rsid w:val="00AF412C"/>
    <w:rsid w:val="00AF760D"/>
    <w:rsid w:val="00B00C34"/>
    <w:rsid w:val="00B032EC"/>
    <w:rsid w:val="00B10858"/>
    <w:rsid w:val="00B14447"/>
    <w:rsid w:val="00B2264E"/>
    <w:rsid w:val="00B247A4"/>
    <w:rsid w:val="00B417BA"/>
    <w:rsid w:val="00B46738"/>
    <w:rsid w:val="00B561DB"/>
    <w:rsid w:val="00B8245E"/>
    <w:rsid w:val="00B97E94"/>
    <w:rsid w:val="00BA74D9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2BAD"/>
    <w:rsid w:val="00C163C5"/>
    <w:rsid w:val="00C43EBD"/>
    <w:rsid w:val="00C64A8D"/>
    <w:rsid w:val="00C67DA5"/>
    <w:rsid w:val="00C76909"/>
    <w:rsid w:val="00C82343"/>
    <w:rsid w:val="00C95192"/>
    <w:rsid w:val="00CC0471"/>
    <w:rsid w:val="00CC3C3A"/>
    <w:rsid w:val="00CC758C"/>
    <w:rsid w:val="00CD016C"/>
    <w:rsid w:val="00CD017A"/>
    <w:rsid w:val="00CD49B5"/>
    <w:rsid w:val="00CE1FE3"/>
    <w:rsid w:val="00CE4061"/>
    <w:rsid w:val="00CF56D2"/>
    <w:rsid w:val="00D10204"/>
    <w:rsid w:val="00D153FF"/>
    <w:rsid w:val="00D24B3B"/>
    <w:rsid w:val="00D36A9D"/>
    <w:rsid w:val="00D4679F"/>
    <w:rsid w:val="00DB052E"/>
    <w:rsid w:val="00DB32BC"/>
    <w:rsid w:val="00DC51C2"/>
    <w:rsid w:val="00DD34E2"/>
    <w:rsid w:val="00DE044D"/>
    <w:rsid w:val="00DE5440"/>
    <w:rsid w:val="00DE6F2E"/>
    <w:rsid w:val="00DF5259"/>
    <w:rsid w:val="00E010A7"/>
    <w:rsid w:val="00E07DA0"/>
    <w:rsid w:val="00E20C9D"/>
    <w:rsid w:val="00E278CF"/>
    <w:rsid w:val="00E36D43"/>
    <w:rsid w:val="00E3768D"/>
    <w:rsid w:val="00E418E9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B12CD"/>
    <w:rsid w:val="00EB5DA7"/>
    <w:rsid w:val="00EC564D"/>
    <w:rsid w:val="00EC6372"/>
    <w:rsid w:val="00ED1E0F"/>
    <w:rsid w:val="00EE4093"/>
    <w:rsid w:val="00EF770D"/>
    <w:rsid w:val="00F0353E"/>
    <w:rsid w:val="00F05C1C"/>
    <w:rsid w:val="00F12F09"/>
    <w:rsid w:val="00F34306"/>
    <w:rsid w:val="00F36582"/>
    <w:rsid w:val="00F53471"/>
    <w:rsid w:val="00F64054"/>
    <w:rsid w:val="00F66CB6"/>
    <w:rsid w:val="00F67585"/>
    <w:rsid w:val="00F67DEE"/>
    <w:rsid w:val="00F7152E"/>
    <w:rsid w:val="00F719C6"/>
    <w:rsid w:val="00F71B0B"/>
    <w:rsid w:val="00F758CB"/>
    <w:rsid w:val="00F916A6"/>
    <w:rsid w:val="00F92133"/>
    <w:rsid w:val="00F96CB6"/>
    <w:rsid w:val="00FA529F"/>
    <w:rsid w:val="00FA630B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05E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5E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5E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5E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5E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05E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5E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5E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5E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5E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2174</izvorni_sadrzaj>
    <derivirana_varijabla naziv="DomainObject.Predmet.Broj_1">2174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St-2174/2016</izvorni_sadrzaj>
    <derivirana_varijabla naziv="DomainObject.Predmet.OznakaBroj_1">St-2174/2016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MANTIKORA d.o.o. za trgovinu i usluge</izvorni_sadrzaj>
    <derivirana_varijabla naziv="DomainObject.Predmet.ProtustrankaFormated_1">  MANTIKORA d.o.o. za trgovinu i usluge</derivirana_varijabla>
  </DomainObject.Predmet.ProtustrankaFormated>
  <DomainObject.Predmet.ProtustrankaFormatedOIB>
    <izvorni_sadrzaj>  MANTIKORA d.o.o. za trgovinu i usluge, OIB 40783873049</izvorni_sadrzaj>
    <derivirana_varijabla naziv="DomainObject.Predmet.ProtustrankaFormatedOIB_1">  MANTIKORA d.o.o. za trgovinu i usluge, OIB 40783873049</derivirana_varijabla>
  </DomainObject.Predmet.ProtustrankaFormatedOIB>
  <DomainObject.Predmet.ProtustrankaFormatedWithAdress>
    <izvorni_sadrzaj> MANTIKORA d.o.o. za trgovinu i usluge, Jablanička 9, 31000 Osijek</izvorni_sadrzaj>
    <derivirana_varijabla naziv="DomainObject.Predmet.ProtustrankaFormatedWithAdress_1"> MANTIKORA d.o.o. za trgovinu i usluge, Jablanička 9, 31000 Osijek</derivirana_varijabla>
  </DomainObject.Predmet.ProtustrankaFormatedWithAdress>
  <DomainObject.Predmet.ProtustrankaFormatedWithAdressOIB>
    <izvorni_sadrzaj> MANTIKORA d.o.o. za trgovinu i usluge, OIB 40783873049, Jablanička 9, 31000 Osijek</izvorni_sadrzaj>
    <derivirana_varijabla naziv="DomainObject.Predmet.ProtustrankaFormatedWithAdressOIB_1"> MANTIKORA d.o.o. za trgovinu i usluge, OIB 40783873049, Jablanička 9, 31000 Osijek</derivirana_varijabla>
  </DomainObject.Predmet.ProtustrankaFormatedWithAdressOIB>
  <DomainObject.Predmet.ProtustrankaWithAdress>
    <izvorni_sadrzaj>MANTIKORA d.o.o. za trgovinu i usluge Jablanička 9, 31000 Osijek</izvorni_sadrzaj>
    <derivirana_varijabla naziv="DomainObject.Predmet.ProtustrankaWithAdress_1">MANTIKORA d.o.o. za trgovinu i usluge Jablanička 9, 31000 Osijek</derivirana_varijabla>
  </DomainObject.Predmet.ProtustrankaWithAdress>
  <DomainObject.Predmet.ProtustrankaWithAdressOIB>
    <izvorni_sadrzaj>MANTIKORA d.o.o. za trgovinu i usluge, OIB 40783873049, Jablanička 9, 31000 Osijek</izvorni_sadrzaj>
    <derivirana_varijabla naziv="DomainObject.Predmet.ProtustrankaWithAdressOIB_1">MANTIKORA d.o.o. za trgovinu i usluge, OIB 40783873049, Jablanička 9, 31000 Osijek</derivirana_varijabla>
  </DomainObject.Predmet.ProtustrankaWithAdressOIB>
  <DomainObject.Predmet.ProtustrankaNazivFormated>
    <izvorni_sadrzaj>MANTIKORA d.o.o. za trgovinu i usluge</izvorni_sadrzaj>
    <derivirana_varijabla naziv="DomainObject.Predmet.ProtustrankaNazivFormated_1">MANTIKORA d.o.o. za trgovinu i usluge</derivirana_varijabla>
  </DomainObject.Predmet.ProtustrankaNazivFormated>
  <DomainObject.Predmet.ProtustrankaNazivFormatedOIB>
    <izvorni_sadrzaj>MANTIKORA d.o.o. za trgovinu i usluge, OIB 40783873049</izvorni_sadrzaj>
    <derivirana_varijabla naziv="DomainObject.Predmet.ProtustrankaNazivFormatedOIB_1">MANTIKORA d.o.o. za trgovinu i usluge, OIB 40783873049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MANTIKORA d.o.o. za trgovinu i usluge</item>
    </izvorni_sadrzaj>
    <derivirana_varijabla naziv="DomainObject.Predmet.ProtuStrankaListFormated_1">
      <item>MANTIKORA d.o.o. za trgovinu i usluge</item>
    </derivirana_varijabla>
  </DomainObject.Predmet.ProtuStrankaListFormated>
  <DomainObject.Predmet.ProtuStrankaListFormatedOIB>
    <izvorni_sadrzaj>
      <item>MANTIKORA d.o.o. za trgovinu i usluge, OIB 40783873049</item>
    </izvorni_sadrzaj>
    <derivirana_varijabla naziv="DomainObject.Predmet.ProtuStrankaListFormatedOIB_1">
      <item>MANTIKORA d.o.o. za trgovinu i usluge, OIB 40783873049</item>
    </derivirana_varijabla>
  </DomainObject.Predmet.ProtuStrankaListFormatedOIB>
  <DomainObject.Predmet.ProtuStrankaListFormatedWithAdress>
    <izvorni_sadrzaj>
      <item>MANTIKORA d.o.o. za trgovinu i usluge, Jablanička 9, 31000 Osijek</item>
    </izvorni_sadrzaj>
    <derivirana_varijabla naziv="DomainObject.Predmet.ProtuStrankaListFormatedWithAdress_1">
      <item>MANTIKORA d.o.o. za trgovinu i usluge, Jablanička 9, 31000 Osijek</item>
    </derivirana_varijabla>
  </DomainObject.Predmet.ProtuStrankaListFormatedWithAdress>
  <DomainObject.Predmet.ProtuStrankaListFormatedWithAdressOIB>
    <izvorni_sadrzaj>
      <item>MANTIKORA d.o.o. za trgovinu i usluge, OIB 40783873049, Jablanička 9, 31000 Osijek</item>
    </izvorni_sadrzaj>
    <derivirana_varijabla naziv="DomainObject.Predmet.ProtuStrankaListFormatedWithAdressOIB_1">
      <item>MANTIKORA d.o.o. za trgovinu i usluge, OIB 40783873049, Jablanička 9, 31000 Osijek</item>
    </derivirana_varijabla>
  </DomainObject.Predmet.ProtuStrankaListFormatedWithAdressOIB>
  <DomainObject.Predmet.ProtuStrankaListNazivFormated>
    <izvorni_sadrzaj>
      <item>MANTIKORA d.o.o. za trgovinu i usluge</item>
    </izvorni_sadrzaj>
    <derivirana_varijabla naziv="DomainObject.Predmet.ProtuStrankaListNazivFormated_1">
      <item>MANTIKORA d.o.o. za trgovinu i usluge</item>
    </derivirana_varijabla>
  </DomainObject.Predmet.ProtuStrankaListNazivFormated>
  <DomainObject.Predmet.ProtuStrankaListNazivFormatedOIB>
    <izvorni_sadrzaj>
      <item>MANTIKORA d.o.o. za trgovinu i usluge, OIB 40783873049</item>
    </izvorni_sadrzaj>
    <derivirana_varijabla naziv="DomainObject.Predmet.ProtuStrankaListNazivFormatedOIB_1">
      <item>MANTIKORA d.o.o. za trgovinu i usluge, OIB 40783873049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MANTIKORA d.o.o. za trgovinu i usluge</izvorni_sadrzaj>
    <derivirana_varijabla naziv="DomainObject.Predmet.ProtustrankaIDrugi_1">MANTIKORA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MANTIKORA d.o.o. za trgovinu i usluge, OIB 40783873049, Jablanička 9, 31000 Osijek</izvorni_sadrzaj>
    <derivirana_varijabla naziv="DomainObject.Predmet.ProtustrankaIDrugiAdressOIB_1">MANTIKORA d.o.o. za trgovinu i usluge, OIB 40783873049, Jablanička 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MANTIKORA d.o.o. za trgovinu i usluge</item>
    </izvorni_sadrzaj>
    <derivirana_varijabla naziv="DomainObject.Predmet.SudioniciListNaziv_1">
      <item>FINA RC OSIJEK</item>
      <item>MANTIKORA d.o.o. za trgovinu i usluge</item>
    </derivirana_varijabla>
  </DomainObject.Predmet.SudioniciListNaziv>
  <DomainObject.Predmet.SudioniciListAdressOIB>
    <izvorni_sadrzaj>
      <item>FINA RC OSIJEK, OIB 85821130368</item>
      <item>MANTIKORA d.o.o. za trgovinu i usluge, OIB 40783873049, Jablanička 9,31000 Osijek</item>
    </izvorni_sadrzaj>
    <derivirana_varijabla naziv="DomainObject.Predmet.SudioniciListAdressOIB_1">
      <item>FINA RC OSIJEK, OIB 85821130368</item>
      <item>MANTIKORA d.o.o. za trgovinu i usluge, OIB 40783873049, Jablanička 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40783873049</item>
    </izvorni_sadrzaj>
    <derivirana_varijabla naziv="DomainObject.Predmet.SudioniciListNazivOIB_1">
      <item>, OIB 85821130368</item>
      <item>, OIB 40783873049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053BF8-C53C-45C2-95E5-CADD886F13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359</properties:Words>
  <properties:Characters>1892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2016-10-25T11:14:00Z</dcterms:created>
  <dc:creator>wsadmin</dc:creator>
  <cp:lastModifiedBy>Sanda Gučić</cp:lastModifiedBy>
  <cp:lastPrinted>2016-10-25T11:15:00Z</cp:lastPrinted>
  <dcterms:modified xmlns:xsi="http://www.w3.org/2001/XMLSchema-instance" xsi:type="dcterms:W3CDTF">2016-10-26T11:02:00Z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