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8c796" w14:paraId="e68c796" w:rsidRDefault="00AE649C" w:rsidP="00FA5B5E" w:rsidR="00AE649C" w:rsidRPr="00B76F3C">
      <w:pPr>
        <w:pStyle w:val="Naslov3"/>
        <w15:collapsed w:val="false"/>
      </w:pPr>
    </w:p>
    <w:p w:rsidRDefault="00A01AB0" w:rsidP="00A01AB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A01AB0" w:rsidP="00A01AB0" w:rsidR="00A01AB0">
      <w:pPr>
        <w:jc w:val="right"/>
        <w:rPr>
          <w:b/>
        </w:rPr>
      </w:pPr>
      <w:r>
        <w:rPr>
          <w:b/>
        </w:rPr>
        <w:t>3 St-409/2015-13</w:t>
      </w:r>
    </w:p>
    <w:p w:rsidRDefault="00A01AB0" w:rsidP="00A01AB0" w:rsidR="00A01AB0">
      <w:pPr>
        <w:jc w:val="center"/>
        <w:rPr>
          <w:b/>
        </w:rPr>
      </w:pPr>
      <w:r>
        <w:rPr>
          <w:b/>
        </w:rPr>
        <w:t>R J E Š E N J E</w:t>
      </w:r>
    </w:p>
    <w:p w:rsidRDefault="00A01AB0" w:rsidP="00A01AB0" w:rsidR="00A01AB0">
      <w:pPr>
        <w:jc w:val="both"/>
      </w:pPr>
      <w:r>
        <w:tab/>
        <w:t xml:space="preserve">TRGOVAČKI SUD U BJELOVARU, OIB 07942269267, po stečajnom sucu Sanjani Zorinc, u stečajnom postupku nad dužnikom DEMAT d.o.o. </w:t>
      </w:r>
      <w:proofErr w:type="spellStart"/>
      <w:r>
        <w:t>Novaki</w:t>
      </w:r>
      <w:proofErr w:type="spellEnd"/>
      <w:r>
        <w:t xml:space="preserve">, Ivana Kukuljevića </w:t>
      </w:r>
      <w:proofErr w:type="spellStart"/>
      <w:r>
        <w:t>Sakcinskog</w:t>
      </w:r>
      <w:proofErr w:type="spellEnd"/>
      <w:r>
        <w:t xml:space="preserve"> 8, OIB 23057942160, dana 4. srpnja 2016. godine </w:t>
      </w:r>
    </w:p>
    <w:p w:rsidRDefault="00A01AB0" w:rsidP="00A01AB0" w:rsidR="00A01AB0" w:rsidRPr="00A01AB0">
      <w:pPr>
        <w:jc w:val="center"/>
        <w:rPr>
          <w:b/>
        </w:rPr>
      </w:pPr>
      <w:r>
        <w:rPr>
          <w:b/>
        </w:rPr>
        <w:t>r i j e š i o  j e</w:t>
      </w:r>
    </w:p>
    <w:p w:rsidRDefault="00A01AB0" w:rsidP="00A01AB0" w:rsidR="00A01AB0">
      <w:pPr>
        <w:jc w:val="both"/>
      </w:pPr>
      <w:r>
        <w:tab/>
        <w:t xml:space="preserve">I Privremenom stečajnom upravitelju </w:t>
      </w:r>
      <w:proofErr w:type="spellStart"/>
      <w:r>
        <w:t>mag</w:t>
      </w:r>
      <w:proofErr w:type="spellEnd"/>
      <w:r>
        <w:t xml:space="preserve">. Štefanu Rola iz Zagreba, Ulica Franje </w:t>
      </w:r>
      <w:proofErr w:type="spellStart"/>
      <w:r>
        <w:t>Pokornya</w:t>
      </w:r>
      <w:proofErr w:type="spellEnd"/>
      <w:r>
        <w:t xml:space="preserve"> 6, OIB 26698048809 određuje se jednokratna nagrada za poslove u bruto iznosu 6.000,00 kn.</w:t>
      </w:r>
    </w:p>
    <w:p w:rsidRDefault="00A01AB0" w:rsidP="00A01AB0" w:rsidR="00A01AB0">
      <w:pPr>
        <w:jc w:val="both"/>
      </w:pPr>
      <w:r>
        <w:tab/>
        <w:t xml:space="preserve">II Nagrada će se isplatiti privremenom stečajnom upravitelju na njegov račun broj 4267330661126004 iz Fonda za namirenje troškova stečajnog postupka. </w:t>
      </w:r>
    </w:p>
    <w:p w:rsidRDefault="00A01AB0" w:rsidP="00A01AB0" w:rsidR="00A01AB0" w:rsidRPr="00A01AB0">
      <w:pPr>
        <w:jc w:val="center"/>
        <w:rPr>
          <w:b/>
        </w:rPr>
      </w:pPr>
      <w:r>
        <w:rPr>
          <w:b/>
        </w:rPr>
        <w:t xml:space="preserve">Obrazloženje </w:t>
      </w:r>
    </w:p>
    <w:p w:rsidRDefault="00A01AB0" w:rsidP="00A01AB0" w:rsidR="00A01AB0">
      <w:pPr>
        <w:jc w:val="both"/>
      </w:pPr>
      <w:r>
        <w:tab/>
        <w:t xml:space="preserve">Rješenjem ovog suda 3 St-409/2015-2 od 3. prosinca 2015. godine pokrenut je postupak radi utvrđivanja pretpostavki za otvaranje stečajnog postupka nad DEMAT d.o.o. </w:t>
      </w:r>
      <w:proofErr w:type="spellStart"/>
      <w:r>
        <w:t>Novaki</w:t>
      </w:r>
      <w:proofErr w:type="spellEnd"/>
      <w:r>
        <w:t xml:space="preserve">, Ivana Kukuljevića </w:t>
      </w:r>
      <w:proofErr w:type="spellStart"/>
      <w:r>
        <w:t>Sakcinskog</w:t>
      </w:r>
      <w:proofErr w:type="spellEnd"/>
      <w:r>
        <w:t xml:space="preserve"> 8, OIB 23057942160.</w:t>
      </w:r>
    </w:p>
    <w:p w:rsidRDefault="00A01AB0" w:rsidP="00A01AB0" w:rsidR="00A01AB0">
      <w:pPr>
        <w:jc w:val="both"/>
      </w:pPr>
      <w:r>
        <w:tab/>
        <w:t xml:space="preserve">Za privremenog stečajnog upravitelja imenovan je </w:t>
      </w:r>
      <w:proofErr w:type="spellStart"/>
      <w:r>
        <w:t>mag</w:t>
      </w:r>
      <w:proofErr w:type="spellEnd"/>
      <w:r>
        <w:t xml:space="preserve">. Štefan Rola iz Zagreba,  Ulica Franje </w:t>
      </w:r>
      <w:proofErr w:type="spellStart"/>
      <w:r>
        <w:t>Pokornya</w:t>
      </w:r>
      <w:proofErr w:type="spellEnd"/>
      <w:r>
        <w:t xml:space="preserve"> 6, OIB 26698048809.</w:t>
      </w:r>
    </w:p>
    <w:p w:rsidRDefault="00A01AB0" w:rsidP="00A01AB0" w:rsidR="00A01AB0">
      <w:pPr>
        <w:jc w:val="both"/>
      </w:pPr>
      <w:r>
        <w:tab/>
        <w:t xml:space="preserve">Privremeni stečajni upravitelj obavio je sve potrebne radnje u prethodnom postupku, sačinio izvješće o postojanju razloga za otvaranje stečajnog postupka od 26. siječnja 2016. godine i dodatak tom izvješću od 14. travnja 2016. godine. </w:t>
      </w:r>
    </w:p>
    <w:p w:rsidRDefault="00A01AB0" w:rsidP="00A01AB0" w:rsidR="00A01AB0">
      <w:pPr>
        <w:jc w:val="both"/>
      </w:pPr>
      <w:r>
        <w:tab/>
        <w:t xml:space="preserve">Rješenjem 3 St-409/2015-11 od 10. lipnja 2016. godine otvoren je i zaključen stečajni postupak nad DEMAT d.o.o. </w:t>
      </w:r>
      <w:proofErr w:type="spellStart"/>
      <w:r>
        <w:t>Novaki</w:t>
      </w:r>
      <w:proofErr w:type="spellEnd"/>
      <w:r>
        <w:t xml:space="preserve">, a za stečajnog upravitelja imenovan je </w:t>
      </w:r>
      <w:proofErr w:type="spellStart"/>
      <w:r>
        <w:t>mag</w:t>
      </w:r>
      <w:proofErr w:type="spellEnd"/>
      <w:r>
        <w:t xml:space="preserve">. Štefan Rola iz Zagreba, Ulica Franje </w:t>
      </w:r>
      <w:proofErr w:type="spellStart"/>
      <w:r>
        <w:t>Pokornya</w:t>
      </w:r>
      <w:proofErr w:type="spellEnd"/>
      <w:r>
        <w:t xml:space="preserve"> 6, OIB 26698048809.</w:t>
      </w:r>
    </w:p>
    <w:p w:rsidRDefault="00A01AB0" w:rsidP="00A01AB0" w:rsidR="00A01AB0">
      <w:pPr>
        <w:jc w:val="both"/>
      </w:pPr>
      <w:r>
        <w:tab/>
        <w:t xml:space="preserve">Podneskom od 7. lipnja 2016. godine stečajni upravitelj zatražio je troškove koje je imao kao privremeni stečajni upravitelj u iznosu 12.000,00 kn bruto te naknadu putnih troškova 1.406,00 kn. Stečajni upravitelj obrazlaže da je u prethodnom postupku uložio puno vremena za pregled stvarnog ekonomskog stanja dužnika te je obrazložio i putne troškove koje je imao u prethodnom postupku. </w:t>
      </w:r>
    </w:p>
    <w:p w:rsidRDefault="00A01AB0" w:rsidP="00A01AB0" w:rsidR="00A01AB0">
      <w:pPr>
        <w:jc w:val="both"/>
      </w:pPr>
      <w:r>
        <w:tab/>
        <w:t xml:space="preserve">Budući da je privremeni stečajni upravitelj imao u </w:t>
      </w:r>
      <w:proofErr w:type="spellStart"/>
      <w:r>
        <w:t>prethodom</w:t>
      </w:r>
      <w:proofErr w:type="spellEnd"/>
      <w:r>
        <w:t xml:space="preserve"> stečajnom postupku trošak od 1.406,00 kn, a imajući u vidu složenost stečajnog postupka, određena mu je jednokratna bruto naknada od 6.000,00 kn te je temeljem čl. 4. st. 1. Uredbe o kriterijima i načinu obračuna i plaćanja nagrade stečajnim upraviteljima ("Narodne novine" br. 105/15) riješeno kao  u izreci. </w:t>
      </w:r>
    </w:p>
    <w:p w:rsidRDefault="00A01AB0" w:rsidP="00A01AB0" w:rsidR="00A01AB0">
      <w:pPr>
        <w:jc w:val="both"/>
      </w:pPr>
      <w:r>
        <w:tab/>
      </w:r>
    </w:p>
    <w:p w:rsidRDefault="00A01AB0" w:rsidP="00A01AB0" w:rsidR="00A01AB0">
      <w:pPr>
        <w:jc w:val="center"/>
      </w:pPr>
      <w:r>
        <w:lastRenderedPageBreak/>
        <w:t>U Bjelovaru, 4. srpnja 2016. godine</w:t>
      </w:r>
    </w:p>
    <w:p w:rsidRDefault="00A01AB0" w:rsidP="00A01AB0" w:rsidR="00A01AB0">
      <w:pPr>
        <w:jc w:val="center"/>
      </w:pPr>
    </w:p>
    <w:p w:rsidRDefault="00A01AB0" w:rsidP="00A01AB0" w:rsidR="00A01AB0">
      <w:pPr>
        <w:jc w:val="both"/>
        <w:rPr>
          <w:b/>
        </w:rPr>
      </w:pPr>
      <w:r>
        <w:t xml:space="preserve">                                                                                                             </w:t>
      </w:r>
      <w:r>
        <w:rPr>
          <w:b/>
        </w:rPr>
        <w:t>STEČAJNI SUDAC</w:t>
      </w:r>
    </w:p>
    <w:p w:rsidRDefault="00A01AB0" w:rsidP="00A01AB0" w:rsidR="00A01AB0">
      <w:pPr>
        <w:jc w:val="both"/>
      </w:pPr>
      <w:r>
        <w:t xml:space="preserve">                                                                                                             SANJANA ZORINC</w:t>
      </w:r>
    </w:p>
    <w:p w:rsidRDefault="00A01AB0" w:rsidP="00A01AB0" w:rsidR="00A01AB0">
      <w:pPr>
        <w:jc w:val="center"/>
      </w:pPr>
      <w:r>
        <w:t>-2-</w:t>
      </w:r>
    </w:p>
    <w:p w:rsidRDefault="00A01AB0" w:rsidP="00A01AB0" w:rsidR="00A01AB0">
      <w:pPr>
        <w:jc w:val="right"/>
        <w:rPr>
          <w:b/>
        </w:rPr>
      </w:pPr>
      <w:r>
        <w:rPr>
          <w:b/>
        </w:rPr>
        <w:t>3 St-409/2015-13</w:t>
      </w:r>
    </w:p>
    <w:p w:rsidRDefault="00A01AB0" w:rsidP="00A01AB0" w:rsidR="00A01AB0">
      <w:pPr>
        <w:jc w:val="right"/>
        <w:rPr>
          <w:b/>
        </w:rPr>
      </w:pPr>
    </w:p>
    <w:p w:rsidRDefault="00A01AB0" w:rsidP="00A01AB0" w:rsidR="00A01AB0">
      <w:pPr>
        <w:jc w:val="center"/>
        <w:rPr>
          <w:b/>
        </w:rPr>
      </w:pPr>
      <w:r>
        <w:rPr>
          <w:b/>
        </w:rPr>
        <w:t>R J E Š E N J E</w:t>
      </w:r>
    </w:p>
    <w:p w:rsidRDefault="00A01AB0" w:rsidP="00A01AB0" w:rsidR="00A01AB0">
      <w:pPr>
        <w:jc w:val="both"/>
      </w:pPr>
      <w:r>
        <w:tab/>
        <w:t>Odobravam isplatu prednjeg iznosa.</w:t>
      </w:r>
    </w:p>
    <w:p w:rsidRDefault="00A01AB0" w:rsidP="00A01AB0" w:rsidR="00A01AB0">
      <w:pPr>
        <w:jc w:val="center"/>
      </w:pPr>
      <w:r>
        <w:t>U Bjelovaru, 4. srpnja 2016. godine</w:t>
      </w:r>
    </w:p>
    <w:p w:rsidRDefault="00A01AB0" w:rsidP="00A01AB0" w:rsidR="00A01AB0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PREDSJEDNIK SUDA </w:t>
      </w:r>
    </w:p>
    <w:p w:rsidRDefault="00A01AB0" w:rsidP="00A01AB0" w:rsidR="00A01AB0">
      <w:pPr>
        <w:jc w:val="both"/>
      </w:pPr>
      <w:r>
        <w:rPr>
          <w:b/>
        </w:rPr>
        <w:t xml:space="preserve">           </w:t>
      </w:r>
      <w:r>
        <w:t xml:space="preserve">                                                                                              BRANKA PLESKALT </w:t>
      </w:r>
    </w:p>
    <w:p w:rsidRDefault="00A01AB0" w:rsidP="00A01AB0" w:rsidR="00A01AB0">
      <w:pPr>
        <w:jc w:val="both"/>
      </w:pPr>
    </w:p>
    <w:p w:rsidRDefault="00A01AB0" w:rsidP="00A01AB0" w:rsidR="00A01AB0">
      <w:pPr>
        <w:jc w:val="both"/>
      </w:pPr>
      <w:r>
        <w:rPr>
          <w:b/>
        </w:rPr>
        <w:t>POUKA O PRAVNOM LIJEKU</w:t>
      </w:r>
      <w:r>
        <w:t xml:space="preserve">: Protiv ovog rješenja pravo na žalbu imaju stečajni upravitelj i stečajni vjerovnici. Žalba se izjavljuje u roku od 8 dana od dostave rješenja. Dostava se smatra obavljenom istekom osmog dana  od dana objave rješenja na mrežnoj stranici e-Oglasna ploča sudova. </w:t>
      </w:r>
    </w:p>
    <w:p w:rsidRDefault="00A01AB0" w:rsidP="00A01AB0" w:rsidR="00A01AB0">
      <w:pPr>
        <w:jc w:val="both"/>
      </w:pPr>
      <w:proofErr w:type="spellStart"/>
      <w:r>
        <w:t>Rj</w:t>
      </w:r>
      <w:proofErr w:type="spellEnd"/>
      <w:r>
        <w:t>.</w:t>
      </w:r>
    </w:p>
    <w:p w:rsidRDefault="00A01AB0" w:rsidP="00A01AB0" w:rsidR="00A01AB0">
      <w:pPr>
        <w:jc w:val="both"/>
      </w:pPr>
      <w:r>
        <w:t xml:space="preserve">Dna: računovodstvu </w:t>
      </w:r>
    </w:p>
    <w:p w:rsidRDefault="00A01AB0" w:rsidP="00A01AB0" w:rsidR="00A01AB0">
      <w:pPr>
        <w:jc w:val="both"/>
      </w:pPr>
      <w:r>
        <w:t xml:space="preserve">         stečajnom upravitelju putem pošte i putem e-oglasne ploče </w:t>
      </w:r>
    </w:p>
    <w:p w:rsidRDefault="00A01AB0" w:rsidP="00A01AB0" w:rsidR="00A01AB0">
      <w:pPr>
        <w:jc w:val="both"/>
      </w:pPr>
      <w:proofErr w:type="spellStart"/>
      <w:r>
        <w:t>Bj</w:t>
      </w:r>
      <w:proofErr w:type="spellEnd"/>
      <w:r>
        <w:t>. 4.7.2016.</w:t>
      </w:r>
    </w:p>
    <w:p w:rsidRDefault="00CB0EA4" w:rsidP="00A01AB0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1AB0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719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St-409/2015-14</izvorni_sadrzaj>
    <derivirana_varijabla naziv="DomainObject.Oznaka_1">St-409/2015-14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2016.</izvorni_sadrzaj>
    <derivirana_varijabla naziv="DomainObject.Predmet.DatumRjesavanja_1">10.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St-409/2015</izvorni_sadrzaj>
    <derivirana_varijabla naziv="DomainObject.Predmet.OznakaBroj_1">St-409/2015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DEMAT društvo s ograničenom odgovornošću za proizvodnju i usluge, Novaki</izvorni_sadrzaj>
    <derivirana_varijabla naziv="DomainObject.Predmet.ProtustrankaFormated_1">  DEMAT društvo s ograničenom odgovornošću za proizvodnju i usluge, Novaki</derivirana_varijabla>
  </DomainObject.Predmet.ProtustrankaFormated>
  <DomainObject.Predmet.ProtustrankaFormatedOIB>
    <izvorni_sadrzaj>  DEMAT društvo s ograničenom odgovornošću za proizvodnju i usluge, Novaki, OIB 23057942160</izvorni_sadrzaj>
    <derivirana_varijabla naziv="DomainObject.Predmet.ProtustrankaFormatedOIB_1">  DEMAT društvo s ograničenom odgovornošću za proizvodnju i usluge, Novaki, OIB 23057942160</derivirana_varijabla>
  </DomainObject.Predmet.ProtustrankaFormatedOIB>
  <DomainObject.Predmet.ProtustrankaFormatedWithAdress>
    <izvorni_sadrzaj> DEMAT društvo s ograničenom odgovornošću za proizvodnju i usluge, Novaki, Ivana Kukuljevića Sakcinskog 8, 33520 Novaki</izvorni_sadrzaj>
    <derivirana_varijabla naziv="DomainObject.Predmet.ProtustrankaFormatedWithAdress_1"> DEMAT društvo s ograničenom odgovornošću za proizvodnju i usluge, Novaki, Ivana Kukuljevića Sakcinskog 8, 33520 Novaki</derivirana_varijabla>
  </DomainObject.Predmet.ProtustrankaFormatedWithAdress>
  <DomainObject.Predmet.ProtustrankaFormatedWithAdressOIB>
    <izvorni_sadrzaj> DEMAT društvo s ograničenom odgovornošću za proizvodnju i usluge, Novaki, OIB 23057942160, Ivana Kukuljevića Sakcinskog 8, 33520 Novaki</izvorni_sadrzaj>
    <derivirana_varijabla naziv="DomainObject.Predmet.ProtustrankaFormatedWithAdressOIB_1"> DEMAT društvo s ograničenom odgovornošću za proizvodnju i usluge, Novaki, OIB 23057942160, Ivana Kukuljevića Sakcinskog 8, 33520 Novaki</derivirana_varijabla>
  </DomainObject.Predmet.ProtustrankaFormatedWithAdressOIB>
  <DomainObject.Predmet.ProtustrankaWithAdress>
    <izvorni_sadrzaj>DEMAT društvo s ograničenom odgovornošću za proizvodnju i usluge, Novaki Ivana Kukuljevića Sakcinskog 8, 33520 Novaki</izvorni_sadrzaj>
    <derivirana_varijabla naziv="DomainObject.Predmet.ProtustrankaWithAdress_1">DEMAT društvo s ograničenom odgovornošću za proizvodnju i usluge, Novaki Ivana Kukuljevića Sakcinskog 8, 33520 Novaki</derivirana_varijabla>
  </DomainObject.Predmet.ProtustrankaWithAdress>
  <DomainObject.Predmet.ProtustrankaWithAdressOIB>
    <izvorni_sadrzaj>DEMAT društvo s ograničenom odgovornošću za proizvodnju i usluge, Novaki, OIB 23057942160, Ivana Kukuljevića Sakcinskog 8, 33520 Novaki</izvorni_sadrzaj>
    <derivirana_varijabla naziv="DomainObject.Predmet.ProtustrankaWithAdressOIB_1">DEMAT društvo s ograničenom odgovornošću za proizvodnju i usluge, Novaki, OIB 23057942160, Ivana Kukuljevića Sakcinskog 8, 33520 Novaki</derivirana_varijabla>
  </DomainObject.Predmet.ProtustrankaWithAdressOIB>
  <DomainObject.Predmet.ProtustrankaNazivFormated>
    <izvorni_sadrzaj>DEMAT društvo s ograničenom odgovornošću za proizvodnju i usluge, Novaki</izvorni_sadrzaj>
    <derivirana_varijabla naziv="DomainObject.Predmet.ProtustrankaNazivFormated_1">DEMAT društvo s ograničenom odgovornošću za proizvodnju i usluge, Novaki</derivirana_varijabla>
  </DomainObject.Predmet.ProtustrankaNazivFormated>
  <DomainObject.Predmet.ProtustrankaNazivFormatedOIB>
    <izvorni_sadrzaj>DEMAT društvo s ograničenom odgovornošću za proizvodnju i usluge, Novaki, OIB 23057942160</izvorni_sadrzaj>
    <derivirana_varijabla naziv="DomainObject.Predmet.ProtustrankaNazivFormatedOIB_1">DEMAT društvo s ograničenom odgovornošću za proizvodnju i usluge, Novaki, OIB 23057942160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Nagodbeno vijeće: ZG03, Zagreb</izvorni_sadrzaj>
    <derivirana_varijabla naziv="DomainObject.Predmet.StrankaFormated_1">  FINA, Regionalni centar, Nagodbeno vijeće: ZG03, Zagreb</derivirana_varijabla>
  </DomainObject.Predmet.StrankaFormated>
  <DomainObject.Predmet.StrankaFormatedOIB>
    <izvorni_sadrzaj>  FINA, Regionalni centar, Nagodbeno vijeće: ZG03, Zagreb, OIB 85821130368</izvorni_sadrzaj>
    <derivirana_varijabla naziv="DomainObject.Predmet.StrankaFormatedOIB_1">  FINA, Regionalni centar, Nagodbeno vijeće: ZG03, Zagreb, OIB 85821130368</derivirana_varijabla>
  </DomainObject.Predmet.StrankaFormatedOIB>
  <DomainObject.Predmet.StrankaFormatedWithAdress>
    <izvorni_sadrzaj> FINA, Regionalni centar, Nagodbeno vijeće: ZG03, Zagreb, Ilica 307, 10000 Zagreb</izvorni_sadrzaj>
    <derivirana_varijabla naziv="DomainObject.Predmet.StrankaFormatedWithAdress_1"> FINA, Regionalni centar, Nagodbeno vijeće: ZG03, Zagreb, Ilica 307, 10000 Zagreb</derivirana_varijabla>
  </DomainObject.Predmet.StrankaFormatedWithAdress>
  <DomainObject.Predmet.StrankaFormatedWithAdressOIB>
    <izvorni_sadrzaj> FINA, Regionalni centar, Nagodbeno vijeće: ZG03, Zagreb, OIB 85821130368, Ilica 307, 10000 Zagreb</izvorni_sadrzaj>
    <derivirana_varijabla naziv="DomainObject.Predmet.StrankaFormatedWithAdressOIB_1"> FINA, Regionalni centar, Nagodbeno vijeće: ZG03, Zagreb, OIB 85821130368, Ilica 307, 10000 Zagreb</derivirana_varijabla>
  </DomainObject.Predmet.StrankaFormatedWithAdressOIB>
  <DomainObject.Predmet.StrankaWithAdress>
    <izvorni_sadrzaj>FINA, Regionalni centar, Nagodbeno vijeće: ZG03, Zagreb Ilica 307,10000 Zagreb</izvorni_sadrzaj>
    <derivirana_varijabla naziv="DomainObject.Predmet.StrankaWithAdress_1">FINA, Regionalni centar, Nagodbeno vijeće: ZG03, Zagreb Ilica 307,10000 Zagreb</derivirana_varijabla>
  </DomainObject.Predmet.StrankaWithAdress>
  <DomainObject.Predmet.StrankaWithAdressOIB>
    <izvorni_sadrzaj>FINA, Regionalni centar, Nagodbeno vijeće: ZG03, Zagreb, OIB 85821130368, Ilica 307,10000 Zagreb</izvorni_sadrzaj>
    <derivirana_varijabla naziv="DomainObject.Predmet.StrankaWithAdressOIB_1">FINA, Regionalni centar, Nagodbeno vijeće: ZG03, Zagreb, OIB 85821130368, Ilica 307,10000 Zagreb</derivirana_varijabla>
  </DomainObject.Predmet.StrankaWithAdressOIB>
  <DomainObject.Predmet.StrankaNazivFormated>
    <izvorni_sadrzaj>FINA, Regionalni centar, Nagodbeno vijeće: ZG03, Zagreb</izvorni_sadrzaj>
    <derivirana_varijabla naziv="DomainObject.Predmet.StrankaNazivFormated_1">FINA, Regionalni centar, Nagodbeno vijeće: ZG03, Zagreb</derivirana_varijabla>
  </DomainObject.Predmet.StrankaNazivFormated>
  <DomainObject.Predmet.StrankaNazivFormatedOIB>
    <izvorni_sadrzaj>FINA, Regionalni centar, Nagodbeno vijeće: ZG03, Zagreb, OIB 85821130368</izvorni_sadrzaj>
    <derivirana_varijabla naziv="DomainObject.Predmet.StrankaNazivFormatedOIB_1">FINA, Regionalni centar, Nagodbeno vijeće: ZG03,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Regionalni centar, Nagodbeno vijeće: ZG03, Zagreb</item>
    </izvorni_sadrzaj>
    <derivirana_varijabla naziv="DomainObject.Predmet.StrankaListFormated_1">
      <item>FINA, Regionalni centar, Nagodbeno vijeće: ZG03, Zagreb</item>
    </derivirana_varijabla>
  </DomainObject.Predmet.StrankaListFormated>
  <DomainObject.Predmet.StrankaListFormatedOIB>
    <izvorni_sadrzaj>
      <item>FINA, Regionalni centar, Nagodbeno vijeće: ZG03, Zagreb, OIB 85821130368</item>
    </izvorni_sadrzaj>
    <derivirana_varijabla naziv="DomainObject.Predmet.StrankaListFormatedOIB_1">
      <item>FINA, Regionalni centar, Nagodbeno vijeće: ZG03, Zagreb, OIB 85821130368</item>
    </derivirana_varijabla>
  </DomainObject.Predmet.StrankaListFormatedOIB>
  <DomainObject.Predmet.StrankaListFormatedWithAdress>
    <izvorni_sadrzaj>
      <item>FINA, Regionalni centar, Nagodbeno vijeće: ZG03, Zagreb, Ilica 307, 10000 Zagreb</item>
    </izvorni_sadrzaj>
    <derivirana_varijabla naziv="DomainObject.Predmet.StrankaListFormatedWithAdress_1">
      <item>FINA, Regionalni centar, Nagodbeno vijeće: ZG03, Zagreb, Ilica 307, 10000 Zagreb</item>
    </derivirana_varijabla>
  </DomainObject.Predmet.StrankaListFormatedWithAdress>
  <DomainObject.Predmet.StrankaListFormatedWithAdressOIB>
    <izvorni_sadrzaj>
      <item>FINA, Regionalni centar, Nagodbeno vijeće: ZG03, Zagreb, OIB 85821130368, Ilica 307, 10000 Zagreb</item>
    </izvorni_sadrzaj>
    <derivirana_varijabla naziv="DomainObject.Predmet.StrankaListFormatedWithAdressOIB_1">
      <item>FINA, Regionalni centar, Nagodbeno vijeće: ZG03, Zagreb, OIB 85821130368, Ilica 307, 10000 Zagreb</item>
    </derivirana_varijabla>
  </DomainObject.Predmet.StrankaListFormatedWithAdressOIB>
  <DomainObject.Predmet.StrankaListNazivFormated>
    <izvorni_sadrzaj>
      <item>FINA, Regionalni centar, Nagodbeno vijeće: ZG03, Zagreb</item>
    </izvorni_sadrzaj>
    <derivirana_varijabla naziv="DomainObject.Predmet.StrankaListNazivFormated_1">
      <item>FINA, Regionalni centar, Nagodbeno vijeće: ZG03, Zagreb</item>
    </derivirana_varijabla>
  </DomainObject.Predmet.StrankaListNazivFormated>
  <DomainObject.Predmet.StrankaListNazivFormatedOIB>
    <izvorni_sadrzaj>
      <item>FINA, Regionalni centar, Nagodbeno vijeće: ZG03, Zagreb, OIB 85821130368</item>
    </izvorni_sadrzaj>
    <derivirana_varijabla naziv="DomainObject.Predmet.StrankaListNazivFormatedOIB_1">
      <item>FINA, Regionalni centar, Nagodbeno vijeće: ZG03, Zagreb, OIB 85821130368</item>
    </derivirana_varijabla>
  </DomainObject.Predmet.StrankaListNazivFormatedOIB>
  <DomainObject.Predmet.ProtuStrankaListFormated>
    <izvorni_sadrzaj>
      <item>DEMAT društvo s ograničenom odgovornošću za proizvodnju i usluge, Novaki</item>
    </izvorni_sadrzaj>
    <derivirana_varijabla naziv="DomainObject.Predmet.ProtuStrankaListFormated_1">
      <item>DEMAT društvo s ograničenom odgovornošću za proizvodnju i usluge, Novaki</item>
    </derivirana_varijabla>
  </DomainObject.Predmet.ProtuStrankaListFormated>
  <DomainObject.Predmet.ProtuStrankaListFormatedOIB>
    <izvorni_sadrzaj>
      <item>DEMAT društvo s ograničenom odgovornošću za proizvodnju i usluge, Novaki, OIB 23057942160</item>
    </izvorni_sadrzaj>
    <derivirana_varijabla naziv="DomainObject.Predmet.ProtuStrankaListFormatedOIB_1">
      <item>DEMAT društvo s ograničenom odgovornošću za proizvodnju i usluge, Novaki, OIB 23057942160</item>
    </derivirana_varijabla>
  </DomainObject.Predmet.ProtuStrankaListFormatedOIB>
  <DomainObject.Predmet.ProtuStrankaListFormatedWithAdress>
    <izvorni_sadrzaj>
      <item>DEMAT društvo s ograničenom odgovornošću za proizvodnju i usluge, Novaki, Ivana Kukuljevića Sakcinskog 8, 33520 Novaki</item>
    </izvorni_sadrzaj>
    <derivirana_varijabla naziv="DomainObject.Predmet.ProtuStrankaListFormatedWithAdress_1">
      <item>DEMAT društvo s ograničenom odgovornošću za proizvodnju i usluge, Novaki, Ivana Kukuljevića Sakcinskog 8, 33520 Novaki</item>
    </derivirana_varijabla>
  </DomainObject.Predmet.ProtuStrankaListFormatedWithAdress>
  <DomainObject.Predmet.ProtuStrankaListFormatedWithAdressOIB>
    <izvorni_sadrzaj>
      <item>DEMAT društvo s ograničenom odgovornošću za proizvodnju i usluge, Novaki, OIB 23057942160, Ivana Kukuljevića Sakcinskog 8, 33520 Novaki</item>
    </izvorni_sadrzaj>
    <derivirana_varijabla naziv="DomainObject.Predmet.ProtuStrankaListFormatedWithAdressOIB_1">
      <item>DEMAT društvo s ograničenom odgovornošću za proizvodnju i usluge, Novaki, OIB 23057942160, Ivana Kukuljevića Sakcinskog 8, 33520 Novaki</item>
    </derivirana_varijabla>
  </DomainObject.Predmet.ProtuStrankaListFormatedWithAdressOIB>
  <DomainObject.Predmet.ProtuStrankaListNazivFormated>
    <izvorni_sadrzaj>
      <item>DEMAT društvo s ograničenom odgovornošću za proizvodnju i usluge, Novaki</item>
    </izvorni_sadrzaj>
    <derivirana_varijabla naziv="DomainObject.Predmet.ProtuStrankaListNazivFormated_1">
      <item>DEMAT društvo s ograničenom odgovornošću za proizvodnju i usluge, Novaki</item>
    </derivirana_varijabla>
  </DomainObject.Predmet.ProtuStrankaListNazivFormated>
  <DomainObject.Predmet.ProtuStrankaListNazivFormatedOIB>
    <izvorni_sadrzaj>
      <item>DEMAT društvo s ograničenom odgovornošću za proizvodnju i usluge, Novaki, OIB 23057942160</item>
    </izvorni_sadrzaj>
    <derivirana_varijabla naziv="DomainObject.Predmet.ProtuStrankaListNazivFormatedOIB_1">
      <item>DEMAT društvo s ograničenom odgovornošću za proizvodnju i usluge, Novaki, OIB 23057942160</item>
    </derivirana_varijabla>
  </DomainObject.Predmet.ProtuStrankaListNazivFormatedOIB>
  <DomainObject.Predmet.OstaliListFormated>
    <izvorni_sadrzaj>
      <item>Štefan Rola</item>
    </izvorni_sadrzaj>
    <derivirana_varijabla naziv="DomainObject.Predmet.OstaliListFormated_1">
      <item>Štefan Rola</item>
    </derivirana_varijabla>
  </DomainObject.Predmet.OstaliListFormated>
  <DomainObject.Predmet.OstaliListFormatedOIB>
    <izvorni_sadrzaj>
      <item>Štefan Rola, OIB 26698048809</item>
    </izvorni_sadrzaj>
    <derivirana_varijabla naziv="DomainObject.Predmet.OstaliListFormatedOIB_1">
      <item>Štefan Rola, OIB 26698048809</item>
    </derivirana_varijabla>
  </DomainObject.Predmet.OstaliListFormatedOIB>
  <DomainObject.Predmet.OstaliListFormatedWithAdress>
    <izvorni_sadrzaj>
      <item>Štefan Rola</item>
    </izvorni_sadrzaj>
    <derivirana_varijabla naziv="DomainObject.Predmet.OstaliListFormatedWithAdress_1">
      <item>Štefan Rola</item>
    </derivirana_varijabla>
  </DomainObject.Predmet.OstaliListFormatedWithAdress>
  <DomainObject.Predmet.OstaliListFormatedWithAdressOIB>
    <izvorni_sadrzaj>
      <item>Štefan Rola, OIB 26698048809</item>
    </izvorni_sadrzaj>
    <derivirana_varijabla naziv="DomainObject.Predmet.OstaliListFormatedWithAdressOIB_1">
      <item>Štefan Rola, OIB 26698048809</item>
    </derivirana_varijabla>
  </DomainObject.Predmet.OstaliListFormatedWithAdressOIB>
  <DomainObject.Predmet.OstaliListNazivFormated>
    <izvorni_sadrzaj>
      <item>Štefan Rola</item>
    </izvorni_sadrzaj>
    <derivirana_varijabla naziv="DomainObject.Predmet.OstaliListNazivFormated_1">
      <item>Štefan Rola</item>
    </derivirana_varijabla>
  </DomainObject.Predmet.OstaliListNazivFormated>
  <DomainObject.Predmet.OstaliListNazivFormatedOIB>
    <izvorni_sadrzaj>
      <item>Štefan Rola, OIB 26698048809</item>
    </izvorni_sadrzaj>
    <derivirana_varijabla naziv="DomainObject.Predmet.OstaliListNazivFormatedOIB_1">
      <item>Štefan Rola, OIB 26698048809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>St-409/2015-14</izvorni_sadrzaj>
    <derivirana_varijabla naziv="DomainObject.PoslovniBrojDokumenta_1">St-409/2015-14</derivirana_varijabla>
  </DomainObject.PoslovniBrojDokumenta>
  <DomainObject.Predmet.StrankaIDrugi>
    <izvorni_sadrzaj>FINA, Regionalni centar, Nagodbeno vijeće: ZG03, Zagreb</izvorni_sadrzaj>
    <derivirana_varijabla naziv="DomainObject.Predmet.StrankaIDrugi_1">FINA, Regionalni centar, Nagodbeno vijeće: ZG03, Zagreb</derivirana_varijabla>
  </DomainObject.Predmet.StrankaIDrugi>
  <DomainObject.Predmet.ProtustrankaIDrugi>
    <izvorni_sadrzaj>DEMAT društvo s ograničenom odgovornošću za proizvodnju i usluge, Novaki</izvorni_sadrzaj>
    <derivirana_varijabla naziv="DomainObject.Predmet.ProtustrankaIDrugi_1">DEMAT društvo s ograničenom odgovornošću za proizvodnju i usluge, Novaki</derivirana_varijabla>
  </DomainObject.Predmet.ProtustrankaIDrugi>
  <DomainObject.Predmet.StrankaIDrugiAdressOIB>
    <izvorni_sadrzaj>FINA, Regionalni centar, Nagodbeno vijeće: ZG03, Zagreb, OIB 85821130368, Ilica 307, 10000 Zagreb</izvorni_sadrzaj>
    <derivirana_varijabla naziv="DomainObject.Predmet.StrankaIDrugiAdressOIB_1">FINA, Regionalni centar, Nagodbeno vijeće: ZG03, Zagreb, OIB 85821130368, Ilica 307, 10000 Zagreb</derivirana_varijabla>
  </DomainObject.Predmet.StrankaIDrugiAdressOIB>
  <DomainObject.Predmet.ProtustrankaIDrugiAdressOIB>
    <izvorni_sadrzaj>DEMAT društvo s ograničenom odgovornošću za proizvodnju i usluge, Novaki, OIB 23057942160, Ivana Kukuljevića Sakcinskog 8, 33520 Novaki</izvorni_sadrzaj>
    <derivirana_varijabla naziv="DomainObject.Predmet.ProtustrankaIDrugiAdressOIB_1">DEMAT društvo s ograničenom odgovornošću za proizvodnju i usluge, Novaki, OIB 23057942160, Ivana Kukuljevića Sakcinskog 8, 33520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lipnja 2016.</izvorni_sadrzaj>
    <derivirana_varijabla naziv="DomainObject.Predmet.OdlukaRjesenje.DatumDonosenjaOdluke_1">10.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St-409/2015-12</izvorni_sadrzaj>
    <derivirana_varijabla naziv="DomainObject.Predmet.OdlukaRjesenje.Oznaka_1">St-409/2015-12</derivirana_varijabla>
  </DomainObject.Predmet.OdlukaRjesenje.Oznaka>
  <DomainObject.Predmet.SudioniciListNaziv>
    <izvorni_sadrzaj>
      <item>FINA, Regionalni centar, Nagodbeno vijeće: ZG03, Zagreb</item>
      <item>DEMAT društvo s ograničenom odgovornošću za proizvodnju i usluge, Novaki</item>
      <item>Štefan Rola</item>
    </izvorni_sadrzaj>
    <derivirana_varijabla naziv="DomainObject.Predmet.SudioniciListNaziv_1">
      <item>FINA, Regionalni centar, Nagodbeno vijeće: ZG03, Zagreb</item>
      <item>DEMAT društvo s ograničenom odgovornošću za proizvodnju i usluge, Novaki</item>
      <item>Štefan Rola</item>
    </derivirana_varijabla>
  </DomainObject.Predmet.SudioniciListNaziv>
  <DomainObject.Predmet.SudioniciListAdressOIB>
    <izvorni_sadrzaj>
      <item>FINA, Regionalni centar, Nagodbeno vijeće: ZG03, Zagreb, OIB 85821130368, Ilica 307,10000 Zagreb</item>
      <item>DEMAT društvo s ograničenom odgovornošću za proizvodnju i usluge, Novaki, OIB 23057942160, Ivana Kukuljevića Sakcinskog 8,33520 Novaki</item>
      <item>Štefan Rola, OIB 26698048809</item>
    </izvorni_sadrzaj>
    <derivirana_varijabla naziv="DomainObject.Predmet.SudioniciListAdressOIB_1">
      <item>FINA, Regionalni centar, Nagodbeno vijeće: ZG03, Zagreb, OIB 85821130368, Ilica 307,10000 Zagreb</item>
      <item>DEMAT društvo s ograničenom odgovornošću za proizvodnju i usluge, Novaki, OIB 23057942160, Ivana Kukuljevića Sakcinskog 8,33520 Novaki</item>
      <item>Štefan Rola, OIB 26698048809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8F066-1A69-4F39-817B-19D0797B8A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2331</properties:Characters>
  <properties:Lines>60</properties:Lines>
  <properties:Paragraphs>28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2016-07-04T07:18:00Z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St-409/2015-14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