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dccf" w14:paraId="129dccf" w:rsidRDefault="009D511C" w:rsidP="009D511C" w:rsidR="009D511C">
      <w:pPr>
        <w:pStyle w:val="Naslov1"/>
        <w:ind w:right="-51"/>
        <w15:collapsed w:val="false"/>
      </w:pPr>
      <w:r>
        <w:t xml:space="preserve">                REPUBLIKA HRVATSKA</w:t>
      </w:r>
    </w:p>
    <w:p w:rsidRDefault="009D511C" w:rsidP="009D511C" w:rsidR="009D511C">
      <w:pPr>
        <w:pStyle w:val="Naslov1"/>
        <w:ind w:right="-51"/>
      </w:pPr>
      <w:r>
        <w:t>OPĆINSKI GRAĐANSKI SUD U ZAGREBU</w:t>
      </w:r>
    </w:p>
    <w:p w:rsidRDefault="009D511C" w:rsidP="009D511C" w:rsidR="009D511C">
      <w:pPr>
        <w:pStyle w:val="Naslov1"/>
        <w:ind w:right="-51"/>
      </w:pPr>
      <w:r>
        <w:t xml:space="preserve">  10000 ZAGREB –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9D511C" w:rsidP="009D511C" w:rsidR="009D511C">
      <w:pPr>
        <w:ind w:right="-51"/>
        <w:rPr>
          <w:b/>
        </w:rPr>
      </w:pPr>
      <w:r>
        <w:t xml:space="preserve">                  </w:t>
      </w:r>
      <w:proofErr w:type="spellStart"/>
      <w:r>
        <w:rPr>
          <w:b/>
        </w:rPr>
        <w:t>Poštanski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pretinac</w:t>
      </w:r>
      <w:proofErr w:type="spellEnd"/>
      <w:r>
        <w:rPr>
          <w:b/>
        </w:rPr>
        <w:t xml:space="preserve"> 303</w:t>
      </w:r>
    </w:p>
    <w:p w:rsidRDefault="009D511C" w:rsidP="009D511C" w:rsidR="009D511C">
      <w:pPr>
        <w:pStyle w:val="Naslov6"/>
        <w:framePr w:y="500" w:x="2450" w:hAnchor="page" w:wrap="auto"/>
        <w:rPr>
          <w:b/>
          <w:sz w:val="28"/>
          <w:lang w:val="hr-HR"/>
        </w:rPr>
      </w:pPr>
    </w:p>
    <w:p w:rsidRDefault="009D511C" w:rsidP="009D511C" w:rsidR="009D511C" w:rsidRPr="009D511C">
      <w:pPr>
        <w:framePr w:y="412" w:x="2281" w:vAnchor="text" w:hAnchor="page" w:wrap="around" w:hSpace="180" w:h="961" w:w="1921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  <w:rPr>
          <w:b/>
          <w:lang w:val="hr-HR"/>
        </w:rPr>
      </w:pPr>
      <w:r w:rsidRPr="009D511C">
        <w:rPr>
          <w:b/>
        </w:rPr>
        <w:t xml:space="preserve">25. </w:t>
      </w:r>
      <w:proofErr w:type="spellStart"/>
      <w:proofErr w:type="gramStart"/>
      <w:r w:rsidRPr="009D511C">
        <w:rPr>
          <w:b/>
        </w:rPr>
        <w:t>travnja</w:t>
      </w:r>
      <w:proofErr w:type="spellEnd"/>
      <w:proofErr w:type="gramEnd"/>
      <w:r w:rsidRPr="009D511C">
        <w:rPr>
          <w:b/>
        </w:rPr>
        <w:t xml:space="preserve"> 2017.</w:t>
      </w:r>
    </w:p>
    <w:p w:rsidRDefault="009D511C" w:rsidP="009D511C" w:rsidR="009D511C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                  </w:t>
      </w:r>
      <w:proofErr w:type="spellStart"/>
      <w:r>
        <w:t>Broj</w:t>
      </w:r>
      <w:proofErr w:type="spellEnd"/>
      <w:r>
        <w:t>: 40-Sp-30/16</w:t>
      </w:r>
    </w:p>
    <w:p w:rsidRDefault="009D511C" w:rsidP="009D511C" w:rsidR="009D511C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proofErr w:type="spellStart"/>
      <w:r>
        <w:t>Pravna</w:t>
      </w:r>
      <w:proofErr w:type="spellEnd"/>
      <w:r>
        <w:t xml:space="preserve"> </w:t>
      </w:r>
      <w:proofErr w:type="spellStart"/>
      <w:r>
        <w:t>stvar</w:t>
      </w:r>
      <w:proofErr w:type="spellEnd"/>
    </w:p>
    <w:p w:rsidRDefault="009D511C" w:rsidP="009D511C" w:rsidR="009D511C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9D511C" w:rsidP="009D511C" w:rsidR="009D511C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proofErr w:type="spellStart"/>
      <w:r>
        <w:t>Potrošač</w:t>
      </w:r>
      <w:proofErr w:type="spellEnd"/>
      <w:r>
        <w:t xml:space="preserve">: </w:t>
      </w:r>
      <w:proofErr w:type="spellStart"/>
      <w:r>
        <w:t>Vesna</w:t>
      </w:r>
      <w:proofErr w:type="spellEnd"/>
      <w:r>
        <w:t xml:space="preserve"> </w:t>
      </w:r>
      <w:proofErr w:type="spellStart"/>
      <w:r>
        <w:t>Pažin</w:t>
      </w:r>
      <w:proofErr w:type="spellEnd"/>
    </w:p>
    <w:p w:rsidRDefault="009D511C" w:rsidP="009D511C" w:rsidR="009D511C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 </w:t>
      </w:r>
    </w:p>
    <w:p w:rsidRDefault="009D511C" w:rsidP="009D511C" w:rsidR="009D511C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proofErr w:type="spellStart"/>
      <w:r>
        <w:t>Radi</w:t>
      </w:r>
      <w:proofErr w:type="spellEnd"/>
      <w:r>
        <w:t xml:space="preserve">:  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                     </w:t>
      </w:r>
    </w:p>
    <w:p w:rsidRDefault="009D511C" w:rsidP="009D511C" w:rsidR="009D511C"/>
    <w:p w:rsidRDefault="009D511C" w:rsidP="009D511C" w:rsidR="009D511C"/>
    <w:p w:rsidRDefault="009D511C" w:rsidP="009D511C" w:rsidR="009D511C"/>
    <w:p w:rsidRDefault="009D511C" w:rsidP="009D511C" w:rsidR="009D511C">
      <w:pPr>
        <w:pStyle w:val="Naslov5"/>
        <w:tabs>
          <w:tab w:pos="3045" w:val="left"/>
        </w:tabs>
        <w:rPr>
          <w:sz w:val="32"/>
        </w:rPr>
      </w:pPr>
    </w:p>
    <w:p w:rsidRDefault="009D511C" w:rsidP="009D511C" w:rsidR="009D511C">
      <w:pPr>
        <w:pStyle w:val="Naslov5"/>
        <w:jc w:val="center"/>
        <w:rPr>
          <w:sz w:val="32"/>
        </w:rPr>
      </w:pPr>
    </w:p>
    <w:p w:rsidRDefault="009D511C" w:rsidP="009D511C" w:rsidR="009D511C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9D511C" w:rsidP="009D511C" w:rsidR="009D511C">
      <w:pPr>
        <w:jc w:val="center"/>
        <w:rPr>
          <w:b/>
        </w:rPr>
      </w:pPr>
    </w:p>
    <w:p w:rsidRDefault="009D511C" w:rsidP="009D511C" w:rsidR="009D511C">
      <w:pPr>
        <w:rPr>
          <w:b/>
        </w:rPr>
      </w:pPr>
      <w:r>
        <w:rPr>
          <w:b/>
        </w:rPr>
        <w:t xml:space="preserve">                     </w:t>
      </w:r>
      <w:proofErr w:type="spellStart"/>
      <w:proofErr w:type="gramStart"/>
      <w:r>
        <w:rPr>
          <w:b/>
        </w:rPr>
        <w:t>za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davanje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izjave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ustupu</w:t>
      </w:r>
      <w:proofErr w:type="spellEnd"/>
      <w:r>
        <w:rPr>
          <w:b/>
        </w:rPr>
        <w:t xml:space="preserve"> u </w:t>
      </w:r>
      <w:proofErr w:type="spellStart"/>
      <w:r>
        <w:rPr>
          <w:b/>
        </w:rPr>
        <w:t>smislu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čl</w:t>
      </w:r>
      <w:proofErr w:type="spellEnd"/>
      <w:r>
        <w:rPr>
          <w:b/>
        </w:rPr>
        <w:t xml:space="preserve">. 71.  </w:t>
      </w:r>
      <w:proofErr w:type="spellStart"/>
      <w:r>
        <w:rPr>
          <w:b/>
        </w:rPr>
        <w:t>st.</w:t>
      </w:r>
      <w:proofErr w:type="spellEnd"/>
      <w:r>
        <w:rPr>
          <w:b/>
        </w:rPr>
        <w:t xml:space="preserve"> 3. </w:t>
      </w:r>
      <w:proofErr w:type="spellStart"/>
      <w:r>
        <w:rPr>
          <w:b/>
        </w:rPr>
        <w:t>Zakona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stečaju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potrošača</w:t>
      </w:r>
      <w:proofErr w:type="spellEnd"/>
    </w:p>
    <w:p w:rsidRDefault="009D511C" w:rsidP="009D511C" w:rsidR="009D511C">
      <w:pPr>
        <w:jc w:val="center"/>
        <w:rPr>
          <w:b/>
        </w:rPr>
      </w:pPr>
    </w:p>
    <w:p w:rsidRDefault="009D511C" w:rsidP="009D511C" w:rsidR="009D511C">
      <w:pPr>
        <w:ind w:firstLine="708" w:right="-51"/>
        <w:jc w:val="both"/>
      </w:pPr>
    </w:p>
    <w:p w:rsidRDefault="009D511C" w:rsidP="009D511C" w:rsidR="009D511C">
      <w:pPr>
        <w:ind w:firstLine="708" w:right="-51"/>
        <w:jc w:val="center"/>
        <w:rPr>
          <w:b/>
        </w:rPr>
      </w:pPr>
      <w:r>
        <w:t>VESNA PAŽIN</w:t>
      </w:r>
    </w:p>
    <w:p w:rsidRDefault="009D511C" w:rsidP="009D511C" w:rsidR="009D511C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9D511C" w:rsidP="009D511C" w:rsidR="009D511C">
      <w:pPr>
        <w:ind w:right="-51"/>
        <w:jc w:val="both"/>
        <w:rPr>
          <w:b/>
        </w:rPr>
      </w:pPr>
    </w:p>
    <w:p w:rsidRDefault="009D511C" w:rsidP="009D511C" w:rsidR="009D511C">
      <w:pPr>
        <w:ind w:right="-51"/>
        <w:jc w:val="both"/>
      </w:pPr>
      <w:r>
        <w:t xml:space="preserve">     </w:t>
      </w:r>
      <w:proofErr w:type="spellStart"/>
      <w:r>
        <w:t>Pozivate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ročište</w:t>
      </w:r>
      <w:proofErr w:type="spellEnd"/>
      <w:r>
        <w:t xml:space="preserve"> u </w:t>
      </w:r>
      <w:proofErr w:type="spellStart"/>
      <w:r>
        <w:t>gornjoj</w:t>
      </w:r>
      <w:proofErr w:type="spellEnd"/>
      <w:r>
        <w:t xml:space="preserve">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stvari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b/>
        </w:rPr>
        <w:t xml:space="preserve">25. </w:t>
      </w:r>
      <w:proofErr w:type="spellStart"/>
      <w:r>
        <w:rPr>
          <w:b/>
        </w:rPr>
        <w:t>travnja</w:t>
      </w:r>
      <w:proofErr w:type="spellEnd"/>
      <w:r>
        <w:rPr>
          <w:b/>
        </w:rPr>
        <w:t xml:space="preserve"> </w:t>
      </w:r>
      <w:bookmarkStart w:name="_GoBack" w:id="0"/>
      <w:bookmarkEnd w:id="0"/>
      <w:r>
        <w:rPr>
          <w:b/>
        </w:rPr>
        <w:t xml:space="preserve">2017. u 09,00 </w:t>
      </w:r>
      <w:r>
        <w:t xml:space="preserve">sati, u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,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84, soba </w:t>
      </w:r>
      <w:proofErr w:type="spellStart"/>
      <w:r>
        <w:t>broj</w:t>
      </w:r>
      <w:proofErr w:type="spellEnd"/>
      <w:r>
        <w:t xml:space="preserve"> </w:t>
      </w:r>
      <w:r>
        <w:rPr>
          <w:b/>
        </w:rPr>
        <w:t>606/VI.</w:t>
      </w:r>
    </w:p>
    <w:p w:rsidRDefault="009D511C" w:rsidP="009D511C" w:rsidR="009D511C">
      <w:pPr>
        <w:ind w:right="-51"/>
        <w:jc w:val="both"/>
      </w:pPr>
      <w:r>
        <w:tab/>
      </w:r>
    </w:p>
    <w:p w:rsidRDefault="009D511C" w:rsidP="009D511C" w:rsidR="009D511C">
      <w:pPr>
        <w:ind w:right="-51"/>
        <w:jc w:val="both"/>
        <w:rPr>
          <w:b/>
        </w:rPr>
      </w:pPr>
      <w:r>
        <w:rPr>
          <w:b/>
        </w:rPr>
        <w:tab/>
      </w:r>
    </w:p>
    <w:p w:rsidRDefault="009D511C" w:rsidP="009D511C" w:rsidR="009D511C">
      <w:pPr>
        <w:spacing w:before="240"/>
        <w:ind w:right="-51"/>
        <w:jc w:val="center"/>
      </w:pPr>
      <w:r>
        <w:t xml:space="preserve"> </w:t>
      </w:r>
      <w:proofErr w:type="spellStart"/>
      <w:proofErr w:type="gramStart"/>
      <w:r>
        <w:t>Zagrebu</w:t>
      </w:r>
      <w:proofErr w:type="spellEnd"/>
      <w:r>
        <w:t xml:space="preserve">, </w:t>
      </w:r>
      <w:r>
        <w:t>03.</w:t>
      </w:r>
      <w:proofErr w:type="gramEnd"/>
      <w:r>
        <w:t xml:space="preserve"> </w:t>
      </w:r>
      <w:proofErr w:type="spellStart"/>
      <w:proofErr w:type="gramStart"/>
      <w:r>
        <w:t>travnja</w:t>
      </w:r>
      <w:proofErr w:type="spellEnd"/>
      <w:proofErr w:type="gramEnd"/>
      <w:r>
        <w:t xml:space="preserve"> 2017. </w:t>
      </w:r>
    </w:p>
    <w:p w:rsidRDefault="009D511C" w:rsidP="009D511C" w:rsidR="009D511C">
      <w:pPr>
        <w:ind w:right="-51"/>
      </w:pPr>
    </w:p>
    <w:p w:rsidRDefault="009D511C" w:rsidP="009D511C" w:rsidR="009D511C">
      <w:pPr>
        <w:ind w:right="-51"/>
      </w:pPr>
    </w:p>
    <w:p w:rsidRDefault="009D511C" w:rsidP="009D511C" w:rsidR="009D511C">
      <w:pPr>
        <w:ind w:right="-51"/>
        <w:jc w:val="right"/>
      </w:pPr>
      <w:r>
        <w:tab/>
      </w:r>
      <w:r>
        <w:tab/>
      </w:r>
    </w:p>
    <w:p w:rsidRDefault="009D511C" w:rsidP="009D511C" w:rsidR="009D511C">
      <w:pPr>
        <w:ind w:firstLine="708" w:right="-51" w:left="6372"/>
        <w:jc w:val="center"/>
      </w:pPr>
      <w:r>
        <w:t xml:space="preserve"> </w:t>
      </w:r>
      <w:proofErr w:type="spellStart"/>
      <w:r>
        <w:t>Sudac</w:t>
      </w:r>
      <w:proofErr w:type="spellEnd"/>
      <w:r>
        <w:t xml:space="preserve">:  </w:t>
      </w:r>
    </w:p>
    <w:p w:rsidRDefault="009D511C" w:rsidP="009D511C" w:rsidR="009D511C">
      <w:pPr>
        <w:ind w:right="-51"/>
        <w:jc w:val="right"/>
      </w:pPr>
      <w:proofErr w:type="gramStart"/>
      <w:r>
        <w:t>Jasna Gažić Ferenčina, v. r.</w:t>
      </w:r>
      <w:proofErr w:type="gramEnd"/>
    </w:p>
    <w:p w:rsidRDefault="009D511C" w:rsidP="009D511C" w:rsidR="009D511C">
      <w:pPr>
        <w:ind w:right="-51"/>
        <w:jc w:val="right"/>
      </w:pPr>
    </w:p>
    <w:p w:rsidRDefault="009D511C" w:rsidP="009D511C" w:rsidR="009D511C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9D511C" w:rsidP="009D511C" w:rsidR="009D511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9D511C" w:rsidP="009D511C" w:rsidR="009D511C">
      <w:pPr>
        <w:pStyle w:val="Tijeloteksta"/>
        <w:ind w:firstLine="708" w:left="4248"/>
        <w:jc w:val="center"/>
      </w:pPr>
      <w:r>
        <w:t>Jelena Pavić</w:t>
      </w:r>
    </w:p>
    <w:p w:rsidRDefault="009D511C" w:rsidP="009D511C" w:rsidR="009D511C">
      <w:pPr>
        <w:jc w:val="right"/>
      </w:pPr>
      <w:r>
        <w:t xml:space="preserve"> </w:t>
      </w:r>
    </w:p>
    <w:p w:rsidRDefault="009D511C" w:rsidP="009D511C" w:rsidR="009D511C"/>
    <w:p w:rsidRDefault="008536B5" w:rsidP="009D511C" w:rsidR="008536B5" w:rsidRPr="009D511C"/>
    <w:sectPr w:rsidR="008536B5" w:rsidRPr="009D511C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05E1"/>
    <w:rsid w:val="00021F91"/>
    <w:rsid w:val="00032D4E"/>
    <w:rsid w:val="000572BF"/>
    <w:rsid w:val="000B58A3"/>
    <w:rsid w:val="001762DB"/>
    <w:rsid w:val="002C22DE"/>
    <w:rsid w:val="00325D7D"/>
    <w:rsid w:val="00350879"/>
    <w:rsid w:val="0035162B"/>
    <w:rsid w:val="003D532F"/>
    <w:rsid w:val="0041112B"/>
    <w:rsid w:val="004D119A"/>
    <w:rsid w:val="004D2EB5"/>
    <w:rsid w:val="0054169C"/>
    <w:rsid w:val="005B4994"/>
    <w:rsid w:val="00647AB0"/>
    <w:rsid w:val="00655720"/>
    <w:rsid w:val="006C5D9B"/>
    <w:rsid w:val="007650A8"/>
    <w:rsid w:val="008107A2"/>
    <w:rsid w:val="008536B5"/>
    <w:rsid w:val="00876F96"/>
    <w:rsid w:val="00891FC5"/>
    <w:rsid w:val="00897FC4"/>
    <w:rsid w:val="00943155"/>
    <w:rsid w:val="00961070"/>
    <w:rsid w:val="009D511C"/>
    <w:rsid w:val="009F05E1"/>
    <w:rsid w:val="00A10387"/>
    <w:rsid w:val="00AD6873"/>
    <w:rsid w:val="00B51A3D"/>
    <w:rsid w:val="00B7115E"/>
    <w:rsid w:val="00C64089"/>
    <w:rsid w:val="00CA14E6"/>
    <w:rsid w:val="00CB5745"/>
    <w:rsid w:val="00D3671C"/>
    <w:rsid w:val="00DC4C3C"/>
    <w:rsid w:val="00DF3F19"/>
    <w:rsid w:val="00EB6A43"/>
    <w:rsid w:val="00EC53CC"/>
    <w:rsid w:val="00EE6484"/>
    <w:rsid w:val="00EF3AD3"/>
    <w:rsid w:val="00F2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D511C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9D511C"/>
    <w:pPr>
      <w:keepNext/>
      <w:keepLines/>
      <w:spacing w:before="200"/>
      <w:outlineLvl w:val="4"/>
    </w:pPr>
    <w:rPr>
      <w:rFonts w:cstheme="majorBidi" w:eastAsiaTheme="majorEastAsia" w:hAnsiTheme="majorHAnsi" w:asciiTheme="majorHAnsi"/>
      <w:color w:themeShade="7F" w:themeColor="accent1" w:val="243F60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9D511C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1F9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DF3F19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1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51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1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1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1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3Char" w:type="character">
    <w:name w:val="Naslov 3 Char"/>
    <w:basedOn w:val="Zadanifontodlomka"/>
    <w:link w:val="Naslov3"/>
    <w:semiHidden/>
    <w:rsid w:val="009D511C"/>
    <w:rPr>
      <w:rFonts w:cstheme="majorBidi" w:eastAsiaTheme="majorEastAsia" w:hAnsiTheme="majorHAnsi" w:asciiTheme="majorHAnsi"/>
      <w:b/>
      <w:bCs/>
      <w:color w:themeColor="accent1" w:val="4F81BD"/>
      <w:sz w:val="24"/>
      <w:lang w:val="en-AU"/>
    </w:rPr>
  </w:style>
  <w:style w:customStyle="true" w:styleId="Naslov5Char" w:type="character">
    <w:name w:val="Naslov 5 Char"/>
    <w:basedOn w:val="Zadanifontodlomka"/>
    <w:link w:val="Naslov5"/>
    <w:semiHidden/>
    <w:rsid w:val="009D511C"/>
    <w:rPr>
      <w:rFonts w:cstheme="majorBidi" w:eastAsiaTheme="majorEastAsia" w:hAnsiTheme="majorHAnsi" w:asciiTheme="majorHAnsi"/>
      <w:color w:themeShade="7F" w:themeColor="accent1" w:val="243F60"/>
      <w:sz w:val="24"/>
      <w:lang w:val="en-AU"/>
    </w:rPr>
  </w:style>
  <w:style w:customStyle="true" w:styleId="Naslov6Char" w:type="character">
    <w:name w:val="Naslov 6 Char"/>
    <w:basedOn w:val="Zadanifontodlomka"/>
    <w:link w:val="Naslov6"/>
    <w:semiHidden/>
    <w:rsid w:val="009D511C"/>
    <w:rPr>
      <w:rFonts w:cstheme="majorBidi" w:eastAsiaTheme="majorEastAsia" w:hAnsiTheme="majorHAnsi" w:asciiTheme="majorHAnsi"/>
      <w:i/>
      <w:iCs/>
      <w:color w:themeShade="7F" w:themeColor="accent1" w:val="243F60"/>
      <w:sz w:val="24"/>
      <w:lang w:val="en-AU"/>
    </w:rPr>
  </w:style>
  <w:style w:customStyle="true" w:styleId="Naslov1Char" w:type="character">
    <w:name w:val="Naslov 1 Char"/>
    <w:basedOn w:val="Zadanifontodlomka"/>
    <w:link w:val="Naslov1"/>
    <w:rsid w:val="009D511C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9D511C"/>
    <w:pPr>
      <w:ind w:right="-51"/>
      <w:jc w:val="both"/>
    </w:pPr>
    <w:rPr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D51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9D511C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9D511C"/>
    <w:pPr>
      <w:keepNext/>
      <w:keepLines/>
      <w:spacing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9D511C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1F9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DF3F19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1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51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1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1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1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3Char" w:type="character">
    <w:name w:val="Naslov 3 Char"/>
    <w:basedOn w:val="Zadanifontodlomka"/>
    <w:link w:val="Naslov3"/>
    <w:semiHidden/>
    <w:rsid w:val="009D511C"/>
    <w:rPr>
      <w:rFonts w:asciiTheme="majorHAnsi" w:cstheme="majorBidi" w:eastAsiaTheme="majorEastAsia" w:hAnsiTheme="majorHAnsi"/>
      <w:b/>
      <w:bCs/>
      <w:color w:themeColor="accent1" w:val="4F81BD"/>
      <w:sz w:val="24"/>
      <w:lang w:val="en-AU"/>
    </w:rPr>
  </w:style>
  <w:style w:customStyle="1" w:styleId="Naslov5Char" w:type="character">
    <w:name w:val="Naslov 5 Char"/>
    <w:basedOn w:val="Zadanifontodlomka"/>
    <w:link w:val="Naslov5"/>
    <w:semiHidden/>
    <w:rsid w:val="009D511C"/>
    <w:rPr>
      <w:rFonts w:asciiTheme="majorHAnsi" w:cstheme="majorBidi" w:eastAsiaTheme="majorEastAsia" w:hAnsiTheme="majorHAnsi"/>
      <w:color w:themeColor="accent1" w:themeShade="7F" w:val="243F60"/>
      <w:sz w:val="24"/>
      <w:lang w:val="en-AU"/>
    </w:rPr>
  </w:style>
  <w:style w:customStyle="1" w:styleId="Naslov6Char" w:type="character">
    <w:name w:val="Naslov 6 Char"/>
    <w:basedOn w:val="Zadanifontodlomka"/>
    <w:link w:val="Naslov6"/>
    <w:semiHidden/>
    <w:rsid w:val="009D511C"/>
    <w:rPr>
      <w:rFonts w:asciiTheme="majorHAnsi" w:cstheme="majorBidi" w:eastAsiaTheme="majorEastAsia" w:hAnsiTheme="majorHAnsi"/>
      <w:i/>
      <w:iCs/>
      <w:color w:themeColor="accent1" w:themeShade="7F" w:val="243F60"/>
      <w:sz w:val="24"/>
      <w:lang w:val="en-AU"/>
    </w:rPr>
  </w:style>
  <w:style w:customStyle="1" w:styleId="Naslov1Char" w:type="character">
    <w:name w:val="Naslov 1 Char"/>
    <w:basedOn w:val="Zadanifontodlomka"/>
    <w:link w:val="Naslov1"/>
    <w:rsid w:val="009D511C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9D511C"/>
    <w:pPr>
      <w:ind w:right="-51"/>
      <w:jc w:val="both"/>
    </w:pPr>
    <w:rPr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D51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072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94</properties:Words>
  <properties:Characters>474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2016-12-22T08:35:00Z</dcterms:created>
  <dc:creator>opcinski sud zagreb</dc:creator>
  <cp:lastModifiedBy>Jelena Pavić</cp:lastModifiedBy>
  <cp:lastPrinted>2017-04-03T08:07:00Z</cp:lastPrinted>
  <dcterms:modified xmlns:xsi="http://www.w3.org/2001/XMLSchema-instance" xsi:type="dcterms:W3CDTF">2017-04-03T08:07:00Z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Vesna Pažin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