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da02" w14:paraId="f3bda0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D457A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St-71</w:t>
      </w:r>
      <w:r w:rsidR="002A09BE">
        <w:t>9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2833DB" w:rsidRPr="002833DB">
        <w:t xml:space="preserve"> ERASMUS d.o.o.</w:t>
      </w:r>
      <w:r w:rsidR="002833DB">
        <w:t xml:space="preserve"> </w:t>
      </w:r>
      <w:r w:rsidR="002A09BE">
        <w:t>OIB:</w:t>
      </w:r>
      <w:r w:rsidR="002833DB" w:rsidRPr="002833DB">
        <w:t xml:space="preserve"> 31167997184</w:t>
      </w:r>
      <w:r w:rsidR="002A09BE">
        <w:t>, MBS:</w:t>
      </w:r>
      <w:r w:rsidR="002833DB" w:rsidRPr="002833DB">
        <w:t xml:space="preserve"> 080245217</w:t>
      </w:r>
      <w:r w:rsidR="002A09BE">
        <w:t xml:space="preserve"> iz Zagreba, </w:t>
      </w:r>
      <w:r w:rsidR="00EB39FD">
        <w:t xml:space="preserve">Rakušina 4 </w:t>
      </w:r>
      <w:r w:rsidR="007C052C">
        <w:t xml:space="preserve">dana </w:t>
      </w:r>
      <w:r w:rsidR="00EB39FD">
        <w:t xml:space="preserve">22. travnja </w:t>
      </w:r>
      <w:r w:rsidR="00C92070">
        <w:t>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EB39FD" w:rsidRPr="00EB39FD">
        <w:t xml:space="preserve">ERASMUS d.o.o. OIB: 31167997184, MBS: 080245217 iz Zagreba, Rakušina 4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EB39F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EB39FD">
        <w:t xml:space="preserve"> </w:t>
      </w:r>
      <w:r w:rsidR="00EB39FD" w:rsidRPr="00EB39FD">
        <w:t>ERASMUS d.o.o. OIB: 31167997184, MBS: 080245217 iz Zagreba, Rakušina 4</w:t>
      </w:r>
      <w:r w:rsidR="004064A1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A09BE">
        <w:t xml:space="preserve">, </w:t>
      </w:r>
      <w:r w:rsidR="004064A1" w:rsidRPr="004064A1">
        <w:t>22. travnja 2016.godine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  <w:r w:rsidR="00790179">
        <w:t>, v.r.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90179" w:rsidP="00790179" w:rsidR="00790179">
      <w:pPr>
        <w:pStyle w:val="Bezproreda"/>
        <w:jc w:val="right"/>
      </w:pPr>
    </w:p>
    <w:p w:rsidRDefault="00790179" w:rsidP="00790179" w:rsidR="00790179">
      <w:pPr>
        <w:pStyle w:val="Bezproreda"/>
        <w:jc w:val="right"/>
      </w:pPr>
    </w:p>
    <w:p w:rsidRDefault="00790179" w:rsidP="00790179" w:rsidR="00790179">
      <w:pPr>
        <w:pStyle w:val="Bezproreda"/>
        <w:jc w:val="right"/>
      </w:pPr>
    </w:p>
    <w:p w:rsidRDefault="00790179" w:rsidP="00790179" w:rsidR="00790179">
      <w:pPr>
        <w:pStyle w:val="Bezproreda"/>
        <w:jc w:val="right"/>
      </w:pPr>
    </w:p>
    <w:p w:rsidRDefault="00790179" w:rsidP="00790179" w:rsidR="00790179">
      <w:pPr>
        <w:pStyle w:val="Bezproreda"/>
        <w:jc w:val="right"/>
      </w:pPr>
    </w:p>
    <w:p w:rsidRDefault="00790179" w:rsidP="00790179" w:rsidR="00790179">
      <w:pPr>
        <w:pStyle w:val="Bezproreda"/>
        <w:jc w:val="right"/>
      </w:pPr>
    </w:p>
    <w:p w:rsidRDefault="00790179" w:rsidP="00790179" w:rsidR="00790179">
      <w:pPr>
        <w:pStyle w:val="Bezproreda"/>
        <w:jc w:val="right"/>
      </w:pPr>
    </w:p>
    <w:p w:rsidRDefault="00790179" w:rsidP="00790179" w:rsidR="00790179">
      <w:pPr>
        <w:pStyle w:val="Bezproreda"/>
        <w:jc w:val="right"/>
      </w:pPr>
      <w:r w:rsidRPr="00D70F2B">
        <w:t>Za točnost otpravka-</w:t>
      </w:r>
    </w:p>
    <w:p w:rsidRDefault="00790179" w:rsidP="00790179" w:rsidR="00790179" w:rsidRPr="00D70F2B">
      <w:pPr>
        <w:pStyle w:val="Bezproreda"/>
        <w:jc w:val="right"/>
      </w:pPr>
      <w:r w:rsidRPr="00D70F2B">
        <w:t>ovlašteni službenik</w:t>
      </w:r>
    </w:p>
    <w:p w:rsidRDefault="00790179" w:rsidP="00790179" w:rsidR="00790179" w:rsidRPr="00D70F2B">
      <w:pPr>
        <w:pStyle w:val="Bezproreda"/>
        <w:jc w:val="right"/>
      </w:pPr>
      <w:r>
        <w:t xml:space="preserve">   </w:t>
      </w:r>
      <w:r w:rsidRPr="00D70F2B">
        <w:t>Mirjana Gašparić</w:t>
      </w:r>
    </w:p>
    <w:p w:rsidRDefault="006E1039" w:rsidP="00A167C6" w:rsidR="006E1039">
      <w:pPr>
        <w:pStyle w:val="Bezproreda"/>
      </w:pPr>
    </w:p>
    <w:sectPr w:rsidSect="00790179" w:rsidR="006E1039">
      <w:headerReference w:type="default" r:id="rId9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A7B1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064A1">
          <w:t>70.St-71</w:t>
        </w:r>
        <w:r w:rsidR="002A09BE">
          <w:t>9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26A7F"/>
    <w:rsid w:val="00236046"/>
    <w:rsid w:val="00254CEC"/>
    <w:rsid w:val="00261C03"/>
    <w:rsid w:val="002833DB"/>
    <w:rsid w:val="002A09BE"/>
    <w:rsid w:val="002F4E4F"/>
    <w:rsid w:val="003054CA"/>
    <w:rsid w:val="00345C9C"/>
    <w:rsid w:val="003A1FB9"/>
    <w:rsid w:val="004064A1"/>
    <w:rsid w:val="0045323B"/>
    <w:rsid w:val="004A58E7"/>
    <w:rsid w:val="00561B14"/>
    <w:rsid w:val="0062520A"/>
    <w:rsid w:val="006E1039"/>
    <w:rsid w:val="006E4E2E"/>
    <w:rsid w:val="00790179"/>
    <w:rsid w:val="007C052C"/>
    <w:rsid w:val="0092290B"/>
    <w:rsid w:val="009513EC"/>
    <w:rsid w:val="009C1F6F"/>
    <w:rsid w:val="00A01C56"/>
    <w:rsid w:val="00A167C6"/>
    <w:rsid w:val="00A62139"/>
    <w:rsid w:val="00B95F85"/>
    <w:rsid w:val="00BA7B11"/>
    <w:rsid w:val="00C40A68"/>
    <w:rsid w:val="00C92070"/>
    <w:rsid w:val="00D52F94"/>
    <w:rsid w:val="00D574B1"/>
    <w:rsid w:val="00DE2C63"/>
    <w:rsid w:val="00DF43CB"/>
    <w:rsid w:val="00EB39FD"/>
    <w:rsid w:val="00EC159D"/>
    <w:rsid w:val="00F92056"/>
    <w:rsid w:val="00FD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90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90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ERASMUS, d.o.o.</izvorni_sadrzaj>
    <derivirana_varijabla naziv="DomainObject.Predmet.ProtustrankaFormated_1">  ERASMUS, d.o.o.</derivirana_varijabla>
  </DomainObject.Predmet.ProtustrankaFormated>
  <DomainObject.Predmet.ProtustrankaFormatedOIB>
    <izvorni_sadrzaj>  ERASMUS, d.o.o., OIB 31167997184</izvorni_sadrzaj>
    <derivirana_varijabla naziv="DomainObject.Predmet.ProtustrankaFormatedOIB_1">  ERASMUS, d.o.o., OIB 31167997184</derivirana_varijabla>
  </DomainObject.Predmet.ProtustrankaFormatedOIB>
  <DomainObject.Predmet.ProtustrankaFormatedWithAdress>
    <izvorni_sadrzaj> ERASMUS, d.o.o., Rakušina 4, 10000 Zagreb</izvorni_sadrzaj>
    <derivirana_varijabla naziv="DomainObject.Predmet.ProtustrankaFormatedWithAdress_1"> ERASMUS, d.o.o., Rakušina 4, 10000 Zagreb</derivirana_varijabla>
  </DomainObject.Predmet.ProtustrankaFormatedWithAdress>
  <DomainObject.Predmet.ProtustrankaFormatedWithAdressOIB>
    <izvorni_sadrzaj> ERASMUS, d.o.o., OIB 31167997184, Rakušina 4, 10000 Zagreb</izvorni_sadrzaj>
    <derivirana_varijabla naziv="DomainObject.Predmet.ProtustrankaFormatedWithAdressOIB_1"> ERASMUS, d.o.o., OIB 31167997184, Rakušina 4, 10000 Zagreb</derivirana_varijabla>
  </DomainObject.Predmet.ProtustrankaFormatedWithAdressOIB>
  <DomainObject.Predmet.ProtustrankaWithAdress>
    <izvorni_sadrzaj>ERASMUS, d.o.o. Rakušina 4, 10000 Zagreb</izvorni_sadrzaj>
    <derivirana_varijabla naziv="DomainObject.Predmet.ProtustrankaWithAdress_1">ERASMUS, d.o.o. Rakušina 4, 10000 Zagreb</derivirana_varijabla>
  </DomainObject.Predmet.ProtustrankaWithAdress>
  <DomainObject.Predmet.ProtustrankaWithAdressOIB>
    <izvorni_sadrzaj>ERASMUS, d.o.o., OIB 31167997184, Rakušina 4, 10000 Zagreb</izvorni_sadrzaj>
    <derivirana_varijabla naziv="DomainObject.Predmet.ProtustrankaWithAdressOIB_1">ERASMUS, d.o.o., OIB 31167997184, Rakušina 4, 10000 Zagreb</derivirana_varijabla>
  </DomainObject.Predmet.ProtustrankaWithAdressOIB>
  <DomainObject.Predmet.ProtustrankaNazivFormated>
    <izvorni_sadrzaj>ERASMUS, d.o.o.</izvorni_sadrzaj>
    <derivirana_varijabla naziv="DomainObject.Predmet.ProtustrankaNazivFormated_1">ERASMUS, d.o.o.</derivirana_varijabla>
  </DomainObject.Predmet.ProtustrankaNazivFormated>
  <DomainObject.Predmet.ProtustrankaNazivFormatedOIB>
    <izvorni_sadrzaj>ERASMUS, d.o.o., OIB 31167997184</izvorni_sadrzaj>
    <derivirana_varijabla naziv="DomainObject.Predmet.ProtustrankaNazivFormatedOIB_1">ERASMUS, d.o.o., OIB 31167997184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ERASMUS, d.o.o.</item>
    </izvorni_sadrzaj>
    <derivirana_varijabla naziv="DomainObject.Predmet.ProtuStrankaListFormated_1">
      <item>ERASMUS, d.o.o.</item>
    </derivirana_varijabla>
  </DomainObject.Predmet.ProtuStrankaListFormated>
  <DomainObject.Predmet.ProtuStrankaListFormatedOIB>
    <izvorni_sadrzaj>
      <item>ERASMUS, d.o.o., OIB 31167997184</item>
    </izvorni_sadrzaj>
    <derivirana_varijabla naziv="DomainObject.Predmet.ProtuStrankaListFormatedOIB_1">
      <item>ERASMUS, d.o.o., OIB 31167997184</item>
    </derivirana_varijabla>
  </DomainObject.Predmet.ProtuStrankaListFormatedOIB>
  <DomainObject.Predmet.ProtuStrankaListFormatedWithAdress>
    <izvorni_sadrzaj>
      <item>ERASMUS, d.o.o., Rakušina 4, 10000 Zagreb</item>
    </izvorni_sadrzaj>
    <derivirana_varijabla naziv="DomainObject.Predmet.ProtuStrankaListFormatedWithAdress_1">
      <item>ERASMUS, d.o.o., Rakušina 4, 10000 Zagreb</item>
    </derivirana_varijabla>
  </DomainObject.Predmet.ProtuStrankaListFormatedWithAdress>
  <DomainObject.Predmet.ProtuStrankaListFormatedWithAdressOIB>
    <izvorni_sadrzaj>
      <item>ERASMUS, d.o.o., OIB 31167997184, Rakušina 4, 10000 Zagreb</item>
    </izvorni_sadrzaj>
    <derivirana_varijabla naziv="DomainObject.Predmet.ProtuStrankaListFormatedWithAdressOIB_1">
      <item>ERASMUS, d.o.o., OIB 31167997184, Rakušina 4, 10000 Zagreb</item>
    </derivirana_varijabla>
  </DomainObject.Predmet.ProtuStrankaListFormatedWithAdressOIB>
  <DomainObject.Predmet.ProtuStrankaListNazivFormated>
    <izvorni_sadrzaj>
      <item>ERASMUS, d.o.o.</item>
    </izvorni_sadrzaj>
    <derivirana_varijabla naziv="DomainObject.Predmet.ProtuStrankaListNazivFormated_1">
      <item>ERASMUS, d.o.o.</item>
    </derivirana_varijabla>
  </DomainObject.Predmet.ProtuStrankaListNazivFormated>
  <DomainObject.Predmet.ProtuStrankaListNazivFormatedOIB>
    <izvorni_sadrzaj>
      <item>ERASMUS, d.o.o., OIB 31167997184</item>
    </izvorni_sadrzaj>
    <derivirana_varijabla naziv="DomainObject.Predmet.ProtuStrankaListNazivFormatedOIB_1">
      <item>ERASMUS, d.o.o., OIB 31167997184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ERASMUS, d.o.o.</izvorni_sadrzaj>
    <derivirana_varijabla naziv="DomainObject.Predmet.ProtustrankaIDrugi_1">ERASMUS,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ERASMUS, d.o.o., OIB 31167997184, Rakušina 4, 10000 Zagreb</izvorni_sadrzaj>
    <derivirana_varijabla naziv="DomainObject.Predmet.ProtustrankaIDrugiAdressOIB_1">ERASMUS, d.o.o., OIB 31167997184, Rakušina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ERASMUS, d.o.o.</item>
    </izvorni_sadrzaj>
    <derivirana_varijabla naziv="DomainObject.Predmet.SudioniciListNaziv_1">
      <item>FINA Regionalni centar Zagreb</item>
      <item>ERASMUS,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ERASMUS, d.o.o., OIB 31167997184, Rakušina 4,10000 Zagreb</item>
    </izvorni_sadrzaj>
    <derivirana_varijabla naziv="DomainObject.Predmet.SudioniciListAdressOIB_1">
      <item>FINA Regionalni centar Zagreb, OIB 85821130368, Trg svibanjskih žrtava 1995. br 1,10000 Zagreb</item>
      <item>ERASMUS, d.o.o., OIB 31167997184, Rakušina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31167997184</item>
    </izvorni_sadrzaj>
    <derivirana_varijabla naziv="DomainObject.Predmet.SudioniciListNazivOIB_1">
      <item>, OIB 85821130368</item>
      <item>, OIB 31167997184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1698</properties:Characters>
  <properties:Lines>55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2016-04-21T13:02:00Z</dcterms:created>
  <dc:creator>Maja Jurovicki</dc:creator>
  <cp:lastModifiedBy>Mirjana Gašparić</cp:lastModifiedBy>
  <cp:lastPrinted>2016-04-22T08:51:00Z</cp:lastPrinted>
  <dcterms:modified xmlns:xsi="http://www.w3.org/2001/XMLSchema-instance" xsi:type="dcterms:W3CDTF">2016-04-22T11:10:00Z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