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a2f0" w14:paraId="e92a2f0" w:rsidRDefault="0099227A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99227A" w:rsidR="00235691">
      <w:pPr>
        <w:jc w:val="right"/>
        <w:rPr>
          <w:b/>
        </w:rPr>
      </w:pPr>
      <w:r w:rsidRPr="00005E65">
        <w:t xml:space="preserve">                 </w:t>
      </w:r>
      <w:r w:rsidR="00DB4A17" w:rsidRPr="00005E65">
        <w:t>40. St</w:t>
      </w:r>
      <w:r w:rsidR="00DB4A17">
        <w:t>-69/2016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99227A" w:rsidR="0058695C" w:rsidRPr="0058695C">
      <w:pPr>
        <w:jc w:val="both"/>
        <w:rPr>
          <w:noProof w:val="false"/>
          <w:sz w:val="40"/>
          <w:szCs w:val="40"/>
        </w:rPr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 dužnikom</w:t>
      </w:r>
      <w:r w:rsidR="00A60524">
        <w:t xml:space="preserve"> </w:t>
      </w:r>
      <w:r w:rsidR="00DB4A17" w:rsidRPr="00005E65">
        <w:t xml:space="preserve">dužnikom </w:t>
      </w:r>
      <w:r w:rsidR="00DB4A17">
        <w:t xml:space="preserve">POLIKLINIKA ZA MEDICINSKU MIKROBIOLOGIJU S PARAZITOLOGIJOM DR. BRAZDA, Zagreb, Petrova 48 A, </w:t>
      </w:r>
      <w:r w:rsidR="00DB4A17" w:rsidRPr="007A3302">
        <w:t xml:space="preserve"> OIB </w:t>
      </w:r>
      <w:r w:rsidR="00DB4A17">
        <w:t>90875660944</w:t>
      </w:r>
      <w:r w:rsidR="00C148CB">
        <w:t>,</w:t>
      </w:r>
      <w:r w:rsidR="007F1112">
        <w:t xml:space="preserve"> </w:t>
      </w:r>
      <w:r w:rsidR="00F52D5E">
        <w:t xml:space="preserve"> dana </w:t>
      </w:r>
      <w:r w:rsidR="00DB4A17">
        <w:t>11.</w:t>
      </w:r>
      <w:r w:rsidR="006E105C">
        <w:t>srpnja</w:t>
      </w:r>
      <w:r w:rsidR="00F52D5E">
        <w:t xml:space="preserve"> 201</w:t>
      </w:r>
      <w:r w:rsidR="00C148CB">
        <w:t>6</w:t>
      </w:r>
      <w:r w:rsidR="00F52D5E">
        <w:t>.</w:t>
      </w: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B466BE" w:rsidR="00F52D5E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DB4A17">
        <w:t xml:space="preserve">POLIKLINIKA ZA MEDICINSKU MIKROBIOLOGIJU S PARAZITOLOGIJOM DR. BRAZDA, Zagreb, Petrova 48 A, </w:t>
      </w:r>
      <w:r w:rsidR="00DB4A17" w:rsidRPr="007A3302">
        <w:t xml:space="preserve"> OIB </w:t>
      </w:r>
      <w:r w:rsidR="00DB4A17">
        <w:t>90875660944 određuje se za dan:</w:t>
      </w:r>
      <w:r w:rsidR="007F1112">
        <w:t xml:space="preserve"> </w:t>
      </w:r>
    </w:p>
    <w:p w:rsidRDefault="00F52D5E" w:rsidP="00F52D5E" w:rsidR="00F52D5E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DB4A17" w:rsidP="00235691" w:rsidR="00235691">
      <w:pPr>
        <w:ind w:left="708"/>
      </w:pPr>
      <w:r w:rsidRPr="00DB4A17">
        <w:rPr>
          <w:b/>
        </w:rPr>
        <w:t xml:space="preserve">dan </w:t>
      </w:r>
      <w:r w:rsidR="006E105C">
        <w:rPr>
          <w:b/>
        </w:rPr>
        <w:t xml:space="preserve">25.kolovoza </w:t>
      </w:r>
      <w:r w:rsidRPr="00DB4A17">
        <w:rPr>
          <w:b/>
        </w:rPr>
        <w:t xml:space="preserve"> 2016</w:t>
      </w:r>
      <w:r w:rsidR="00235691" w:rsidRPr="00DB4A17">
        <w:rPr>
          <w:b/>
        </w:rPr>
        <w:t xml:space="preserve">. u </w:t>
      </w:r>
      <w:r w:rsidR="006E105C">
        <w:rPr>
          <w:b/>
        </w:rPr>
        <w:t>11</w:t>
      </w:r>
      <w:r w:rsidR="00BE2235">
        <w:rPr>
          <w:b/>
        </w:rPr>
        <w:t>,</w:t>
      </w:r>
      <w:r w:rsidR="006E105C">
        <w:rPr>
          <w:b/>
        </w:rPr>
        <w:t>30</w:t>
      </w:r>
      <w:r w:rsidR="00235691" w:rsidRPr="00DB4A17">
        <w:rPr>
          <w:b/>
        </w:rPr>
        <w:t xml:space="preserve"> </w:t>
      </w:r>
      <w:r w:rsidR="00235691" w:rsidRPr="00111BF4">
        <w:rPr>
          <w:b/>
        </w:rPr>
        <w:t>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</w:p>
    <w:p w:rsidRDefault="00570F90" w:rsidP="00235691" w:rsidR="00570F90">
      <w:pPr>
        <w:ind w:left="708"/>
      </w:pPr>
    </w:p>
    <w:p w:rsidRDefault="00235691" w:rsidP="00235691" w:rsidR="00235691">
      <w:pPr>
        <w:ind w:firstLine="705"/>
        <w:jc w:val="both"/>
      </w:pPr>
      <w:r>
        <w:t xml:space="preserve">na koje se pozivaju dužnik i svi vjerovnici koji </w:t>
      </w:r>
      <w:r w:rsidR="007E24C4">
        <w:t xml:space="preserve">čije su tražbine utvrđene </w:t>
      </w:r>
      <w:r w:rsidR="00F57AE0">
        <w:t xml:space="preserve">u postupku predstečajne nagodbe </w:t>
      </w:r>
      <w:r w:rsidR="007E24C4">
        <w:t xml:space="preserve">provedenom </w:t>
      </w:r>
      <w:r w:rsidR="00F57AE0">
        <w:t>kod FINA-e</w:t>
      </w:r>
      <w:r>
        <w:t>.</w:t>
      </w:r>
    </w:p>
    <w:p w:rsidRDefault="00235691" w:rsidP="00235691" w:rsidR="00235691">
      <w:pPr>
        <w:ind w:left="708"/>
      </w:pPr>
    </w:p>
    <w:p w:rsidRDefault="00235691" w:rsidP="00C64D33" w:rsidR="00235691">
      <w:pPr>
        <w:ind w:firstLine="705"/>
        <w:jc w:val="both"/>
      </w:pPr>
      <w:r>
        <w:t>2.</w:t>
      </w:r>
      <w:r w:rsidR="00C64D33">
        <w:t>T</w:t>
      </w:r>
      <w:r>
        <w:t xml:space="preserve">ekst predstečajne nagodbe može se </w:t>
      </w:r>
      <w:r w:rsidR="00C64D33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99227A" w:rsidR="00235691">
      <w:pPr>
        <w:ind w:firstLine="705"/>
        <w:jc w:val="center"/>
      </w:pPr>
      <w:r>
        <w:t xml:space="preserve">Zagreb, </w:t>
      </w:r>
      <w:r w:rsidR="00DB4A17">
        <w:t>11</w:t>
      </w:r>
      <w:r w:rsidR="00C148CB">
        <w:t>.</w:t>
      </w:r>
      <w:r w:rsidR="006E105C">
        <w:t>srpnja</w:t>
      </w:r>
      <w:r>
        <w:t xml:space="preserve"> 201</w:t>
      </w:r>
      <w:r w:rsidR="00C148CB">
        <w:t>6</w:t>
      </w:r>
      <w:r>
        <w:t>.</w:t>
      </w: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</w:t>
      </w:r>
      <w:smartTag w:element="PersonName" w:uri="urn:schemas-microsoft-com:office:smarttags">
        <w:r w:rsidRPr="00235691">
          <w:rPr>
            <w:rFonts w:cs="Times New Roman" w:hAnsi="Times New Roman" w:ascii="Times New Roman"/>
            <w:sz w:val="24"/>
          </w:rPr>
          <w:t>Ante Galić</w:t>
        </w:r>
      </w:smartTag>
      <w:r w:rsidRPr="00235691">
        <w:rPr>
          <w:rFonts w:cs="Times New Roman" w:hAnsi="Times New Roman" w:ascii="Times New Roman"/>
          <w:sz w:val="24"/>
        </w:rPr>
        <w:t xml:space="preserve"> </w:t>
      </w:r>
      <w:r w:rsidR="0099227A">
        <w:rPr>
          <w:rFonts w:cs="Times New Roman" w:hAnsi="Times New Roman" w:ascii="Times New Roman"/>
          <w:sz w:val="24"/>
        </w:rPr>
        <w:t>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99227A" w:rsidR="00E62560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</w:t>
      </w:r>
      <w:r w:rsidR="0099227A">
        <w:t>8., 57/11., i 25/13, dalje ZPP)</w:t>
      </w:r>
    </w:p>
    <w:p w:rsidRDefault="0099227A" w:rsidP="00235691" w:rsidR="0099227A">
      <w:pPr>
        <w:pStyle w:val="Tijeloteksta"/>
        <w:ind w:left="907"/>
        <w:rPr>
          <w:rFonts w:cs="Times New Roman" w:hAnsi="Times New Roman" w:ascii="Times New Roman"/>
        </w:rPr>
      </w:pPr>
    </w:p>
    <w:p w:rsidRDefault="00235691" w:rsidP="0099227A" w:rsidR="00235691" w:rsidRPr="0099227A">
      <w:pPr>
        <w:pStyle w:val="Tijeloteksta"/>
        <w:jc w:val="both"/>
      </w:pPr>
    </w:p>
    <w:p w:rsidRDefault="0099227A" w:rsidP="00422EE0" w:rsidR="0099227A">
      <w:pPr>
        <w:jc w:val="both"/>
      </w:pPr>
      <w:r>
        <w:t>Za točnost otpravka, ovlašteni službenik:</w:t>
      </w:r>
    </w:p>
    <w:p w:rsidRDefault="0099227A" w:rsidP="00422EE0" w:rsidR="0099227A">
      <w:pPr>
        <w:jc w:val="both"/>
      </w:pPr>
      <w:r>
        <w:t xml:space="preserve">               Valentina Delač</w:t>
      </w:r>
    </w:p>
    <w:p w:rsidRDefault="0099227A" w:rsidP="0099227A" w:rsidR="0099227A" w:rsidRPr="00F024AB">
      <w:pPr>
        <w:pStyle w:val="Tijeloteksta"/>
        <w:ind w:left="1267"/>
        <w:jc w:val="both"/>
      </w:pPr>
    </w:p>
    <w:sectPr w:rsidSect="008267C1" w:rsidR="0099227A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A9B" w:rsidR="00F94A9B">
      <w:r>
        <w:separator/>
      </w:r>
    </w:p>
  </w:endnote>
  <w:endnote w:id="0" w:type="continuationSeparator">
    <w:p w:rsidRDefault="00F94A9B" w:rsidR="00F94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A9B" w:rsidR="00F94A9B">
      <w:r>
        <w:separator/>
      </w:r>
    </w:p>
  </w:footnote>
  <w:footnote w:id="0" w:type="continuationSeparator">
    <w:p w:rsidRDefault="00F94A9B" w:rsidR="00F94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</w:t>
    </w:r>
    <w:r w:rsidR="00E62560">
      <w:rPr>
        <w:noProof w:val="false"/>
      </w:rPr>
      <w:t>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9DF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50BE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871"/>
    <w:rsid w:val="003D1C76"/>
    <w:rsid w:val="003D1D3C"/>
    <w:rsid w:val="003D2174"/>
    <w:rsid w:val="003D286A"/>
    <w:rsid w:val="003D2F7E"/>
    <w:rsid w:val="003D2FEE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47F1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05C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27A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11C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2235"/>
    <w:rsid w:val="00BE4922"/>
    <w:rsid w:val="00BE676E"/>
    <w:rsid w:val="00BE797B"/>
    <w:rsid w:val="00BF0293"/>
    <w:rsid w:val="00BF2DB5"/>
    <w:rsid w:val="00BF483F"/>
    <w:rsid w:val="00BF7E8E"/>
    <w:rsid w:val="00BF7EDF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B98"/>
    <w:rsid w:val="00C74FE1"/>
    <w:rsid w:val="00C755A8"/>
    <w:rsid w:val="00C75A86"/>
    <w:rsid w:val="00C75B5F"/>
    <w:rsid w:val="00C76E29"/>
    <w:rsid w:val="00C77E16"/>
    <w:rsid w:val="00C80C0C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A17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560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4A9B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BF7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E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BF7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E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</izvorni_sadrzaj>
    <derivirana_varijabla naziv="DomainObject.Predmet.PrimjedbaSuca_1">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MEDICINSKU MIKROBIOLOGIJU S PARAZITOLOGIJOM DR. BRAZDA zastupanog po punomoćniku IRENA KELAVA</izvorni_sadrzaj>
    <derivirana_varijabla naziv="DomainObject.Predmet.ProtustrankaFormated_1">  POLIKLINIKA ZA MEDICINSKU MIKROBIOLOGIJU S PARAZITOLOGIJOM DR. BRAZDA zastupanog po punomoćniku IRENA KELAVA</derivirana_varijabla>
  </DomainObject.Predmet.ProtustrankaFormated>
  <DomainObject.Predmet.ProtustrankaFormatedOIB>
    <izvorni_sadrzaj>  POLIKLINIKA ZA MEDICINSKU MIKROBIOLOGIJU S PARAZITOLOGIJOM DR. BRAZDA, OIB 90875660944 zastupanog po punomoćniku IRENA KELAVA</izvorni_sadrzaj>
    <derivirana_varijabla naziv="DomainObject.Predmet.ProtustrankaFormatedOIB_1">  POLIKLINIKA ZA MEDICINSKU MIKROBIOLOGIJU S PARAZITOLOGIJOM DR. BRAZDA, OIB 90875660944 zastupanog po punomoćniku IRENA KELAVA</derivirana_varijabla>
  </DomainObject.Predmet.ProtustrankaFormatedOIB>
  <DomainObject.Predmet.ProtustrankaFormatedWithAdress>
    <izvorni_sadrzaj> POLIKLINIKA ZA MEDICINSKU MIKROBIOLOGIJU S PARAZITOLOGIJOM DR. BRAZDA, PETROVA 48A, 10000 Zagreb zastupanog po punomoćniku IRENA KELAVA</izvorni_sadrzaj>
    <derivirana_varijabla naziv="DomainObject.Predmet.ProtustrankaFormatedWithAdress_1"> POLIKLINIKA ZA MEDICINSKU MIKROBIOLOGIJU S PARAZITOLOGIJOM DR. BRAZDA, PETROVA 48A, 10000 Zagreb zastupanog po punomoćniku IRENA KELAVA</derivirana_varijabla>
  </DomainObject.Predmet.ProtustrankaFormatedWithAdress>
  <DomainObject.Predmet.ProtustrankaFormatedWithAdressOIB>
    <izvorni_sadrzaj> POLIKLINIKA ZA MEDICINSKU MIKROBIOLOGIJU S PARAZITOLOGIJOM DR. BRAZDA, OIB 90875660944, PETROVA 48A, 10000 Zagreb zastupanog po punomoćniku IRENA KELAVA</izvorni_sadrzaj>
    <derivirana_varijabla naziv="DomainObject.Predmet.ProtustrankaFormatedWithAdressOIB_1"> POLIKLINIKA ZA MEDICINSKU MIKROBIOLOGIJU S PARAZITOLOGIJOM DR. BRAZDA, OIB 90875660944, PETROVA 48A, 10000 Zagreb zastupanog po punomoćniku IRENA KELAVA</derivirana_varijabla>
  </DomainObject.Predmet.ProtustrankaFormatedWithAdressOIB>
  <DomainObject.Predmet.ProtustrankaWithAdress>
    <izvorni_sadrzaj>POLIKLINIKA ZA MEDICINSKU MIKROBIOLOGIJU S PARAZITOLOGIJOM DR. BRAZDA PETROVA 48A, 10000 Zagreb</izvorni_sadrzaj>
    <derivirana_varijabla naziv="DomainObject.Predmet.ProtustrankaWithAdress_1">POLIKLINIKA ZA MEDICINSKU MIKROBIOLOGIJU S PARAZITOLOGIJOM DR. BRAZDA PETROVA 48A, 10000 Zagreb</derivirana_varijabla>
  </DomainObject.Predmet.ProtustrankaWithAdress>
  <DomainObject.Predmet.ProtustrankaWithAdressOIB>
    <izvorni_sadrzaj>POLIKLINIKA ZA MEDICINSKU MIKROBIOLOGIJU S PARAZITOLOGIJOM DR. BRAZDA, OIB 90875660944, PETROVA 48A, 10000 Zagreb</izvorni_sadrzaj>
    <derivirana_varijabla naziv="DomainObject.Predmet.ProtustrankaWithAdressOIB_1">POLIKLINIKA ZA MEDICINSKU MIKROBIOLOGIJU S PARAZITOLOGIJOM DR. BRAZDA, OIB 90875660944, PETROVA 48A, 10000 Zagreb</derivirana_varijabla>
  </DomainObject.Predmet.ProtustrankaWithAdressOIB>
  <DomainObject.Predmet.ProtustrankaNazivFormated>
    <izvorni_sadrzaj>POLIKLINIKA ZA MEDICINSKU MIKROBIOLOGIJU S PARAZITOLOGIJOM DR. BRAZDA</izvorni_sadrzaj>
    <derivirana_varijabla naziv="DomainObject.Predmet.ProtustrankaNazivFormated_1">POLIKLINIKA ZA MEDICINSKU MIKROBIOLOGIJU S PARAZITOLOGIJOM DR. BRAZDA</derivirana_varijabla>
  </DomainObject.Predmet.ProtustrankaNazivFormated>
  <DomainObject.Predmet.ProtustrankaNazivFormatedOIB>
    <izvorni_sadrzaj>POLIKLINIKA ZA MEDICINSKU MIKROBIOLOGIJU S PARAZITOLOGIJOM DR. BRAZDA, OIB 90875660944</izvorni_sadrzaj>
    <derivirana_varijabla naziv="DomainObject.Predmet.ProtustrankaNazivFormatedOIB_1">POLIKLINIKA ZA MEDICINSKU MIKROBIOLOGIJU S PARAZITOLOGIJOM DR. BRAZDA, OIB 90875660944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MEDICINSKU MIKROBIOLOGIJU S PARAZITOLOGIJOM DR. BRAZDA</izvorni_sadrzaj>
    <derivirana_varijabla naziv="DomainObject.Predmet.StrankaFormated_1">  POLIKLINIKA ZA MEDICINSKU MIKROBIOLOGIJU S PARAZITOLOGIJOM DR. BRAZDA</derivirana_varijabla>
  </DomainObject.Predmet.StrankaFormated>
  <DomainObject.Predmet.StrankaFormatedOIB>
    <izvorni_sadrzaj>  POLIKLINIKA ZA MEDICINSKU MIKROBIOLOGIJU S PARAZITOLOGIJOM DR. BRAZDA, OIB 90875660944</izvorni_sadrzaj>
    <derivirana_varijabla naziv="DomainObject.Predmet.StrankaFormatedOIB_1">  POLIKLINIKA ZA MEDICINSKU MIKROBIOLOGIJU S PARAZITOLOGIJOM DR. BRAZDA, OIB 90875660944</derivirana_varijabla>
  </DomainObject.Predmet.StrankaFormatedOIB>
  <DomainObject.Predmet.StrankaFormatedWithAdress>
    <izvorni_sadrzaj> POLIKLINIKA ZA MEDICINSKU MIKROBIOLOGIJU S PARAZITOLOGIJOM DR. BRAZDA, PETROVA 48A, 10000 Zagreb</izvorni_sadrzaj>
    <derivirana_varijabla naziv="DomainObject.Predmet.StrankaFormatedWithAdress_1"> POLIKLINIKA ZA MEDICINSKU MIKROBIOLOGIJU S PARAZITOLOGIJOM DR. BRAZDA, PETROVA 48A, 10000 Zagreb</derivirana_varijabla>
  </DomainObject.Predmet.StrankaFormatedWithAdress>
  <DomainObject.Predmet.StrankaFormatedWithAdressOIB>
    <izvorni_sadrzaj> POLIKLINIKA ZA MEDICINSKU MIKROBIOLOGIJU S PARAZITOLOGIJOM DR. BRAZDA, OIB 90875660944, PETROVA 48A, 10000 Zagreb</izvorni_sadrzaj>
    <derivirana_varijabla naziv="DomainObject.Predmet.StrankaFormatedWithAdressOIB_1"> POLIKLINIKA ZA MEDICINSKU MIKROBIOLOGIJU S PARAZITOLOGIJOM DR. BRAZDA, OIB 90875660944, PETROVA 48A, 10000 Zagreb</derivirana_varijabla>
  </DomainObject.Predmet.StrankaFormatedWithAdressOIB>
  <DomainObject.Predmet.StrankaWithAdress>
    <izvorni_sadrzaj>POLIKLINIKA ZA MEDICINSKU MIKROBIOLOGIJU S PARAZITOLOGIJOM DR. BRAZDA PETROVA 48A,10000 Zagreb</izvorni_sadrzaj>
    <derivirana_varijabla naziv="DomainObject.Predmet.StrankaWithAdress_1">POLIKLINIKA ZA MEDICINSKU MIKROBIOLOGIJU S PARAZITOLOGIJOM DR. BRAZDA PETROVA 48A,10000 Zagreb</derivirana_varijabla>
  </DomainObject.Predmet.StrankaWithAdress>
  <DomainObject.Predmet.StrankaWithAdressOIB>
    <izvorni_sadrzaj>POLIKLINIKA ZA MEDICINSKU MIKROBIOLOGIJU S PARAZITOLOGIJOM DR. BRAZDA, OIB 90875660944, PETROVA 48A,10000 Zagreb</izvorni_sadrzaj>
    <derivirana_varijabla naziv="DomainObject.Predmet.StrankaWithAdressOIB_1">POLIKLINIKA ZA MEDICINSKU MIKROBIOLOGIJU S PARAZITOLOGIJOM DR. BRAZDA, OIB 90875660944, PETROVA 48A,10000 Zagreb</derivirana_varijabla>
  </DomainObject.Predmet.StrankaWithAdressOIB>
  <DomainObject.Predmet.StrankaNazivFormated>
    <izvorni_sadrzaj>POLIKLINIKA ZA MEDICINSKU MIKROBIOLOGIJU S PARAZITOLOGIJOM DR. BRAZDA</izvorni_sadrzaj>
    <derivirana_varijabla naziv="DomainObject.Predmet.StrankaNazivFormated_1">POLIKLINIKA ZA MEDICINSKU MIKROBIOLOGIJU S PARAZITOLOGIJOM DR. BRAZDA</derivirana_varijabla>
  </DomainObject.Predmet.StrankaNazivFormated>
  <DomainObject.Predmet.StrankaNazivFormatedOIB>
    <izvorni_sadrzaj>POLIKLINIKA ZA MEDICINSKU MIKROBIOLOGIJU S PARAZITOLOGIJOM DR. BRAZDA, OIB 90875660944</izvorni_sadrzaj>
    <derivirana_varijabla naziv="DomainObject.Predmet.StrankaNazivFormatedOIB_1">POLIKLINIKA ZA MEDICINSKU MIKROBIOLOGIJU S PARAZITOLOGIJOM DR. BRAZDA, OIB 90875660944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POLIKLINIKA ZA MEDICINSKU MIKROBIOLOGIJU S PARAZITOLOGIJOM DR. BRAZDA</item>
    </izvorni_sadrzaj>
    <derivirana_varijabla naziv="DomainObject.Predmet.StrankaListFormated_1">
      <item>POLIKLINIKA ZA MEDICINSKU MIKROBIOLOGIJU S PARAZITOLOGIJOM DR. BRAZDA</item>
    </derivirana_varijabla>
  </DomainObject.Predmet.StrankaListFormated>
  <DomainObject.Predmet.StrankaListFormatedOIB>
    <izvorni_sadrzaj>
      <item>POLIKLINIKA ZA MEDICINSKU MIKROBIOLOGIJU S PARAZITOLOGIJOM DR. BRAZDA, OIB 90875660944</item>
    </izvorni_sadrzaj>
    <derivirana_varijabla naziv="DomainObject.Predmet.StrankaListFormatedOIB_1">
      <item>POLIKLINIKA ZA MEDICINSKU MIKROBIOLOGIJU S PARAZITOLOGIJOM DR. BRAZDA, OIB 90875660944</item>
    </derivirana_varijabla>
  </DomainObject.Predmet.StrankaListFormatedOIB>
  <DomainObject.Predmet.StrankaListFormatedWithAdress>
    <izvorni_sadrzaj>
      <item>POLIKLINIKA ZA MEDICINSKU MIKROBIOLOGIJU S PARAZITOLOGIJOM DR. BRAZDA, PETROVA 48A, 10000 Zagreb</item>
    </izvorni_sadrzaj>
    <derivirana_varijabla naziv="DomainObject.Predmet.StrankaListFormatedWithAdress_1">
      <item>POLIKLINIKA ZA MEDICINSKU MIKROBIOLOGIJU S PARAZITOLOGIJOM DR. BRAZDA, PETROVA 48A, 10000 Zagreb</item>
    </derivirana_varijabla>
  </DomainObject.Predmet.StrankaListFormatedWithAdress>
  <DomainObject.Predmet.StrankaListFormatedWithAdressOIB>
    <izvorni_sadrzaj>
      <item>POLIKLINIKA ZA MEDICINSKU MIKROBIOLOGIJU S PARAZITOLOGIJOM DR. BRAZDA, OIB 90875660944, PETROVA 48A, 10000 Zagreb</item>
    </izvorni_sadrzaj>
    <derivirana_varijabla naziv="DomainObject.Predmet.StrankaListFormatedWithAdressOIB_1">
      <item>POLIKLINIKA ZA MEDICINSKU MIKROBIOLOGIJU S PARAZITOLOGIJOM DR. BRAZDA, OIB 90875660944, PETROVA 48A, 10000 Zagreb</item>
    </derivirana_varijabla>
  </DomainObject.Predmet.StrankaListFormatedWithAdressOIB>
  <DomainObject.Predmet.StrankaListNazivFormated>
    <izvorni_sadrzaj>
      <item>POLIKLINIKA ZA MEDICINSKU MIKROBIOLOGIJU S PARAZITOLOGIJOM DR. BRAZDA</item>
    </izvorni_sadrzaj>
    <derivirana_varijabla naziv="DomainObject.Predmet.StrankaListNazivFormated_1">
      <item>POLIKLINIKA ZA MEDICINSKU MIKROBIOLOGIJU S PARAZITOLOGIJOM DR. BRAZDA</item>
    </derivirana_varijabla>
  </DomainObject.Predmet.StrankaListNazivFormated>
  <DomainObject.Predmet.StrankaListNazivFormatedOIB>
    <izvorni_sadrzaj>
      <item>POLIKLINIKA ZA MEDICINSKU MIKROBIOLOGIJU S PARAZITOLOGIJOM DR. BRAZDA, OIB 90875660944</item>
    </izvorni_sadrzaj>
    <derivirana_varijabla naziv="DomainObject.Predmet.StrankaListNazivFormatedOIB_1">
      <item>POLIKLINIKA ZA MEDICINSKU MIKROBIOLOGIJU S PARAZITOLOGIJOM DR. BRAZDA, OIB 90875660944</item>
    </derivirana_varijabla>
  </DomainObject.Predmet.StrankaListNazivFormatedOIB>
  <DomainObject.Predmet.ProtuStrankaListFormated>
    <izvorni_sadrzaj>
      <item>POLIKLINIKA ZA MEDICINSKU MIKROBIOLOGIJU S PARAZITOLOGIJOM DR. BRAZDA zastupanog po punomoćniku IRENA KELAVA</item>
    </izvorni_sadrzaj>
    <derivirana_varijabla naziv="DomainObject.Predmet.ProtuStrankaListFormated_1">
      <item>POLIKLINIKA ZA MEDICINSKU MIKROBIOLOGIJU S PARAZITOLOGIJOM DR. BRAZDA zastupanog po punomoćniku IRENA KELAVA</item>
    </derivirana_varijabla>
  </DomainObject.Predmet.ProtuStrankaListFormated>
  <DomainObject.Predmet.ProtuStrankaListFormatedOIB>
    <izvorni_sadrzaj>
      <item>POLIKLINIKA ZA MEDICINSKU MIKROBIOLOGIJU S PARAZITOLOGIJOM DR. BRAZDA, OIB 90875660944 zastupanog po punomoćniku IRENA KELAVA</item>
    </izvorni_sadrzaj>
    <derivirana_varijabla naziv="DomainObject.Predmet.ProtuStrankaListFormatedOIB_1">
      <item>POLIKLINIKA ZA MEDICINSKU MIKROBIOLOGIJU S PARAZITOLOGIJOM DR. BRAZDA, OIB 90875660944 zastupanog po punomoćniku IRENA KELAVA</item>
    </derivirana_varijabla>
  </DomainObject.Predmet.ProtuStrankaListFormatedOIB>
  <DomainObject.Predmet.ProtuStrankaListFormatedWithAdress>
    <izvorni_sadrzaj>
      <item>POLIKLINIKA ZA MEDICINSKU MIKROBIOLOGIJU S PARAZITOLOGIJOM DR. BRAZDA, PETROVA 48A, 10000 Zagreb zastupanog po punomoćniku IRENA KELAVA</item>
    </izvorni_sadrzaj>
    <derivirana_varijabla naziv="DomainObject.Predmet.ProtuStrankaListFormatedWithAdress_1">
      <item>POLIKLINIKA ZA MEDICINSKU MIKROBIOLOGIJU S PARAZITOLOGIJOM DR. BRAZDA, PETROVA 48A, 10000 Zagreb zastupanog po punomoćniku IRENA KELAVA</item>
    </derivirana_varijabla>
  </DomainObject.Predmet.ProtuStrankaListFormatedWithAdress>
  <DomainObject.Predmet.ProtuStrankaListFormatedWithAdressOIB>
    <izvorni_sadrzaj>
      <item>POLIKLINIKA ZA MEDICINSKU MIKROBIOLOGIJU S PARAZITOLOGIJOM DR. BRAZDA, OIB 90875660944, PETROVA 48A, 10000 Zagreb zastupanog po punomoćniku IRENA KELAVA</item>
    </izvorni_sadrzaj>
    <derivirana_varijabla naziv="DomainObject.Predmet.ProtuStrankaListFormatedWithAdressOIB_1">
      <item>POLIKLINIKA ZA MEDICINSKU MIKROBIOLOGIJU S PARAZITOLOGIJOM DR. BRAZDA, OIB 90875660944, PETROVA 48A, 10000 Zagreb zastupanog po punomoćniku IRENA KELAVA</item>
    </derivirana_varijabla>
  </DomainObject.Predmet.ProtuStrankaListFormatedWithAdressOIB>
  <DomainObject.Predmet.ProtuStrankaListNazivFormated>
    <izvorni_sadrzaj>
      <item>POLIKLINIKA ZA MEDICINSKU MIKROBIOLOGIJU S PARAZITOLOGIJOM DR. BRAZDA</item>
    </izvorni_sadrzaj>
    <derivirana_varijabla naziv="DomainObject.Predmet.ProtuStrankaListNazivFormated_1">
      <item>POLIKLINIKA ZA MEDICINSKU MIKROBIOLOGIJU S PARAZITOLOGIJOM DR. BRAZDA</item>
    </derivirana_varijabla>
  </DomainObject.Predmet.ProtuStrankaListNazivFormated>
  <DomainObject.Predmet.ProtuStrankaListNazivFormatedOIB>
    <izvorni_sadrzaj>
      <item>POLIKLINIKA ZA MEDICINSKU MIKROBIOLOGIJU S PARAZITOLOGIJOM DR. BRAZDA, OIB 90875660944</item>
    </izvorni_sadrzaj>
    <derivirana_varijabla naziv="DomainObject.Predmet.ProtuStrankaListNazivFormatedOIB_1">
      <item>POLIKLINIKA ZA MEDICINSKU MIKROBIOLOGIJU S PARAZITOLOGIJOM DR. BRAZDA, OIB 90875660944</item>
    </derivirana_varijabla>
  </DomainObject.Predmet.ProtuStrankaListNazivFormatedOIB>
  <DomainObject.Predmet.OstaliListFormated>
    <izvorni_sadrzaj>
      <item>IRENA KELAVA punomoćnik sudionika u postupku POLIKLINIKA ZA MEDICINSKU MIKROBIOLOGIJU S PARAZITOLOGIJOM DR. BRAZDA</item>
    </izvorni_sadrzaj>
    <derivirana_varijabla naziv="DomainObject.Predmet.OstaliListFormated_1">
      <item>IRENA KELAVA punomoćnik sudionika u postupku POLIKLINIKA ZA MEDICINSKU MIKROBIOLOGIJU S PARAZITOLOGIJOM DR. BRAZDA</item>
    </derivirana_varijabla>
  </DomainObject.Predmet.OstaliListFormated>
  <DomainObject.Predmet.OstaliListFormatedOIB>
    <izvorni_sadrzaj>
      <item>IRENA KELAVA punomoćnik sudionika u postupku POLIKLINIKA ZA MEDICINSKU MIKROBIOLOGIJU S PARAZITOLOGIJOM DR. BRAZDA</item>
    </izvorni_sadrzaj>
    <derivirana_varijabla naziv="DomainObject.Predmet.OstaliListFormatedOIB_1">
      <item>IRENA KELAVA punomoćnik sudionika u postupku POLIKLINIKA ZA MEDICINSKU MIKROBIOLOGIJU S PARAZITOLOGIJOM DR. BRAZDA</item>
    </derivirana_varijabla>
  </DomainObject.Predmet.OstaliListFormatedOIB>
  <DomainObject.Predmet.OstaliListFormatedWithAdress>
    <izvorni_sadrzaj>
      <item>IRENA KELAVA, GREDIČKA 23, 10000 Zagreb punomoćnik sudionika u postupku POLIKLINIKA ZA MEDICINSKU MIKROBIOLOGIJU S PARAZITOLOGIJOM DR. BRAZDA</item>
    </izvorni_sadrzaj>
    <derivirana_varijabla naziv="DomainObject.Predmet.OstaliListFormatedWithAdress_1">
      <item>IRENA KELAVA, GREDIČKA 23, 10000 Zagreb punomoćnik sudionika u postupku POLIKLINIKA ZA MEDICINSKU MIKROBIOLOGIJU S PARAZITOLOGIJOM DR. BRAZDA</item>
    </derivirana_varijabla>
  </DomainObject.Predmet.OstaliListFormatedWithAdress>
  <DomainObject.Predmet.OstaliListFormatedWithAdressOIB>
    <izvorni_sadrzaj>
      <item>IRENA KELAVA, GREDIČKA 23, 10000 Zagreb punomoćnik sudionika u postupku POLIKLINIKA ZA MEDICINSKU MIKROBIOLOGIJU S PARAZITOLOGIJOM DR. BRAZDA</item>
    </izvorni_sadrzaj>
    <derivirana_varijabla naziv="DomainObject.Predmet.OstaliListFormatedWithAdressOIB_1">
      <item>IRENA KELAVA, GREDIČKA 23, 10000 Zagreb punomoćnik sudionika u postupku POLIKLINIKA ZA MEDICINSKU MIKROBIOLOGIJU S PARAZITOLOGIJOM DR. BRAZDA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</item>
    </izvorni_sadrzaj>
    <derivirana_varijabla naziv="DomainObject.Predmet.OstaliListNazivFormatedOIB_1">
      <item>IRENA KELAVA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ZA MEDICINSKU MIKROBIOLOGIJU S PARAZITOLOGIJOM DR. BRAZDA</izvorni_sadrzaj>
    <derivirana_varijabla naziv="DomainObject.Predmet.StrankaIDrugi_1">POLIKLINIKA ZA MEDICINSKU MIKROBIOLOGIJU S PARAZITOLOGIJOM DR. BRAZDA</derivirana_varijabla>
  </DomainObject.Predmet.StrankaIDrugi>
  <DomainObject.Predmet.ProtustrankaIDrugi>
    <izvorni_sadrzaj>POLIKLINIKA ZA MEDICINSKU MIKROBIOLOGIJU S PARAZITOLOGIJOM DR. BRAZDA</izvorni_sadrzaj>
    <derivirana_varijabla naziv="DomainObject.Predmet.ProtustrankaIDrugi_1">POLIKLINIKA ZA MEDICINSKU MIKROBIOLOGIJU S PARAZITOLOGIJOM DR. BRAZDA</derivirana_varijabla>
  </DomainObject.Predmet.ProtustrankaIDrugi>
  <DomainObject.Predmet.StrankaIDrugiAdressOIB>
    <izvorni_sadrzaj>POLIKLINIKA ZA MEDICINSKU MIKROBIOLOGIJU S PARAZITOLOGIJOM DR. BRAZDA, OIB 90875660944, PETROVA 48A, 10000 Zagreb</izvorni_sadrzaj>
    <derivirana_varijabla naziv="DomainObject.Predmet.StrankaIDrugiAdressOIB_1">POLIKLINIKA ZA MEDICINSKU MIKROBIOLOGIJU S PARAZITOLOGIJOM DR. BRAZDA, OIB 90875660944, PETROVA 48A, 10000 Zagreb</derivirana_varijabla>
  </DomainObject.Predmet.StrankaIDrugiAdressOIB>
  <DomainObject.Predmet.ProtustrankaIDrugiAdressOIB>
    <izvorni_sadrzaj>POLIKLINIKA ZA MEDICINSKU MIKROBIOLOGIJU S PARAZITOLOGIJOM DR. BRAZDA, OIB 90875660944, PETROVA 48A, 10000 Zagreb</izvorni_sadrzaj>
    <derivirana_varijabla naziv="DomainObject.Predmet.ProtustrankaIDrugiAdressOIB_1">POLIKLINIKA ZA MEDICINSKU MIKROBIOLOGIJU S PARAZITOLOGIJOM DR. BRAZDA, OIB 90875660944, PETROVA 48A,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MEDICINSKU MIKROBIOLOGIJU S PARAZITOLOGIJOM DR. BRAZDA</item>
      <item>POLIKLINIKA ZA MEDICINSKU MIKROBIOLOGIJU S PARAZITOLOGIJOM DR. BRAZDA</item>
      <item>IRENA KELAVA</item>
    </izvorni_sadrzaj>
    <derivirana_varijabla naziv="DomainObject.Predmet.SudioniciListNaziv_1">
      <item>POLIKLINIKA ZA MEDICINSKU MIKROBIOLOGIJU S PARAZITOLOGIJOM DR. BRAZDA</item>
      <item>POLIKLINIKA ZA MEDICINSKU MIKROBIOLOGIJU S PARAZITOLOGIJOM DR. BRAZDA</item>
      <item>IRENA KELAVA</item>
    </derivirana_varijabla>
  </DomainObject.Predmet.SudioniciListNaziv>
  <DomainObject.Predmet.SudioniciListAdressOIB>
    <izvorni_sadrzaj>
      <item>POLIKLINIKA ZA MEDICINSKU MIKROBIOLOGIJU S PARAZITOLOGIJOM DR. BRAZDA, OIB 90875660944, PETROVA 48A,10000 Zagreb</item>
      <item>POLIKLINIKA ZA MEDICINSKU MIKROBIOLOGIJU S PARAZITOLOGIJOM DR. BRAZDA, OIB 90875660944, PETROVA 48A,10000 Zagreb</item>
      <item>IRENA KELAVA, GREDIČKA 23,10000 Zagreb</item>
    </izvorni_sadrzaj>
    <derivirana_varijabla naziv="DomainObject.Predmet.SudioniciListAdressOIB_1">
      <item>POLIKLINIKA ZA MEDICINSKU MIKROBIOLOGIJU S PARAZITOLOGIJOM DR. BRAZDA, OIB 90875660944, PETROVA 48A,10000 Zagreb</item>
      <item>POLIKLINIKA ZA MEDICINSKU MIKROBIOLOGIJU S PARAZITOLOGIJOM DR. BRAZDA, OIB 90875660944, PETROVA 48A,10000 Zagreb</item>
      <item>IRENA KELAVA,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90875660944</item>
      <item>, OIB 90875660944</item>
      <item>, OIB null</item>
    </izvorni_sadrzaj>
    <derivirana_varijabla naziv="DomainObject.Predmet.SudioniciListNazivOIB_1">
      <item>, OIB 90875660944</item>
      <item>, OIB 90875660944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1339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2016-07-12T08:43:00Z</dcterms:created>
  <dc:creator>novakb</dc:creator>
  <cp:lastModifiedBy>Valentina Delač</cp:lastModifiedBy>
  <cp:lastPrinted>2016-07-12T08:43:00Z</cp:lastPrinted>
  <dcterms:modified xmlns:xsi="http://www.w3.org/2001/XMLSchema-instance" xsi:type="dcterms:W3CDTF">2016-07-12T08:45:00Z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