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ce9f8" w14:paraId="04ce9f8" w:rsidRDefault="00FC70B8" w:rsidP="00910611" w:rsidR="00FC70B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70B8" w:rsidP="00910611" w:rsidR="00FC70B8">
      <w:r>
        <w:rPr>
          <w:rFonts w:eastAsia="MS Mincho"/>
        </w:rPr>
        <w:t xml:space="preserve">   REPUBLIKA HRVATSKA</w:t>
      </w:r>
    </w:p>
    <w:p w:rsidRDefault="00FC70B8" w:rsidP="00910611" w:rsidR="00FC70B8">
      <w:r>
        <w:rPr>
          <w:rFonts w:eastAsia="MS Mincho"/>
        </w:rPr>
        <w:t>TRGOVAČKI SUD U RIJECI</w:t>
      </w:r>
    </w:p>
    <w:p w:rsidRDefault="00FC70B8" w:rsidR="00FC70B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F7689" w:rsidP="002C1367" w:rsidR="00822CED" w:rsidRPr="00781363">
      <w:pPr>
        <w:jc w:val="center"/>
      </w:pPr>
      <w:r w:rsidRPr="00781363">
        <w:t xml:space="preserve">U   I M E   </w:t>
      </w:r>
      <w:r w:rsidR="002C1367" w:rsidRPr="00781363">
        <w:t xml:space="preserve">R E P U B L I K </w:t>
      </w:r>
      <w:r w:rsidRPr="00781363">
        <w:t>E</w:t>
      </w:r>
      <w:r w:rsidR="002C1367" w:rsidRPr="00781363">
        <w:t xml:space="preserve">   H R V A T S K </w:t>
      </w:r>
      <w:r w:rsidRPr="00781363">
        <w:t>E</w:t>
      </w:r>
    </w:p>
    <w:p w:rsidRDefault="00321306" w:rsidP="00321306" w:rsidR="00321306" w:rsidRPr="00781363">
      <w:pPr>
        <w:jc w:val="right"/>
      </w:pPr>
      <w:r w:rsidRPr="00781363">
        <w:tab/>
      </w:r>
      <w:r w:rsidRPr="00781363">
        <w:tab/>
      </w:r>
      <w:r w:rsidRPr="00781363">
        <w:tab/>
      </w:r>
      <w:r w:rsidRPr="00781363">
        <w:tab/>
      </w:r>
      <w:r w:rsidRPr="00781363">
        <w:tab/>
      </w:r>
      <w:r w:rsidRPr="00781363">
        <w:tab/>
      </w:r>
    </w:p>
    <w:p w:rsidRDefault="00321306" w:rsidP="00321306" w:rsidR="00321306" w:rsidRPr="00781363">
      <w:pPr>
        <w:jc w:val="center"/>
        <w:rPr>
          <w:bCs/>
        </w:rPr>
      </w:pPr>
      <w:r w:rsidRPr="00781363">
        <w:rPr>
          <w:bCs/>
        </w:rPr>
        <w:t>R</w:t>
      </w:r>
      <w:r w:rsidR="00822CED" w:rsidRPr="00781363">
        <w:rPr>
          <w:bCs/>
        </w:rPr>
        <w:t xml:space="preserve"> </w:t>
      </w:r>
      <w:r w:rsidRPr="00781363">
        <w:rPr>
          <w:bCs/>
        </w:rPr>
        <w:t>J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  <w:r w:rsidR="00822CED" w:rsidRPr="00781363">
        <w:rPr>
          <w:bCs/>
        </w:rPr>
        <w:t xml:space="preserve"> </w:t>
      </w:r>
      <w:r w:rsidRPr="00781363">
        <w:rPr>
          <w:bCs/>
        </w:rPr>
        <w:t>Š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  <w:r w:rsidR="00822CED" w:rsidRPr="00781363">
        <w:rPr>
          <w:bCs/>
        </w:rPr>
        <w:t xml:space="preserve"> </w:t>
      </w:r>
      <w:r w:rsidRPr="00781363">
        <w:rPr>
          <w:bCs/>
        </w:rPr>
        <w:t>N</w:t>
      </w:r>
      <w:r w:rsidR="00822CED" w:rsidRPr="00781363">
        <w:rPr>
          <w:bCs/>
        </w:rPr>
        <w:t xml:space="preserve"> </w:t>
      </w:r>
      <w:r w:rsidRPr="00781363">
        <w:rPr>
          <w:bCs/>
        </w:rPr>
        <w:t>J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2C613F" w:rsidP="009B6B23" w:rsidR="00FA7CB6">
      <w:pPr>
        <w:jc w:val="both"/>
      </w:pPr>
      <w:r>
        <w:tab/>
      </w:r>
      <w:r w:rsidR="00264D43" w:rsidRPr="00AD3611">
        <w:t xml:space="preserve">Trgovački sud u Rijeci, OIB 88785964957, po sucu pojedincu Danieli Korlević, </w:t>
      </w:r>
      <w:r w:rsidR="008541C1" w:rsidRPr="008541C1">
        <w:t xml:space="preserve">odlučujući o </w:t>
      </w:r>
      <w:r w:rsidR="00543648">
        <w:t xml:space="preserve">prijedlogu </w:t>
      </w:r>
      <w:r w:rsidR="00543648" w:rsidRPr="00543648">
        <w:t xml:space="preserve">predlagatelja DJON NIKOLA, Kastav, Put Rešetaron 19, OIB 70985924899 </w:t>
      </w:r>
      <w:r w:rsidR="00543648">
        <w:t xml:space="preserve">osobe ovlaštene za zastupanje trgovačkog društva R.I.M. Opatija d.o.o. Opatija </w:t>
      </w:r>
      <w:r w:rsidR="008541C1" w:rsidRPr="008541C1">
        <w:t xml:space="preserve">za otvaranje stečajnog postupka nad dužnikom </w:t>
      </w:r>
      <w:r w:rsidR="008749DF" w:rsidRPr="008749DF">
        <w:t>R. I. M. Opatija društvo s ograničenom odgovornošću za građenje, promet nekretnina, trgovinu i ugostiteljstvo,  Opatija, Andrije Štangera 2, OIB 56591290879</w:t>
      </w:r>
      <w:r w:rsidR="00405479" w:rsidRPr="00E55F05">
        <w:t>,</w:t>
      </w:r>
      <w:r w:rsidR="00405479" w:rsidRPr="00405479">
        <w:t xml:space="preserve"> dana </w:t>
      </w:r>
      <w:r w:rsidR="008749DF">
        <w:t>12</w:t>
      </w:r>
      <w:r w:rsidR="005230A4">
        <w:t>. srpnja</w:t>
      </w:r>
      <w:r w:rsidR="00405479">
        <w:t xml:space="preserve"> 2018</w:t>
      </w:r>
      <w:r w:rsidR="00405479" w:rsidRPr="00405479">
        <w:t xml:space="preserve">. </w:t>
      </w:r>
      <w:r w:rsidR="003E3ACD">
        <w:t>godine</w:t>
      </w:r>
    </w:p>
    <w:p w:rsidRDefault="004051EF" w:rsidP="009B6B23" w:rsidR="002F6302">
      <w:pPr>
        <w:jc w:val="both"/>
      </w:pPr>
      <w:r>
        <w:t xml:space="preserve"> </w:t>
      </w:r>
    </w:p>
    <w:p w:rsidRDefault="00321306" w:rsidP="00321306" w:rsidR="00321306" w:rsidRPr="00FA36AE">
      <w:pPr>
        <w:jc w:val="center"/>
      </w:pPr>
      <w:r w:rsidRPr="00FA36AE">
        <w:t>r i j e š i o</w:t>
      </w:r>
      <w:r w:rsidR="00212999" w:rsidRPr="00FA36AE">
        <w:t xml:space="preserve">  </w:t>
      </w:r>
      <w:r w:rsidRPr="00FA36AE">
        <w:t xml:space="preserve">  j e</w:t>
      </w:r>
    </w:p>
    <w:p w:rsidRDefault="005D6D20" w:rsidP="00321306" w:rsidR="005D6D20" w:rsidRPr="00990266">
      <w:pPr>
        <w:jc w:val="center"/>
        <w:rPr>
          <w:b/>
        </w:rPr>
      </w:pPr>
    </w:p>
    <w:p w:rsidRDefault="00CB179B" w:rsidP="004A57BD" w:rsidR="00FA7CB6" w:rsidRPr="007E0C61">
      <w:pPr>
        <w:pStyle w:val="Bezproreda"/>
        <w:numPr>
          <w:ilvl w:val="0"/>
          <w:numId w:val="5"/>
        </w:numPr>
        <w:ind w:firstLine="0" w:left="0"/>
        <w:jc w:val="both"/>
      </w:pPr>
      <w:r w:rsidRPr="00990266">
        <w:rPr>
          <w:bCs/>
        </w:rPr>
        <w:t>O</w:t>
      </w:r>
      <w:r w:rsidR="00321306" w:rsidRPr="00990266">
        <w:rPr>
          <w:bCs/>
        </w:rPr>
        <w:t>tvara se stečajni postupak nad dužnik</w:t>
      </w:r>
      <w:r w:rsidR="0055287B" w:rsidRPr="00990266">
        <w:rPr>
          <w:bCs/>
        </w:rPr>
        <w:t xml:space="preserve">om </w:t>
      </w:r>
      <w:r w:rsidR="008749DF" w:rsidRPr="008749DF">
        <w:rPr>
          <w:bCs/>
        </w:rPr>
        <w:t>R. I. M. Opatija društvo s ograničenom odgovornošću za građenje, promet nekretnina, trgovinu i ugostiteljstvo,  Opatija, Andrije Štangera 2, OIB 56591290879</w:t>
      </w:r>
      <w:r w:rsidR="007A72BF" w:rsidRPr="007E0C61">
        <w:t>.</w:t>
      </w:r>
    </w:p>
    <w:p w:rsidRDefault="007A72BF" w:rsidP="007A72BF" w:rsidR="007A72BF" w:rsidRPr="00990266">
      <w:pPr>
        <w:pStyle w:val="Bezproreda"/>
        <w:ind w:left="1080"/>
        <w:jc w:val="both"/>
      </w:pPr>
    </w:p>
    <w:p w:rsidRDefault="00BE5CEB" w:rsidP="008749DF" w:rsidR="006B2A66" w:rsidRPr="00085997">
      <w:r>
        <w:t>II.</w:t>
      </w:r>
      <w:r>
        <w:tab/>
      </w:r>
      <w:r w:rsidR="00321306" w:rsidRPr="00990266">
        <w:t xml:space="preserve">Za stečajnog upravitelja imenuje </w:t>
      </w:r>
      <w:r w:rsidR="005D62DF">
        <w:t>se</w:t>
      </w:r>
      <w:r w:rsidR="00F132F7">
        <w:t xml:space="preserve"> </w:t>
      </w:r>
      <w:r w:rsidR="00FC70B8">
        <w:rPr>
          <w:bCs/>
          <w:noProof/>
        </w:rPr>
        <w:pict>
          <v:rect fillcolor="#c0504d" filled="f" strokeweight="2.25pt" strokecolor="#5c83b4" stroked="f" o:spid="_x0000_s1026" id="Pravokutnik 650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195482" w:rsidP="00562A5A" w:rsidR="00195482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FC70B8">
        <w:rPr>
          <w:noProof/>
        </w:rPr>
        <w:pict>
          <v:rect fillcolor="#c0504d" filled="f" strokeweight="2.25pt" strokecolor="#5c83b4" stroked="f" id="_x0000_s1027" style="position:absolute;margin-left:0;margin-top:0;width:44.55pt;height:15.1pt;rotation:180;flip:x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5A7EF0" w:rsidP="00562A5A" w:rsidR="005A7EF0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8749DF">
        <w:t>Dubravka Stašić, Rijeka, Zagrebačka 16, OIB 23303100671</w:t>
      </w:r>
      <w:r w:rsidR="007E0C61" w:rsidRPr="00085997">
        <w:rPr>
          <w:bCs/>
          <w:noProof/>
        </w:rPr>
        <w:t>.</w:t>
      </w:r>
      <w:r w:rsidR="007E0C61" w:rsidRPr="00085997">
        <w:rPr>
          <w:bCs/>
          <w:noProof/>
          <w:sz w:val="28"/>
        </w:rPr>
        <w:t xml:space="preserve">  </w:t>
      </w:r>
    </w:p>
    <w:p w:rsidRDefault="00BE5CEB" w:rsidP="00BE5CEB" w:rsidR="00BE5CEB" w:rsidRPr="00FA7CB6">
      <w:pPr>
        <w:pStyle w:val="Bezproreda"/>
        <w:jc w:val="both"/>
      </w:pPr>
    </w:p>
    <w:p w:rsidRDefault="00321306" w:rsidP="005F6C7A" w:rsidR="005F6C7A" w:rsidRPr="007E0C61">
      <w:pPr>
        <w:pStyle w:val="Bezproreda"/>
        <w:numPr>
          <w:ilvl w:val="0"/>
          <w:numId w:val="6"/>
        </w:numPr>
        <w:ind w:firstLine="0" w:left="0"/>
        <w:jc w:val="both"/>
        <w:rPr>
          <w:bCs/>
        </w:rPr>
      </w:pPr>
      <w:r w:rsidRPr="00EC7A98">
        <w:rPr>
          <w:bCs/>
        </w:rPr>
        <w:t>Zaključuje se stečajni postupak nad dužnik</w:t>
      </w:r>
      <w:r w:rsidR="0055287B" w:rsidRPr="00EC7A98">
        <w:rPr>
          <w:bCs/>
        </w:rPr>
        <w:t xml:space="preserve">om </w:t>
      </w:r>
      <w:r w:rsidR="008749DF" w:rsidRPr="008749DF">
        <w:rPr>
          <w:bCs/>
        </w:rPr>
        <w:t>R. I. M. Opatija društvo s ograničenom odgovornošću za građenje, promet nekretnina, trgovinu i ugostiteljstvo,  Opatija, Andrije Štangera 2, OIB 56591290879</w:t>
      </w:r>
      <w:r w:rsidR="009A3C68" w:rsidRPr="007E0C61">
        <w:t>.</w:t>
      </w:r>
    </w:p>
    <w:p w:rsidRDefault="00EC7A98" w:rsidP="00EC7A98" w:rsidR="00EC7A98" w:rsidRPr="00EC7A98">
      <w:pPr>
        <w:pStyle w:val="Bezproreda"/>
        <w:jc w:val="both"/>
        <w:rPr>
          <w:bCs/>
        </w:rPr>
      </w:pPr>
    </w:p>
    <w:p w:rsidRDefault="00BE5CEB" w:rsidP="00BE5CEB" w:rsidR="00321306" w:rsidRPr="00990266">
      <w:pPr>
        <w:pStyle w:val="Bezproreda"/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296C99" w:rsidRPr="00990266">
        <w:rPr>
          <w:bCs/>
        </w:rPr>
        <w:t>Ovo rješenje objavit</w:t>
      </w:r>
      <w:r w:rsidR="00321306" w:rsidRPr="00990266">
        <w:rPr>
          <w:bCs/>
        </w:rPr>
        <w:t xml:space="preserve"> će se </w:t>
      </w:r>
      <w:r w:rsidR="00494342">
        <w:rPr>
          <w:bCs/>
        </w:rPr>
        <w:t>na mrežnoj stranici e-O</w:t>
      </w:r>
      <w:r w:rsidR="00C848FC" w:rsidRPr="00990266">
        <w:rPr>
          <w:bCs/>
        </w:rPr>
        <w:t>glasne ploče sud</w:t>
      </w:r>
      <w:r w:rsidR="00494342">
        <w:rPr>
          <w:bCs/>
        </w:rPr>
        <w:t>ova</w:t>
      </w:r>
      <w:r w:rsidR="00C848FC" w:rsidRPr="00990266">
        <w:rPr>
          <w:bCs/>
        </w:rPr>
        <w:t xml:space="preserve"> </w:t>
      </w:r>
      <w:r w:rsidR="006116FD" w:rsidRPr="00990266">
        <w:rPr>
          <w:bCs/>
        </w:rPr>
        <w:t xml:space="preserve">istoga dana kada je doneseno </w:t>
      </w:r>
      <w:r w:rsidR="00321306" w:rsidRPr="00990266">
        <w:rPr>
          <w:bCs/>
        </w:rPr>
        <w:t xml:space="preserve">i po pravomoćnosti </w:t>
      </w:r>
      <w:r w:rsidR="00264D43">
        <w:rPr>
          <w:bCs/>
        </w:rPr>
        <w:t>dostaviti sudskom registru radi</w:t>
      </w:r>
      <w:r w:rsidR="00321306" w:rsidRPr="00990266">
        <w:rPr>
          <w:bCs/>
        </w:rPr>
        <w:t xml:space="preserve"> brisanja dužnika.</w:t>
      </w:r>
    </w:p>
    <w:p w:rsidRDefault="00BE5CEB" w:rsidP="00321306" w:rsidR="00BE5CEB">
      <w:pPr>
        <w:jc w:val="center"/>
        <w:rPr>
          <w:b/>
        </w:rPr>
      </w:pPr>
    </w:p>
    <w:p w:rsidRDefault="00321306" w:rsidP="00321306" w:rsidR="00321306">
      <w:pPr>
        <w:jc w:val="center"/>
      </w:pPr>
      <w:r w:rsidRPr="00FA36AE">
        <w:t>Obrazloženje</w:t>
      </w:r>
    </w:p>
    <w:p w:rsidRDefault="006E323A" w:rsidP="00321306" w:rsidR="006E323A" w:rsidRPr="00FA36AE">
      <w:pPr>
        <w:jc w:val="center"/>
      </w:pPr>
    </w:p>
    <w:p w:rsidRDefault="008749DF" w:rsidP="008749DF" w:rsidR="008749DF" w:rsidRPr="008749DF">
      <w:pPr>
        <w:jc w:val="both"/>
      </w:pPr>
      <w:r w:rsidRPr="008749DF">
        <w:tab/>
        <w:t>Predlagatelj Djon Nikola, Kastav, Put rešetarov 19 je kao osoba ovlaštena za zastupanje trgovačkog društva R. I. M. Opatija društvo s ograničenom odgovornošću za građenje, promet nekretnina, trgovinu i ugostiteljstvo,  Opatija, Andrije Štangera 2, OIB 56591290879 (dalje: dužnik) je podnio ovome sudu 12. prosinca 2017. godine prijedlog za otvaranje stečajnog postupka nad dužnikom</w:t>
      </w:r>
    </w:p>
    <w:p w:rsidRDefault="008749DF" w:rsidP="008749DF" w:rsidR="008749DF" w:rsidRPr="008749DF">
      <w:pPr>
        <w:jc w:val="both"/>
      </w:pPr>
      <w:r w:rsidRPr="008749DF">
        <w:tab/>
        <w:t>Predlagatelj je u prijedlogu naveo da je dužnik nesposoban za plaćanje. Naime prema potvrdi Financijske agencije Rijeka od 20. studenog 2017. dužnik u Očevidniku redoslijeda osnova za plaćanje ima neizvršene osnove za plaćanje u ukupnom iznosu od 139.713,44 kn, u razdoblju dužem od 60 dana</w:t>
      </w:r>
    </w:p>
    <w:p w:rsidRDefault="008749DF" w:rsidP="008749DF" w:rsidR="008749DF" w:rsidRPr="008749DF">
      <w:pPr>
        <w:jc w:val="both"/>
      </w:pPr>
      <w:r w:rsidRPr="008749DF">
        <w:lastRenderedPageBreak/>
        <w:tab/>
        <w:t xml:space="preserve">Rješenjem poslovni broj St-764/17-5 od 12. veljače 2018. godine pokrenut je prethodni postupak radi utvrđivanja pretpostavki za otvaranje stečajnog postupka i imenovan privremeni stečajni upravitelj Dubravka Stašić, Rijeka, Zagrebačka 16, čija je dužnost bila do završetka prethodnog postupka izvršiti pregled dužnikovog poslovnog prostora, te uvid u knjige i poslovnu dokumentaciju dužnika i nakon toga podnijeti izvješće u kojem će iznijeti svoje mišljenje o tome postoje li uvjeti za otvaranje stečajnog postupka, te posebno mogu li se imovinom dužnika namiriti troškovi postupka (čl.119. st.2. Stečajnog zakona).  </w:t>
      </w:r>
    </w:p>
    <w:p w:rsidRDefault="008749DF" w:rsidP="008749DF" w:rsidR="008749DF" w:rsidRPr="008749DF">
      <w:pPr>
        <w:jc w:val="both"/>
      </w:pPr>
      <w:r w:rsidRPr="008749DF">
        <w:t xml:space="preserve"> </w:t>
      </w:r>
      <w:r w:rsidRPr="008749DF">
        <w:tab/>
        <w:t>Privremeni stečajni upravitelj utvrdio je u prethodnom postupku slijedeće:</w:t>
      </w:r>
    </w:p>
    <w:p w:rsidRDefault="008749DF" w:rsidP="008749DF" w:rsidR="008749DF" w:rsidRPr="008749DF">
      <w:pPr>
        <w:jc w:val="both"/>
      </w:pPr>
      <w:r w:rsidRPr="008749DF">
        <w:tab/>
        <w:t xml:space="preserve">Na adresi sjedišta dužnika ne nalaze se naznaka obavljanja djelatnosti dužnika.  </w:t>
      </w:r>
    </w:p>
    <w:p w:rsidRDefault="008749DF" w:rsidP="008749DF" w:rsidR="008749DF" w:rsidRPr="008749DF">
      <w:pPr>
        <w:jc w:val="both"/>
      </w:pPr>
      <w:r w:rsidRPr="008749DF">
        <w:tab/>
        <w:t>Prema podacima HZMO dužnik nema zaposlenih osoba.</w:t>
      </w:r>
    </w:p>
    <w:p w:rsidRDefault="008749DF" w:rsidP="008749DF" w:rsidR="008749DF" w:rsidRPr="008749DF">
      <w:pPr>
        <w:jc w:val="both"/>
      </w:pPr>
      <w:r w:rsidRPr="008749DF">
        <w:tab/>
        <w:t>Prema potvrdi Općinskog suda u Rijeci, Zemljišnoknjižni odjel Opatija, dužnik nije upisan kao vlasnik nekretnine na području nadležnosti toga zemljišnoknjižnog odjela.</w:t>
      </w:r>
    </w:p>
    <w:p w:rsidRDefault="008749DF" w:rsidP="008749DF" w:rsidR="008749DF" w:rsidRPr="008749DF">
      <w:pPr>
        <w:jc w:val="both"/>
      </w:pPr>
      <w:r w:rsidRPr="008749DF">
        <w:tab/>
        <w:t>Prema Uvjerenju STP „Autoklub Rijeka“ iz službene evidencije cestovnih vozila, dužnik nije evidentiran kao vlasnik vozila, iako je u popisu imovine koji je priložen uz prijedlog za otvaranje stečajnog postupka naveo da od pokretnina ima osobno vozilo i to prema popisu dugotrajne imovine na dan 31.12.2017. godine.</w:t>
      </w:r>
    </w:p>
    <w:p w:rsidRDefault="008749DF" w:rsidP="008749DF" w:rsidR="008749DF" w:rsidRPr="008749DF">
      <w:pPr>
        <w:jc w:val="both"/>
      </w:pPr>
      <w:r w:rsidRPr="008749DF">
        <w:tab/>
        <w:t xml:space="preserve">Prema bilanci na dan 31.12.2016. godine dužnik ima iskazanu dugotrajnu imovinu knjigovodstvene vrijednosti od 149.501,00 kn, od toga na materijalnu imovinu odnosi se 126.000,00 kn.  </w:t>
      </w:r>
    </w:p>
    <w:p w:rsidRDefault="008749DF" w:rsidP="008749DF" w:rsidR="008749DF" w:rsidRPr="008749DF">
      <w:pPr>
        <w:jc w:val="both"/>
      </w:pPr>
      <w:r w:rsidRPr="008749DF">
        <w:tab/>
        <w:t>Obzirom na protek vremena, te da dužnik nema evidentirano vlasništvo na pokretninama i nekretninama, bez pregleda poslovnih knjiga i očitovanja zakonskog zastupnika privremena stečajna upraviteljica nije mogla utvrditi postojanje iskazane imovine.</w:t>
      </w:r>
    </w:p>
    <w:p w:rsidRDefault="008749DF" w:rsidP="008749DF" w:rsidR="008749DF" w:rsidRPr="008749DF">
      <w:pPr>
        <w:jc w:val="both"/>
      </w:pPr>
      <w:r w:rsidRPr="008749DF">
        <w:tab/>
        <w:t xml:space="preserve">Kratkotrajna imovina  iskazana u vrijednosti  od 48.830,00 kn odnosi se na zalihe: 16.222,00 kn i potraživanja: 25.948,00 kn, međutim, zbog nemogućnosti uvida u poslovne knjige, izvješće za 2016.g. ne može se uzeti kao vjerodostojno za utvrđivanje imovine dužnika u vidu zaliha i potraživanja. </w:t>
      </w:r>
    </w:p>
    <w:p w:rsidRDefault="008749DF" w:rsidP="008749DF" w:rsidR="008749DF" w:rsidRPr="008749DF">
      <w:pPr>
        <w:jc w:val="both"/>
      </w:pPr>
      <w:r w:rsidRPr="008749DF">
        <w:tab/>
        <w:t xml:space="preserve">Prema Očevidniku redoslijeda osnova za plaćanje proizlazi da je na dan 04. travnja 2018. godine dužnik u blokadi s neizvršenim nalozima za plaćanje u iznosu od </w:t>
      </w:r>
      <w:r w:rsidRPr="008749DF">
        <w:rPr>
          <w:bCs/>
        </w:rPr>
        <w:t xml:space="preserve">194.215,77 </w:t>
      </w:r>
      <w:r w:rsidRPr="008749DF">
        <w:t xml:space="preserve">kn.   </w:t>
      </w:r>
    </w:p>
    <w:p w:rsidRDefault="008749DF" w:rsidP="008749DF" w:rsidR="008749DF" w:rsidRPr="008749DF">
      <w:pPr>
        <w:jc w:val="both"/>
      </w:pPr>
      <w:r w:rsidRPr="008749DF">
        <w:tab/>
        <w:t>Poslovni račun dužnika neprekidno je u blokadi od 20.10.2017. godine čime je utvrđeno postojanje stečajnog razloga iz čl.6. st.2. Stečajnog zakona, a to je nesposobnost za plaćanje.</w:t>
      </w:r>
    </w:p>
    <w:p w:rsidRDefault="008749DF" w:rsidP="008749DF" w:rsidR="008749DF" w:rsidRPr="008749DF">
      <w:pPr>
        <w:jc w:val="both"/>
      </w:pPr>
      <w:r w:rsidRPr="008749DF">
        <w:tab/>
        <w:t>Privremena stečajna upraviteljica sačinila je predračun troškova stečajnog postupka:</w:t>
      </w:r>
    </w:p>
    <w:p w:rsidRDefault="008749DF" w:rsidP="008749DF" w:rsidR="008749DF" w:rsidRPr="008749DF">
      <w:pPr>
        <w:jc w:val="both"/>
      </w:pPr>
      <w:r w:rsidRPr="008749DF">
        <w:t>Okvirni pregled predvidivih troškova za eventualno vođenje stečajnog postupka:</w:t>
      </w:r>
    </w:p>
    <w:p w:rsidRDefault="008749DF" w:rsidP="008749DF" w:rsidR="008749DF" w:rsidRPr="008749DF">
      <w:pPr>
        <w:jc w:val="both"/>
      </w:pPr>
      <w:r w:rsidRPr="008749DF">
        <w:t>Materijalni trošak (izrada pečata, oglasi, pristojbe, otvaranje računa,</w:t>
      </w:r>
    </w:p>
    <w:p w:rsidRDefault="008749DF" w:rsidP="008749DF" w:rsidR="008749DF" w:rsidRPr="008749DF">
      <w:pPr>
        <w:jc w:val="both"/>
      </w:pPr>
      <w:r w:rsidRPr="008749DF">
        <w:t>bankovne naknade i sl.)                                                                                       3.000,00 kn</w:t>
      </w:r>
    </w:p>
    <w:p w:rsidRDefault="008749DF" w:rsidP="008749DF" w:rsidR="008749DF" w:rsidRPr="008749DF">
      <w:pPr>
        <w:jc w:val="both"/>
      </w:pPr>
      <w:r w:rsidRPr="008749DF">
        <w:t>Trošak vođenja knjigovodstva (godišnje)                                                           8.000,00 kn</w:t>
      </w:r>
    </w:p>
    <w:p w:rsidRDefault="008749DF" w:rsidP="008749DF" w:rsidR="008749DF" w:rsidRPr="008749DF">
      <w:pPr>
        <w:jc w:val="both"/>
      </w:pPr>
      <w:r w:rsidRPr="008749DF">
        <w:t xml:space="preserve">Nagrada stečajnom upravitelju za obavljene poslove prethodnog i stečajnog </w:t>
      </w:r>
    </w:p>
    <w:p w:rsidRDefault="008749DF" w:rsidP="008749DF" w:rsidR="008749DF" w:rsidRPr="008749DF">
      <w:pPr>
        <w:jc w:val="both"/>
      </w:pPr>
      <w:r w:rsidRPr="008749DF">
        <w:t xml:space="preserve">postupka prema Uredbi o načinu obračuna i plaćanja </w:t>
      </w:r>
    </w:p>
    <w:p w:rsidRDefault="008749DF" w:rsidP="008749DF" w:rsidR="008749DF" w:rsidRPr="008749DF">
      <w:pPr>
        <w:jc w:val="both"/>
      </w:pPr>
      <w:r w:rsidRPr="008749DF">
        <w:t>nagrade stečajnog upravitelja                                                                           16.000,00 kn</w:t>
      </w:r>
    </w:p>
    <w:p w:rsidRDefault="008749DF" w:rsidP="008749DF" w:rsidR="008749DF" w:rsidRPr="008749DF">
      <w:pPr>
        <w:jc w:val="both"/>
        <w:rPr>
          <w:u w:val="single"/>
        </w:rPr>
      </w:pPr>
      <w:r w:rsidRPr="008749DF">
        <w:rPr>
          <w:u w:val="single"/>
        </w:rPr>
        <w:t>Naknada troškova stečajnog upravitelja bruto (putni troškovi, poštarina i sl.) 1.000,00 kn</w:t>
      </w:r>
    </w:p>
    <w:p w:rsidRDefault="008749DF" w:rsidP="008749DF" w:rsidR="008749DF" w:rsidRPr="008749DF">
      <w:pPr>
        <w:jc w:val="both"/>
      </w:pPr>
      <w:r w:rsidRPr="008749DF">
        <w:t>Ukupno:                                                                                                             28.000,00 kn</w:t>
      </w:r>
    </w:p>
    <w:p w:rsidRDefault="008749DF" w:rsidP="008749DF" w:rsidR="008749DF" w:rsidRPr="008749DF">
      <w:pPr>
        <w:jc w:val="both"/>
      </w:pPr>
      <w:bookmarkStart w:name="_30j0zll" w:id="1"/>
      <w:bookmarkEnd w:id="1"/>
      <w:r w:rsidRPr="008749DF">
        <w:lastRenderedPageBreak/>
        <w:tab/>
        <w:t xml:space="preserve">Zastupnik dužnika po zakonu je postupajući po nalogu suda od 26. travnja 2018. godine dao pojašnjenje stavki u bilanci na dan 31. prosinca 2016. godine kako slijedi: </w:t>
      </w:r>
    </w:p>
    <w:p w:rsidRDefault="008749DF" w:rsidP="008749DF" w:rsidR="008749DF" w:rsidRPr="008749DF">
      <w:pPr>
        <w:jc w:val="both"/>
      </w:pPr>
      <w:r w:rsidRPr="008749DF">
        <w:tab/>
        <w:t>Imovina iskazana na kontu 0223 – osobni automobil odnosi se na vozila koja su tog dana bila u vlasništvu dužnika. Radi se o dva vozila VW UP pojedinačne nabavne cijene 63.000,00 kn. Vozila su u vlasništvu leasing društva IMPULS LEASING d.o.o. Početkom 2018. godine vozila su oduzeta od strane leasing društva zbog neplaćanja mjesečnih rata leasinga.</w:t>
      </w:r>
    </w:p>
    <w:p w:rsidRDefault="008749DF" w:rsidP="008749DF" w:rsidR="008749DF" w:rsidRPr="008749DF">
      <w:pPr>
        <w:jc w:val="both"/>
      </w:pPr>
      <w:r w:rsidRPr="008749DF">
        <w:t xml:space="preserve"> </w:t>
      </w:r>
      <w:r w:rsidRPr="008749DF">
        <w:tab/>
        <w:t xml:space="preserve">Kratkotrajna imovina u iznosu 48.830,00 kn sastoji se od 16.222,00 kn vrijednosti zaliha i pića u ugostiteljstvu, 25.673,00 kn su kratkotrajna potraživanja prema kupcima i 275,00 kn potraživanja prema državi za više uplaćene poreze i članarine. Zalihe su tijekom 2017. godine svedene na nulu, a potraživanja su naplaćena osim u iznosu 1.250,00 kn koji se odnose na potraživanje prema kupcu fizičkoj osobi – nenaplaćeno. </w:t>
      </w:r>
    </w:p>
    <w:p w:rsidRDefault="008749DF" w:rsidP="008749DF" w:rsidR="008749DF" w:rsidRPr="008749DF">
      <w:pPr>
        <w:jc w:val="both"/>
        <w:rPr>
          <w:bCs/>
        </w:rPr>
      </w:pPr>
      <w:r w:rsidRPr="008749DF">
        <w:tab/>
        <w:t xml:space="preserve">Privremena stečajna upraviteljica je predložila obzirom na utvrđeno u prethodnom postupku </w:t>
      </w:r>
      <w:r w:rsidRPr="008749DF">
        <w:rPr>
          <w:bCs/>
        </w:rPr>
        <w:t>da sud pozove osobe koje imaju pravni interes za provedbom stečajnog postupka na uplatu predujma u visini od 28.000,00 kn za namirenje troškova prethodnog i otvorenog stečajnog postupka.</w:t>
      </w:r>
    </w:p>
    <w:p w:rsidRDefault="004A57BD" w:rsidP="004A57BD" w:rsidR="00D94E39" w:rsidRPr="00D94E39">
      <w:pPr>
        <w:jc w:val="both"/>
      </w:pPr>
      <w:r>
        <w:tab/>
      </w:r>
      <w:r w:rsidR="00D94E39" w:rsidRPr="00D94E39">
        <w:t>Prema odredbi čl.5. st.1. i 2. SZ-a, stečajni postupak može se otvoriti ako sud utvrdi postojanje stečajnog razloga, a to su prema stavku 2. istog članka nesposobnost za plaćanje i prezaduženost.</w:t>
      </w:r>
    </w:p>
    <w:p w:rsidRDefault="00D94E39" w:rsidP="00D94E39" w:rsidR="00D94E39" w:rsidRPr="00D94E39">
      <w:pPr>
        <w:jc w:val="both"/>
      </w:pPr>
      <w:r w:rsidRPr="00D94E39">
        <w:t xml:space="preserve">            Odredbom čl.132. st.1. SZ-a,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D94E39" w:rsidP="00D94E39" w:rsidR="00D94E39" w:rsidRPr="00D94E39">
      <w:pPr>
        <w:jc w:val="both"/>
      </w:pPr>
      <w:r w:rsidRPr="00D94E39"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čl.286. – 292. SZ-a.</w:t>
      </w:r>
    </w:p>
    <w:p w:rsidRDefault="00D94E39" w:rsidP="00D94E39" w:rsidR="00D94E39" w:rsidRPr="00D94E39">
      <w:pPr>
        <w:jc w:val="both"/>
      </w:pPr>
      <w:r w:rsidRPr="00D94E39">
        <w:t xml:space="preserve">            Pravomoćnim rješenjem ovoga suda od </w:t>
      </w:r>
      <w:r w:rsidR="0071446C">
        <w:t>14</w:t>
      </w:r>
      <w:r w:rsidR="007E0C61">
        <w:t>. lipnja</w:t>
      </w:r>
      <w:r w:rsidR="004A4D81">
        <w:t xml:space="preserve"> 2018. godine</w:t>
      </w:r>
      <w:r w:rsidR="003E3ACD">
        <w:t xml:space="preserve"> </w:t>
      </w:r>
      <w:r w:rsidRPr="00D94E39">
        <w:t xml:space="preserve">pozvane su osobe koje imaju pravni interes za provedbom stečajnog postupka da u roku od 15 dana uplate predujam u visini od </w:t>
      </w:r>
      <w:r w:rsidR="0071446C">
        <w:t>28</w:t>
      </w:r>
      <w:r w:rsidR="006E323A">
        <w:t>.000,00</w:t>
      </w:r>
      <w:r w:rsidR="007C0A34" w:rsidRPr="007C0A34">
        <w:t xml:space="preserve"> </w:t>
      </w:r>
      <w:r w:rsidR="007C0A34">
        <w:t>kn</w:t>
      </w:r>
      <w:r w:rsidRPr="00D94E39">
        <w:t xml:space="preserve"> za namirenje trošk</w:t>
      </w:r>
      <w:r w:rsidR="00D7519E">
        <w:t>ova</w:t>
      </w:r>
      <w:r w:rsidR="00C0549F">
        <w:t xml:space="preserve"> </w:t>
      </w:r>
      <w:r w:rsidR="002136A7">
        <w:t xml:space="preserve">prethodnog i </w:t>
      </w:r>
      <w:r w:rsidR="00A8604D">
        <w:t xml:space="preserve">otvorenog </w:t>
      </w:r>
      <w:r w:rsidRPr="00D94E39">
        <w:t>stečajnog postupka. Predmetno rješenje objavljeno je na mrežnoj stranici e-Oglasne ploče sud</w:t>
      </w:r>
      <w:r w:rsidR="00E1704F">
        <w:t>ov</w:t>
      </w:r>
      <w:r w:rsidRPr="00D94E39">
        <w:t xml:space="preserve">a </w:t>
      </w:r>
      <w:r w:rsidR="008502FF">
        <w:t xml:space="preserve">dana </w:t>
      </w:r>
      <w:r w:rsidR="0071446C">
        <w:t>14</w:t>
      </w:r>
      <w:r w:rsidR="007E0C61">
        <w:t>. lipnja</w:t>
      </w:r>
      <w:r w:rsidR="00F05C01">
        <w:t xml:space="preserve"> </w:t>
      </w:r>
      <w:r w:rsidR="0002490F">
        <w:t>2018.</w:t>
      </w:r>
      <w:r w:rsidR="003E3ACD">
        <w:t xml:space="preserve"> godine</w:t>
      </w:r>
      <w:r w:rsidR="0002490F">
        <w:t xml:space="preserve"> </w:t>
      </w:r>
      <w:r w:rsidRPr="00D94E39">
        <w:t>temeljem čl.12. st.1. SZ-a.</w:t>
      </w:r>
    </w:p>
    <w:p w:rsidRDefault="00D94E39" w:rsidP="00D94E39" w:rsidR="00604733">
      <w:pPr>
        <w:jc w:val="both"/>
      </w:pPr>
      <w:r w:rsidRPr="00D94E39">
        <w:t xml:space="preserve">             Kako je u prethodnom postupku nedvojbeno utvrđeno postojanje stečajnog razloga, nesposobnost za plaćanje, kao i činjenica nedostatnosti dužnikove imovine u smislu čl.132.st.1. SZ-a, te kako predujam za namirenje troškova</w:t>
      </w:r>
      <w:r w:rsidR="00A8604D">
        <w:t xml:space="preserve"> prethodnog i </w:t>
      </w:r>
      <w:r w:rsidRPr="00D94E39">
        <w:t xml:space="preserve"> otvorenog stečajnog postupka nije uplaćen u roku određenom rješenjem od </w:t>
      </w:r>
      <w:r w:rsidR="0071446C">
        <w:t>14</w:t>
      </w:r>
      <w:r w:rsidR="007E0C61">
        <w:t>. lipnja</w:t>
      </w:r>
      <w:r w:rsidR="00A8604D">
        <w:t xml:space="preserve"> 2018.</w:t>
      </w:r>
      <w:r w:rsidR="003E3ACD">
        <w:t xml:space="preserve"> godine</w:t>
      </w:r>
      <w:r w:rsidRPr="00D94E39">
        <w:t>, valjalo je temeljem čl.132.st.2.</w:t>
      </w:r>
      <w:r w:rsidR="00FA36AE">
        <w:t xml:space="preserve"> </w:t>
      </w:r>
      <w:r w:rsidRPr="00D94E39">
        <w:t>SZ-a nad dužnikom otvoriti i istodobno zaključiti stečajni postupak te imenovati stečajnog upravitelja s ovlastima i obvezama propisanim čl.133. SZ-a.</w:t>
      </w:r>
    </w:p>
    <w:p w:rsidRDefault="00D94E39" w:rsidP="002C613F" w:rsidR="002C613F">
      <w:pPr>
        <w:jc w:val="both"/>
      </w:pPr>
      <w:r w:rsidRPr="00D94E39">
        <w:t xml:space="preserve">            Stečajni upravitelj imenovan je temeljem čl.132. st.2. </w:t>
      </w:r>
      <w:r w:rsidR="004369E0">
        <w:t xml:space="preserve">u vezi s </w:t>
      </w:r>
      <w:r w:rsidR="00F92879">
        <w:t>čl.</w:t>
      </w:r>
      <w:r w:rsidR="00A8604D">
        <w:t>85</w:t>
      </w:r>
      <w:r w:rsidR="00F92879">
        <w:t>.st.</w:t>
      </w:r>
      <w:r w:rsidR="00BB4066">
        <w:t>2</w:t>
      </w:r>
      <w:r w:rsidR="00F92879">
        <w:t xml:space="preserve">. </w:t>
      </w:r>
      <w:r w:rsidRPr="00D94E39">
        <w:t>SZ-a.</w:t>
      </w:r>
    </w:p>
    <w:p w:rsidRDefault="002C613F" w:rsidP="002C613F" w:rsidR="002C613F">
      <w:pPr>
        <w:jc w:val="center"/>
        <w:rPr>
          <w:bCs/>
        </w:rPr>
      </w:pPr>
    </w:p>
    <w:p w:rsidRDefault="00EC7A98" w:rsidP="002C613F" w:rsidR="002C613F">
      <w:pPr>
        <w:jc w:val="center"/>
        <w:rPr>
          <w:bCs/>
        </w:rPr>
      </w:pPr>
      <w:r>
        <w:rPr>
          <w:bCs/>
        </w:rPr>
        <w:t xml:space="preserve">U Rijeci, </w:t>
      </w:r>
      <w:r w:rsidR="0071446C">
        <w:rPr>
          <w:bCs/>
        </w:rPr>
        <w:t>12</w:t>
      </w:r>
      <w:r w:rsidR="001B3224">
        <w:rPr>
          <w:bCs/>
        </w:rPr>
        <w:t>. srpnja</w:t>
      </w:r>
      <w:r w:rsidR="008C7EA8">
        <w:rPr>
          <w:bCs/>
        </w:rPr>
        <w:t xml:space="preserve"> </w:t>
      </w:r>
      <w:r w:rsidR="00405479">
        <w:rPr>
          <w:bCs/>
        </w:rPr>
        <w:t>2018</w:t>
      </w:r>
      <w:r w:rsidR="00A274AB" w:rsidRPr="001A7568">
        <w:rPr>
          <w:bCs/>
        </w:rPr>
        <w:t>.</w:t>
      </w:r>
      <w:r w:rsidR="003E3ACD">
        <w:rPr>
          <w:bCs/>
        </w:rPr>
        <w:t xml:space="preserve"> godine</w:t>
      </w:r>
    </w:p>
    <w:p w:rsidRDefault="00FC70B8" w:rsidP="003E3ACD" w:rsidR="00FC70B8">
      <w:pPr>
        <w:jc w:val="right"/>
        <w:rPr>
          <w:bCs/>
        </w:rPr>
      </w:pPr>
    </w:p>
    <w:p w:rsidRDefault="000554F6" w:rsidP="003E3ACD" w:rsidR="00321306" w:rsidRPr="00C86EE1">
      <w:pPr>
        <w:jc w:val="right"/>
        <w:rPr>
          <w:bCs/>
        </w:rPr>
      </w:pPr>
      <w:r w:rsidRPr="00C86EE1">
        <w:rPr>
          <w:bCs/>
        </w:rPr>
        <w:t>S</w:t>
      </w:r>
      <w:r w:rsidR="00321306" w:rsidRPr="00C86EE1">
        <w:rPr>
          <w:bCs/>
        </w:rPr>
        <w:t xml:space="preserve">udac </w:t>
      </w:r>
    </w:p>
    <w:p w:rsidRDefault="00C30FD5" w:rsidP="00144CBC" w:rsidR="000F22B3">
      <w:pPr>
        <w:ind w:firstLine="708" w:left="1416"/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321306" w:rsidRPr="00C86EE1">
        <w:rPr>
          <w:bCs/>
        </w:rPr>
        <w:t xml:space="preserve"> Daniela Korlević</w:t>
      </w:r>
      <w:r w:rsidR="0010367E">
        <w:rPr>
          <w:bCs/>
        </w:rPr>
        <w:t xml:space="preserve"> </w:t>
      </w:r>
    </w:p>
    <w:p w:rsidRDefault="00FC70B8" w:rsidP="00144CBC" w:rsidR="00FC70B8" w:rsidRPr="00CA2F8E">
      <w:pPr>
        <w:ind w:firstLine="708" w:left="1416"/>
        <w:jc w:val="right"/>
      </w:pPr>
    </w:p>
    <w:p w:rsidRDefault="00B96C6F" w:rsidP="00B96C6F" w:rsidR="00B96C6F" w:rsidRPr="00F05C01">
      <w:pPr>
        <w:jc w:val="both"/>
        <w:rPr>
          <w:bCs/>
        </w:rPr>
      </w:pPr>
      <w:r w:rsidRPr="00F05C01">
        <w:rPr>
          <w:bCs/>
        </w:rPr>
        <w:lastRenderedPageBreak/>
        <w:t>UPUTA O PRAVNOM LIJEKU:</w:t>
      </w:r>
    </w:p>
    <w:p w:rsidRDefault="00F05C01" w:rsidP="00B96C6F" w:rsidR="00B96C6F" w:rsidRPr="00BF3DD4">
      <w:pPr>
        <w:jc w:val="both"/>
        <w:rPr>
          <w:bCs/>
        </w:rPr>
      </w:pPr>
      <w:r w:rsidRPr="00BF3DD4">
        <w:rPr>
          <w:bCs/>
        </w:rPr>
        <w:tab/>
      </w:r>
      <w:r w:rsidR="00B96C6F" w:rsidRPr="00BF3DD4">
        <w:rPr>
          <w:bCs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D9171B" w:rsidP="0002490F" w:rsidR="001474D4" w:rsidRPr="00BF3DD4">
      <w:pPr>
        <w:jc w:val="both"/>
        <w:rPr>
          <w:bCs/>
        </w:rPr>
      </w:pPr>
      <w:r w:rsidRPr="00BF3DD4">
        <w:rPr>
          <w:bCs/>
        </w:rPr>
        <w:tab/>
      </w:r>
      <w:r w:rsidR="00DA68B7" w:rsidRPr="00BF3DD4">
        <w:rPr>
          <w:bCs/>
        </w:rPr>
        <w:t>Protiv rješenja o zaključenju stečajnog postupka dopuštena je žalba u roku od osam dana.</w:t>
      </w:r>
      <w:r w:rsidRPr="00BF3DD4">
        <w:rPr>
          <w:bCs/>
        </w:rPr>
        <w:t xml:space="preserve"> </w:t>
      </w:r>
      <w:r w:rsidR="00DA68B7" w:rsidRPr="00BF3DD4">
        <w:rPr>
          <w:bCs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  <w:r w:rsidR="00196719" w:rsidRPr="00BF3DD4">
        <w:rPr>
          <w:bCs/>
        </w:rPr>
        <w:t xml:space="preserve"> </w:t>
      </w:r>
    </w:p>
    <w:sectPr w:rsidSect="00A9241A" w:rsidR="001474D4" w:rsidRPr="00BF3DD4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24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70B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1625201"/>
      <w:docPartObj>
        <w:docPartGallery w:val="Page Numbers (Bottom of Page)"/>
        <w:docPartUnique/>
      </w:docPartObj>
    </w:sdtPr>
    <w:sdtEndPr/>
    <w:sdtContent>
      <w:p w:rsidRDefault="00932A64" w:rsidR="00932A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41A">
          <w:rPr>
            <w:noProof/>
          </w:rPr>
          <w:t>1</w:t>
        </w:r>
        <w:r>
          <w:fldChar w:fldCharType="end"/>
        </w:r>
      </w:p>
    </w:sdtContent>
  </w:sdt>
  <w:p w:rsidRDefault="00932A64" w:rsidR="00932A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41A" w:rsidP="00A9241A" w:rsidR="00A9241A">
    <w:pPr>
      <w:jc w:val="right"/>
    </w:pPr>
    <w:r>
      <w:t>Poslovni</w:t>
    </w:r>
    <w:r w:rsidRPr="00F10B10">
      <w:t xml:space="preserve"> </w:t>
    </w:r>
    <w:r>
      <w:t>broj</w:t>
    </w:r>
    <w:r w:rsidRPr="00F10B10">
      <w:t xml:space="preserve"> 15 St-</w:t>
    </w:r>
    <w:r w:rsidR="008749DF">
      <w:t>764/17-19</w:t>
    </w:r>
  </w:p>
  <w:p w:rsidRDefault="00ED138E" w:rsidP="00453B4A" w:rsidR="00453B4A">
    <w:pPr>
      <w:jc w:val="right"/>
    </w:pPr>
    <w:r w:rsidRPr="00F10B10">
      <w:rPr>
        <w:rFonts w:cs="Arial" w:hAnsi="Arial" w:ascii="Arial"/>
      </w:rPr>
      <w:tab/>
    </w:r>
    <w:r w:rsidRPr="00F10B10">
      <w:rPr>
        <w:rFonts w:cs="Arial" w:hAnsi="Arial" w:ascii="Arial"/>
      </w:rPr>
      <w:tab/>
    </w:r>
  </w:p>
  <w:p w:rsidRDefault="00ED138E" w:rsidP="008D4BD6" w:rsidR="00ED138E" w:rsidRPr="00F10B1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41A" w:rsidP="00A9241A" w:rsidR="00A9241A">
    <w:pPr>
      <w:jc w:val="right"/>
    </w:pPr>
    <w:r>
      <w:t>Poslovni</w:t>
    </w:r>
    <w:r w:rsidRPr="00F10B10">
      <w:t xml:space="preserve"> </w:t>
    </w:r>
    <w:r>
      <w:t>broj</w:t>
    </w:r>
    <w:r w:rsidRPr="00F10B10">
      <w:t xml:space="preserve"> 15 St-</w:t>
    </w:r>
    <w:r>
      <w:t>254/17-20</w:t>
    </w:r>
  </w:p>
  <w:p w:rsidRDefault="00A9241A" w:rsidR="00A924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25B4A"/>
    <w:multiLevelType w:val="hybridMultilevel"/>
    <w:tmpl w:val="3EB0563E"/>
    <w:lvl w:tplc="051659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817984"/>
    <w:multiLevelType w:val="hybridMultilevel"/>
    <w:tmpl w:val="2C86782A"/>
    <w:lvl w:tplc="F64EC89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DE7D77"/>
    <w:multiLevelType w:val="hybridMultilevel"/>
    <w:tmpl w:val="7FBA94D6"/>
    <w:lvl w:tplc="03065B6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A33D6C"/>
    <w:multiLevelType w:val="hybridMultilevel"/>
    <w:tmpl w:val="C5D615C4"/>
    <w:lvl w:tplc="51F80AE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7C628D4"/>
    <w:multiLevelType w:val="hybridMultilevel"/>
    <w:tmpl w:val="9894D810"/>
    <w:lvl w:tplc="78FE1CF8" w:ilvl="0">
      <w:start w:val="1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79686CEC"/>
    <w:multiLevelType w:val="hybridMultilevel"/>
    <w:tmpl w:val="E342E60A"/>
    <w:lvl w:tplc="C9685554" w:ilvl="0">
      <w:start w:val="3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252ED"/>
    <w:multiLevelType w:val="hybridMultilevel"/>
    <w:tmpl w:val="C02E4A58"/>
    <w:lvl w:tplc="C652D8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7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10312"/>
    <w:rsid w:val="00013071"/>
    <w:rsid w:val="00013680"/>
    <w:rsid w:val="0002490F"/>
    <w:rsid w:val="000554F6"/>
    <w:rsid w:val="000606E5"/>
    <w:rsid w:val="00065A06"/>
    <w:rsid w:val="00066D1F"/>
    <w:rsid w:val="000701F8"/>
    <w:rsid w:val="000712B8"/>
    <w:rsid w:val="00073246"/>
    <w:rsid w:val="000736A7"/>
    <w:rsid w:val="00076E17"/>
    <w:rsid w:val="000806E3"/>
    <w:rsid w:val="00080C54"/>
    <w:rsid w:val="00082809"/>
    <w:rsid w:val="00085997"/>
    <w:rsid w:val="00096748"/>
    <w:rsid w:val="000B25A6"/>
    <w:rsid w:val="000B38A3"/>
    <w:rsid w:val="000B5241"/>
    <w:rsid w:val="000C0D66"/>
    <w:rsid w:val="000C1A41"/>
    <w:rsid w:val="000D03AE"/>
    <w:rsid w:val="000D08C4"/>
    <w:rsid w:val="000D5434"/>
    <w:rsid w:val="000E0B65"/>
    <w:rsid w:val="000E7FDB"/>
    <w:rsid w:val="000F22B3"/>
    <w:rsid w:val="000F3B44"/>
    <w:rsid w:val="000F7AE3"/>
    <w:rsid w:val="0010367E"/>
    <w:rsid w:val="00105222"/>
    <w:rsid w:val="00106A94"/>
    <w:rsid w:val="00113160"/>
    <w:rsid w:val="001179BE"/>
    <w:rsid w:val="00117DD6"/>
    <w:rsid w:val="00121E7A"/>
    <w:rsid w:val="001235B2"/>
    <w:rsid w:val="001252E5"/>
    <w:rsid w:val="001339FE"/>
    <w:rsid w:val="00136631"/>
    <w:rsid w:val="00144CBC"/>
    <w:rsid w:val="001474B0"/>
    <w:rsid w:val="001474D4"/>
    <w:rsid w:val="00151B2E"/>
    <w:rsid w:val="00153F36"/>
    <w:rsid w:val="00167FF1"/>
    <w:rsid w:val="00174B4B"/>
    <w:rsid w:val="001754E7"/>
    <w:rsid w:val="00175A72"/>
    <w:rsid w:val="001869F4"/>
    <w:rsid w:val="00192561"/>
    <w:rsid w:val="00195482"/>
    <w:rsid w:val="00196719"/>
    <w:rsid w:val="001972EB"/>
    <w:rsid w:val="001A7568"/>
    <w:rsid w:val="001B3224"/>
    <w:rsid w:val="001C16DE"/>
    <w:rsid w:val="001C20C7"/>
    <w:rsid w:val="001C2269"/>
    <w:rsid w:val="001C73BB"/>
    <w:rsid w:val="001C7A55"/>
    <w:rsid w:val="001D6CD5"/>
    <w:rsid w:val="001E174F"/>
    <w:rsid w:val="001F13A2"/>
    <w:rsid w:val="001F4981"/>
    <w:rsid w:val="001F6B62"/>
    <w:rsid w:val="002114DB"/>
    <w:rsid w:val="00212999"/>
    <w:rsid w:val="002136A7"/>
    <w:rsid w:val="00213A81"/>
    <w:rsid w:val="00223778"/>
    <w:rsid w:val="00223CC6"/>
    <w:rsid w:val="0024728A"/>
    <w:rsid w:val="00252EB6"/>
    <w:rsid w:val="00253B86"/>
    <w:rsid w:val="00254C14"/>
    <w:rsid w:val="002555FE"/>
    <w:rsid w:val="00257566"/>
    <w:rsid w:val="00263837"/>
    <w:rsid w:val="00264D43"/>
    <w:rsid w:val="00267A10"/>
    <w:rsid w:val="00284D00"/>
    <w:rsid w:val="00296C99"/>
    <w:rsid w:val="002A40F4"/>
    <w:rsid w:val="002A7E2D"/>
    <w:rsid w:val="002A7F37"/>
    <w:rsid w:val="002B0699"/>
    <w:rsid w:val="002C1367"/>
    <w:rsid w:val="002C214C"/>
    <w:rsid w:val="002C613F"/>
    <w:rsid w:val="002C778F"/>
    <w:rsid w:val="002D219D"/>
    <w:rsid w:val="002D43F3"/>
    <w:rsid w:val="002E5767"/>
    <w:rsid w:val="002E65D2"/>
    <w:rsid w:val="002E7B44"/>
    <w:rsid w:val="002F0A27"/>
    <w:rsid w:val="002F38BD"/>
    <w:rsid w:val="002F6302"/>
    <w:rsid w:val="002F73CE"/>
    <w:rsid w:val="002F7F4F"/>
    <w:rsid w:val="00302F97"/>
    <w:rsid w:val="00306072"/>
    <w:rsid w:val="00306212"/>
    <w:rsid w:val="00315E6B"/>
    <w:rsid w:val="0031619B"/>
    <w:rsid w:val="00316D43"/>
    <w:rsid w:val="00320B90"/>
    <w:rsid w:val="00321306"/>
    <w:rsid w:val="0032763C"/>
    <w:rsid w:val="003364B4"/>
    <w:rsid w:val="0033692E"/>
    <w:rsid w:val="003410FB"/>
    <w:rsid w:val="00341133"/>
    <w:rsid w:val="00347320"/>
    <w:rsid w:val="00350322"/>
    <w:rsid w:val="00353158"/>
    <w:rsid w:val="003563E6"/>
    <w:rsid w:val="00357585"/>
    <w:rsid w:val="00362D57"/>
    <w:rsid w:val="003631C5"/>
    <w:rsid w:val="003641CA"/>
    <w:rsid w:val="00372588"/>
    <w:rsid w:val="0037434A"/>
    <w:rsid w:val="0038053D"/>
    <w:rsid w:val="003828C9"/>
    <w:rsid w:val="00385C62"/>
    <w:rsid w:val="003955C9"/>
    <w:rsid w:val="003A72D4"/>
    <w:rsid w:val="003B540A"/>
    <w:rsid w:val="003C0B7B"/>
    <w:rsid w:val="003C157D"/>
    <w:rsid w:val="003D2870"/>
    <w:rsid w:val="003E3ACD"/>
    <w:rsid w:val="003F5B7A"/>
    <w:rsid w:val="004051EF"/>
    <w:rsid w:val="00405479"/>
    <w:rsid w:val="0041378B"/>
    <w:rsid w:val="0042316F"/>
    <w:rsid w:val="0042520D"/>
    <w:rsid w:val="00432A2B"/>
    <w:rsid w:val="004369E0"/>
    <w:rsid w:val="00440D91"/>
    <w:rsid w:val="0045137C"/>
    <w:rsid w:val="00453B4A"/>
    <w:rsid w:val="004704BE"/>
    <w:rsid w:val="00483329"/>
    <w:rsid w:val="0048440A"/>
    <w:rsid w:val="00490A2A"/>
    <w:rsid w:val="004917EF"/>
    <w:rsid w:val="00491E5A"/>
    <w:rsid w:val="00494342"/>
    <w:rsid w:val="0049663F"/>
    <w:rsid w:val="004A3211"/>
    <w:rsid w:val="004A4D81"/>
    <w:rsid w:val="004A57BD"/>
    <w:rsid w:val="004A5D50"/>
    <w:rsid w:val="004B1960"/>
    <w:rsid w:val="004D1566"/>
    <w:rsid w:val="004D2397"/>
    <w:rsid w:val="004D3F29"/>
    <w:rsid w:val="004D4344"/>
    <w:rsid w:val="004E14F0"/>
    <w:rsid w:val="004F17CF"/>
    <w:rsid w:val="004F5A05"/>
    <w:rsid w:val="004F5CA8"/>
    <w:rsid w:val="004F6B4E"/>
    <w:rsid w:val="00500B42"/>
    <w:rsid w:val="005109D6"/>
    <w:rsid w:val="005132BD"/>
    <w:rsid w:val="005230A4"/>
    <w:rsid w:val="00535DD4"/>
    <w:rsid w:val="00543648"/>
    <w:rsid w:val="0055287B"/>
    <w:rsid w:val="00552E7C"/>
    <w:rsid w:val="005711C3"/>
    <w:rsid w:val="00571715"/>
    <w:rsid w:val="00573A70"/>
    <w:rsid w:val="00576115"/>
    <w:rsid w:val="00583566"/>
    <w:rsid w:val="005930B2"/>
    <w:rsid w:val="005A7EF0"/>
    <w:rsid w:val="005B014E"/>
    <w:rsid w:val="005B0C30"/>
    <w:rsid w:val="005C4A89"/>
    <w:rsid w:val="005D2EEE"/>
    <w:rsid w:val="005D5000"/>
    <w:rsid w:val="005D62DF"/>
    <w:rsid w:val="005D6403"/>
    <w:rsid w:val="005D6D20"/>
    <w:rsid w:val="005D7FC4"/>
    <w:rsid w:val="005E4F24"/>
    <w:rsid w:val="005E548D"/>
    <w:rsid w:val="005F38FD"/>
    <w:rsid w:val="005F4AAB"/>
    <w:rsid w:val="005F6C7A"/>
    <w:rsid w:val="00601C2C"/>
    <w:rsid w:val="00604733"/>
    <w:rsid w:val="00607EFE"/>
    <w:rsid w:val="006116FD"/>
    <w:rsid w:val="00611920"/>
    <w:rsid w:val="00613C09"/>
    <w:rsid w:val="00615F42"/>
    <w:rsid w:val="00617616"/>
    <w:rsid w:val="00624CA5"/>
    <w:rsid w:val="00633480"/>
    <w:rsid w:val="00640657"/>
    <w:rsid w:val="00651790"/>
    <w:rsid w:val="0065767A"/>
    <w:rsid w:val="00675E0A"/>
    <w:rsid w:val="00676FBE"/>
    <w:rsid w:val="0068231A"/>
    <w:rsid w:val="00686B98"/>
    <w:rsid w:val="00690E04"/>
    <w:rsid w:val="0069250E"/>
    <w:rsid w:val="00694F56"/>
    <w:rsid w:val="00695FC7"/>
    <w:rsid w:val="006A123A"/>
    <w:rsid w:val="006B0015"/>
    <w:rsid w:val="006B20BA"/>
    <w:rsid w:val="006B2A66"/>
    <w:rsid w:val="006B32C5"/>
    <w:rsid w:val="006B5AC8"/>
    <w:rsid w:val="006B67AC"/>
    <w:rsid w:val="006B6EF4"/>
    <w:rsid w:val="006D7039"/>
    <w:rsid w:val="006D7C06"/>
    <w:rsid w:val="006E0C7C"/>
    <w:rsid w:val="006E323A"/>
    <w:rsid w:val="006E4C0D"/>
    <w:rsid w:val="006F3959"/>
    <w:rsid w:val="006F7445"/>
    <w:rsid w:val="007064DD"/>
    <w:rsid w:val="0071446C"/>
    <w:rsid w:val="00715AFB"/>
    <w:rsid w:val="0071647F"/>
    <w:rsid w:val="0071767D"/>
    <w:rsid w:val="00723505"/>
    <w:rsid w:val="0072411E"/>
    <w:rsid w:val="00743D75"/>
    <w:rsid w:val="00751063"/>
    <w:rsid w:val="00753662"/>
    <w:rsid w:val="007540C9"/>
    <w:rsid w:val="007556A0"/>
    <w:rsid w:val="0075619D"/>
    <w:rsid w:val="00757DD7"/>
    <w:rsid w:val="00760CD6"/>
    <w:rsid w:val="00761920"/>
    <w:rsid w:val="007752A1"/>
    <w:rsid w:val="007756AD"/>
    <w:rsid w:val="00776F61"/>
    <w:rsid w:val="00781363"/>
    <w:rsid w:val="0079127C"/>
    <w:rsid w:val="00794DF4"/>
    <w:rsid w:val="007A72BF"/>
    <w:rsid w:val="007C0A34"/>
    <w:rsid w:val="007C24D4"/>
    <w:rsid w:val="007C3BCC"/>
    <w:rsid w:val="007C5AB4"/>
    <w:rsid w:val="007C730F"/>
    <w:rsid w:val="007D0A54"/>
    <w:rsid w:val="007E0157"/>
    <w:rsid w:val="007E0C61"/>
    <w:rsid w:val="007E2DC3"/>
    <w:rsid w:val="007E5AD8"/>
    <w:rsid w:val="008040AD"/>
    <w:rsid w:val="00806A84"/>
    <w:rsid w:val="00815FF9"/>
    <w:rsid w:val="008220C0"/>
    <w:rsid w:val="00822CED"/>
    <w:rsid w:val="00822E95"/>
    <w:rsid w:val="00823672"/>
    <w:rsid w:val="00825044"/>
    <w:rsid w:val="00846A29"/>
    <w:rsid w:val="00846BE6"/>
    <w:rsid w:val="008502FF"/>
    <w:rsid w:val="0085082A"/>
    <w:rsid w:val="008528F7"/>
    <w:rsid w:val="008541C1"/>
    <w:rsid w:val="00861A2C"/>
    <w:rsid w:val="00862B7F"/>
    <w:rsid w:val="00863C45"/>
    <w:rsid w:val="0086662F"/>
    <w:rsid w:val="00867511"/>
    <w:rsid w:val="008749DF"/>
    <w:rsid w:val="00876EF2"/>
    <w:rsid w:val="00877D7A"/>
    <w:rsid w:val="008A496D"/>
    <w:rsid w:val="008B0102"/>
    <w:rsid w:val="008B1B33"/>
    <w:rsid w:val="008B7B42"/>
    <w:rsid w:val="008C188D"/>
    <w:rsid w:val="008C5052"/>
    <w:rsid w:val="008C5FC5"/>
    <w:rsid w:val="008C7EA8"/>
    <w:rsid w:val="008D096B"/>
    <w:rsid w:val="008D1F2A"/>
    <w:rsid w:val="008D4BD6"/>
    <w:rsid w:val="008F153A"/>
    <w:rsid w:val="008F309B"/>
    <w:rsid w:val="008F364A"/>
    <w:rsid w:val="008F3ADF"/>
    <w:rsid w:val="008F6CE9"/>
    <w:rsid w:val="008F6EC1"/>
    <w:rsid w:val="008F7B91"/>
    <w:rsid w:val="00915172"/>
    <w:rsid w:val="00915A4E"/>
    <w:rsid w:val="00925406"/>
    <w:rsid w:val="00931A2C"/>
    <w:rsid w:val="00932A64"/>
    <w:rsid w:val="009332A8"/>
    <w:rsid w:val="009469A7"/>
    <w:rsid w:val="00957D2F"/>
    <w:rsid w:val="009701BB"/>
    <w:rsid w:val="00971C65"/>
    <w:rsid w:val="00973130"/>
    <w:rsid w:val="009748B4"/>
    <w:rsid w:val="009759C6"/>
    <w:rsid w:val="00976E88"/>
    <w:rsid w:val="0098230A"/>
    <w:rsid w:val="009823D9"/>
    <w:rsid w:val="00983BC8"/>
    <w:rsid w:val="009856D8"/>
    <w:rsid w:val="00990266"/>
    <w:rsid w:val="009A3C68"/>
    <w:rsid w:val="009A3D2C"/>
    <w:rsid w:val="009A7DBA"/>
    <w:rsid w:val="009B0D0F"/>
    <w:rsid w:val="009B0E5E"/>
    <w:rsid w:val="009B4123"/>
    <w:rsid w:val="009B4460"/>
    <w:rsid w:val="009B6B23"/>
    <w:rsid w:val="009B7595"/>
    <w:rsid w:val="009C19AB"/>
    <w:rsid w:val="009C4623"/>
    <w:rsid w:val="009C4F78"/>
    <w:rsid w:val="009C54D8"/>
    <w:rsid w:val="009D3F56"/>
    <w:rsid w:val="009D6F36"/>
    <w:rsid w:val="009E0D85"/>
    <w:rsid w:val="009E0DB4"/>
    <w:rsid w:val="009E2A1E"/>
    <w:rsid w:val="009F41A4"/>
    <w:rsid w:val="009F7689"/>
    <w:rsid w:val="00A00578"/>
    <w:rsid w:val="00A06125"/>
    <w:rsid w:val="00A1064B"/>
    <w:rsid w:val="00A200B7"/>
    <w:rsid w:val="00A2324B"/>
    <w:rsid w:val="00A274AB"/>
    <w:rsid w:val="00A32C67"/>
    <w:rsid w:val="00A33F04"/>
    <w:rsid w:val="00A35E24"/>
    <w:rsid w:val="00A410F9"/>
    <w:rsid w:val="00A43F29"/>
    <w:rsid w:val="00A55A61"/>
    <w:rsid w:val="00A56611"/>
    <w:rsid w:val="00A62F18"/>
    <w:rsid w:val="00A7168A"/>
    <w:rsid w:val="00A7352D"/>
    <w:rsid w:val="00A7372C"/>
    <w:rsid w:val="00A83D33"/>
    <w:rsid w:val="00A85472"/>
    <w:rsid w:val="00A8604D"/>
    <w:rsid w:val="00A9241A"/>
    <w:rsid w:val="00A94EAA"/>
    <w:rsid w:val="00AA031A"/>
    <w:rsid w:val="00AA2F0F"/>
    <w:rsid w:val="00AA6992"/>
    <w:rsid w:val="00AB1157"/>
    <w:rsid w:val="00AC3075"/>
    <w:rsid w:val="00AC51EB"/>
    <w:rsid w:val="00AC6DC9"/>
    <w:rsid w:val="00AD089B"/>
    <w:rsid w:val="00AD2586"/>
    <w:rsid w:val="00AD2C58"/>
    <w:rsid w:val="00AD51C1"/>
    <w:rsid w:val="00AE55E4"/>
    <w:rsid w:val="00AF3704"/>
    <w:rsid w:val="00B02A76"/>
    <w:rsid w:val="00B10E5A"/>
    <w:rsid w:val="00B350EF"/>
    <w:rsid w:val="00B42964"/>
    <w:rsid w:val="00B445B2"/>
    <w:rsid w:val="00B50057"/>
    <w:rsid w:val="00B579B0"/>
    <w:rsid w:val="00B60826"/>
    <w:rsid w:val="00B62A22"/>
    <w:rsid w:val="00B710DF"/>
    <w:rsid w:val="00B768F8"/>
    <w:rsid w:val="00B76922"/>
    <w:rsid w:val="00B91059"/>
    <w:rsid w:val="00B94EB9"/>
    <w:rsid w:val="00B96C6F"/>
    <w:rsid w:val="00B97556"/>
    <w:rsid w:val="00B9788C"/>
    <w:rsid w:val="00BA2413"/>
    <w:rsid w:val="00BA2E41"/>
    <w:rsid w:val="00BB4066"/>
    <w:rsid w:val="00BC1F0C"/>
    <w:rsid w:val="00BC3E34"/>
    <w:rsid w:val="00BD15F1"/>
    <w:rsid w:val="00BD1F8A"/>
    <w:rsid w:val="00BE5CEB"/>
    <w:rsid w:val="00BF018D"/>
    <w:rsid w:val="00BF1822"/>
    <w:rsid w:val="00BF3DD4"/>
    <w:rsid w:val="00BF6495"/>
    <w:rsid w:val="00C01108"/>
    <w:rsid w:val="00C0549F"/>
    <w:rsid w:val="00C06115"/>
    <w:rsid w:val="00C2351F"/>
    <w:rsid w:val="00C30FD5"/>
    <w:rsid w:val="00C31580"/>
    <w:rsid w:val="00C33984"/>
    <w:rsid w:val="00C34A6B"/>
    <w:rsid w:val="00C37F2A"/>
    <w:rsid w:val="00C51A93"/>
    <w:rsid w:val="00C53E2B"/>
    <w:rsid w:val="00C55C5C"/>
    <w:rsid w:val="00C56550"/>
    <w:rsid w:val="00C56876"/>
    <w:rsid w:val="00C6147C"/>
    <w:rsid w:val="00C67034"/>
    <w:rsid w:val="00C81A8F"/>
    <w:rsid w:val="00C81B25"/>
    <w:rsid w:val="00C848FC"/>
    <w:rsid w:val="00C86EE1"/>
    <w:rsid w:val="00C90141"/>
    <w:rsid w:val="00C94E84"/>
    <w:rsid w:val="00C9624F"/>
    <w:rsid w:val="00C96735"/>
    <w:rsid w:val="00CA2F8E"/>
    <w:rsid w:val="00CA6A64"/>
    <w:rsid w:val="00CB179B"/>
    <w:rsid w:val="00CB34C9"/>
    <w:rsid w:val="00CC0BD7"/>
    <w:rsid w:val="00CC27E8"/>
    <w:rsid w:val="00CD0531"/>
    <w:rsid w:val="00CD0E7A"/>
    <w:rsid w:val="00CE0EE2"/>
    <w:rsid w:val="00CE140B"/>
    <w:rsid w:val="00CF41D3"/>
    <w:rsid w:val="00D13562"/>
    <w:rsid w:val="00D220FF"/>
    <w:rsid w:val="00D22F0B"/>
    <w:rsid w:val="00D3305C"/>
    <w:rsid w:val="00D3330C"/>
    <w:rsid w:val="00D37C43"/>
    <w:rsid w:val="00D37C80"/>
    <w:rsid w:val="00D46C4F"/>
    <w:rsid w:val="00D5415B"/>
    <w:rsid w:val="00D55DB2"/>
    <w:rsid w:val="00D705C3"/>
    <w:rsid w:val="00D7519E"/>
    <w:rsid w:val="00D76D2B"/>
    <w:rsid w:val="00D77DE8"/>
    <w:rsid w:val="00D814ED"/>
    <w:rsid w:val="00D865E2"/>
    <w:rsid w:val="00D912EB"/>
    <w:rsid w:val="00D9171B"/>
    <w:rsid w:val="00D924F3"/>
    <w:rsid w:val="00D940E7"/>
    <w:rsid w:val="00D9452D"/>
    <w:rsid w:val="00D94E39"/>
    <w:rsid w:val="00D9558D"/>
    <w:rsid w:val="00DA1A65"/>
    <w:rsid w:val="00DA1FFF"/>
    <w:rsid w:val="00DA2696"/>
    <w:rsid w:val="00DA42E7"/>
    <w:rsid w:val="00DA6233"/>
    <w:rsid w:val="00DA68B7"/>
    <w:rsid w:val="00DA775B"/>
    <w:rsid w:val="00DB39F0"/>
    <w:rsid w:val="00DD586A"/>
    <w:rsid w:val="00DD7334"/>
    <w:rsid w:val="00DE1BD6"/>
    <w:rsid w:val="00DE36C9"/>
    <w:rsid w:val="00DE560D"/>
    <w:rsid w:val="00DE7E46"/>
    <w:rsid w:val="00DF013D"/>
    <w:rsid w:val="00DF3434"/>
    <w:rsid w:val="00E015FA"/>
    <w:rsid w:val="00E01978"/>
    <w:rsid w:val="00E1704F"/>
    <w:rsid w:val="00E17C59"/>
    <w:rsid w:val="00E25479"/>
    <w:rsid w:val="00E400E3"/>
    <w:rsid w:val="00E40E6B"/>
    <w:rsid w:val="00E429BD"/>
    <w:rsid w:val="00E535BC"/>
    <w:rsid w:val="00E55F05"/>
    <w:rsid w:val="00E65893"/>
    <w:rsid w:val="00E65977"/>
    <w:rsid w:val="00E74B8F"/>
    <w:rsid w:val="00E754D9"/>
    <w:rsid w:val="00EA174D"/>
    <w:rsid w:val="00EA1A0F"/>
    <w:rsid w:val="00EC083F"/>
    <w:rsid w:val="00EC3FEA"/>
    <w:rsid w:val="00EC5FB4"/>
    <w:rsid w:val="00EC7A98"/>
    <w:rsid w:val="00ED138E"/>
    <w:rsid w:val="00ED31AD"/>
    <w:rsid w:val="00ED3538"/>
    <w:rsid w:val="00ED6551"/>
    <w:rsid w:val="00EF0D70"/>
    <w:rsid w:val="00EF2BBF"/>
    <w:rsid w:val="00EF2CC3"/>
    <w:rsid w:val="00EF50E7"/>
    <w:rsid w:val="00F05704"/>
    <w:rsid w:val="00F05C01"/>
    <w:rsid w:val="00F10B10"/>
    <w:rsid w:val="00F132F7"/>
    <w:rsid w:val="00F13D6E"/>
    <w:rsid w:val="00F21E23"/>
    <w:rsid w:val="00F22B47"/>
    <w:rsid w:val="00F23CF2"/>
    <w:rsid w:val="00F24CB5"/>
    <w:rsid w:val="00F25085"/>
    <w:rsid w:val="00F27CEE"/>
    <w:rsid w:val="00F4176D"/>
    <w:rsid w:val="00F4524A"/>
    <w:rsid w:val="00F66B41"/>
    <w:rsid w:val="00F74635"/>
    <w:rsid w:val="00F81F79"/>
    <w:rsid w:val="00F83B9A"/>
    <w:rsid w:val="00F92879"/>
    <w:rsid w:val="00F96362"/>
    <w:rsid w:val="00F96B9A"/>
    <w:rsid w:val="00FA36AE"/>
    <w:rsid w:val="00FA6305"/>
    <w:rsid w:val="00FA71A0"/>
    <w:rsid w:val="00FA7CB6"/>
    <w:rsid w:val="00FB3E1A"/>
    <w:rsid w:val="00FC70B8"/>
    <w:rsid w:val="00FD2CCD"/>
    <w:rsid w:val="00FD7BE1"/>
    <w:rsid w:val="00FD7C2A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53B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932A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70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0B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0B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0B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0B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53B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932A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70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0B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0B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0B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0B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71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6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79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976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551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837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51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29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81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020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27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801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190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673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017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970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9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1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64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60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556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21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76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26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624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214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932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75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431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369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759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97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389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51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825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697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459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279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127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747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08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411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056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07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1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84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335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75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9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813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249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579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761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342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093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74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538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09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084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30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59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998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0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0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343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589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1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47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41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190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0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316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973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063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736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505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87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3770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754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214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44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St-764/2017-19</izvorni_sadrzaj>
    <derivirana_varijabla naziv="DomainObject.Oznaka_1">St-764/2017-19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St-764/2017</izvorni_sadrzaj>
    <derivirana_varijabla naziv="DomainObject.Predmet.OznakaBroj_1">St-764/2017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R.I.M. OPATIJA d.o.o.</izvorni_sadrzaj>
    <derivirana_varijabla naziv="DomainObject.Predmet.ProtustrankaFormated_1">  R.I.M. OPATIJA d.o.o.</derivirana_varijabla>
  </DomainObject.Predmet.ProtustrankaFormated>
  <DomainObject.Predmet.ProtustrankaFormatedOIB>
    <izvorni_sadrzaj>  R.I.M. OPATIJA d.o.o., OIB 56591290879</izvorni_sadrzaj>
    <derivirana_varijabla naziv="DomainObject.Predmet.ProtustrankaFormatedOIB_1">  R.I.M. OPATIJA d.o.o., OIB 56591290879</derivirana_varijabla>
  </DomainObject.Predmet.ProtustrankaFormatedOIB>
  <DomainObject.Predmet.ProtustrankaFormatedWithAdress>
    <izvorni_sadrzaj> R.I.M. OPATIJA d.o.o., Andrije Štangera 2, 51410 Opatija</izvorni_sadrzaj>
    <derivirana_varijabla naziv="DomainObject.Predmet.ProtustrankaFormatedWithAdress_1"> R.I.M. OPATIJA d.o.o., Andrije Štangera 2, 51410 Opatija</derivirana_varijabla>
  </DomainObject.Predmet.ProtustrankaFormatedWithAdress>
  <DomainObject.Predmet.ProtustrankaFormatedWithAdressOIB>
    <izvorni_sadrzaj> R.I.M. OPATIJA d.o.o., OIB 56591290879, Andrije Štangera 2, 51410 Opatija</izvorni_sadrzaj>
    <derivirana_varijabla naziv="DomainObject.Predmet.ProtustrankaFormatedWithAdressOIB_1"> R.I.M. OPATIJA d.o.o., OIB 56591290879, Andrije Štangera 2, 51410 Opatija</derivirana_varijabla>
  </DomainObject.Predmet.ProtustrankaFormatedWithAdressOIB>
  <DomainObject.Predmet.ProtustrankaWithAdress>
    <izvorni_sadrzaj>R.I.M. OPATIJA d.o.o. Andrije Štangera 2, 51410 Opatija</izvorni_sadrzaj>
    <derivirana_varijabla naziv="DomainObject.Predmet.ProtustrankaWithAdress_1">R.I.M. OPATIJA d.o.o. Andrije Štangera 2, 51410 Opatija</derivirana_varijabla>
  </DomainObject.Predmet.ProtustrankaWithAdress>
  <DomainObject.Predmet.ProtustrankaWithAdressOIB>
    <izvorni_sadrzaj>R.I.M. OPATIJA d.o.o., OIB 56591290879, Andrije Štangera 2, 51410 Opatija</izvorni_sadrzaj>
    <derivirana_varijabla naziv="DomainObject.Predmet.ProtustrankaWithAdressOIB_1">R.I.M. OPATIJA d.o.o., OIB 56591290879, Andrije Štangera 2, 51410 Opatija</derivirana_varijabla>
  </DomainObject.Predmet.ProtustrankaWithAdressOIB>
  <DomainObject.Predmet.ProtustrankaNazivFormated>
    <izvorni_sadrzaj>R.I.M. OPATIJA d.o.o.</izvorni_sadrzaj>
    <derivirana_varijabla naziv="DomainObject.Predmet.ProtustrankaNazivFormated_1">R.I.M. OPATIJA d.o.o.</derivirana_varijabla>
  </DomainObject.Predmet.ProtustrankaNazivFormated>
  <DomainObject.Predmet.ProtustrankaNazivFormatedOIB>
    <izvorni_sadrzaj>R.I.M. OPATIJA d.o.o., OIB 56591290879</izvorni_sadrzaj>
    <derivirana_varijabla naziv="DomainObject.Predmet.ProtustrankaNazivFormatedOIB_1">R.I.M. OPATIJA d.o.o., OIB 56591290879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Djon Nikola zastupanog po punomoćniku Veljko Knežević; FINA  Rijeka</izvorni_sadrzaj>
    <derivirana_varijabla naziv="DomainObject.Predmet.StrankaFormated_1">  Djon Nikola zastupanog po punomoćniku Veljko Knežević; FINA  Rijeka</derivirana_varijabla>
  </DomainObject.Predmet.StrankaFormated>
  <DomainObject.Predmet.StrankaFormatedOIB>
    <izvorni_sadrzaj>  Djon Nikola, OIB 40055291681 zastupanog po punomoćniku Veljko Knežević; FINA  Rijeka, OIB 85821130368</izvorni_sadrzaj>
    <derivirana_varijabla naziv="DomainObject.Predmet.StrankaFormatedOIB_1">  Djon Nikola, OIB 40055291681 zastupanog po punomoćniku Veljko Knežević; FINA  Rijeka, OIB 85821130368</derivirana_varijabla>
  </DomainObject.Predmet.StrankaFormatedOIB>
  <DomainObject.Predmet.StrankaFormatedWithAdress>
    <izvorni_sadrzaj> Djon Nikola, Put Rešetaron 19, 51215 Kastav zastupanog po punomoćniku Veljko Knežević; FINA  Rijeka, Frana Kurelca 8, 51000 Rijeka</izvorni_sadrzaj>
    <derivirana_varijabla naziv="DomainObject.Predmet.StrankaFormatedWithAdress_1"> Djon Nikola, Put Rešetaron 19, 51215 Kastav zastupanog po punomoćniku Veljko Knežević; FINA  Rijeka, Frana Kurelca 8, 51000 Rijeka</derivirana_varijabla>
  </DomainObject.Predmet.StrankaFormatedWithAdress>
  <DomainObject.Predmet.StrankaFormatedWithAdressOIB>
    <izvorni_sadrzaj> Djon Nikola, OIB 40055291681, Put Rešetaron 19, 51215 Kastav zastupanog po punomoćniku Veljko Knežević; FINA  Rijeka, OIB 85821130368, Frana Kurelca 8, 51000 Rijeka</izvorni_sadrzaj>
    <derivirana_varijabla naziv="DomainObject.Predmet.StrankaFormatedWithAdressOIB_1"> Djon Nikola, OIB 40055291681, Put Rešetaron 19, 51215 Kastav zastupanog po punomoćniku Veljko Knežević; FINA  Rijeka, OIB 85821130368, Frana Kurelca 8, 51000 Rijeka</derivirana_varijabla>
  </DomainObject.Predmet.StrankaFormatedWithAdressOIB>
  <DomainObject.Predmet.StrankaWithAdress>
    <izvorni_sadrzaj>Djon Nikola Put Rešetaron 19,51215 Kastav,FINA  Rijeka Frana Kurelca 8,51000 Rijeka</izvorni_sadrzaj>
    <derivirana_varijabla naziv="DomainObject.Predmet.StrankaWithAdress_1">Djon Nikola Put Rešetaron 19,51215 Kastav,FINA  Rijeka Frana Kurelca 8,51000 Rijeka</derivirana_varijabla>
  </DomainObject.Predmet.StrankaWithAdress>
  <DomainObject.Predmet.StrankaWithAdressOIB>
    <izvorni_sadrzaj>Djon Nikola, OIB 40055291681, Put Rešetaron 19,51215 Kastav,FINA  Rijeka, OIB 85821130368, Frana Kurelca 8,51000 Rijeka</izvorni_sadrzaj>
    <derivirana_varijabla naziv="DomainObject.Predmet.StrankaWithAdressOIB_1">Djon Nikola, OIB 40055291681, Put Rešetaron 19,51215 Kastav,FINA  Rijeka, OIB 85821130368, Frana Kurelca 8,51000 Rijeka</derivirana_varijabla>
  </DomainObject.Predmet.StrankaWithAdressOIB>
  <DomainObject.Predmet.StrankaNazivFormated>
    <izvorni_sadrzaj>Djon Nikola,FINA  Rijeka</izvorni_sadrzaj>
    <derivirana_varijabla naziv="DomainObject.Predmet.StrankaNazivFormated_1">Djon Nikola,FINA  Rijeka</derivirana_varijabla>
  </DomainObject.Predmet.StrankaNazivFormated>
  <DomainObject.Predmet.StrankaNazivFormatedOIB>
    <izvorni_sadrzaj>Djon Nikola, OIB 40055291681,FINA  Rijeka, OIB 85821130368</izvorni_sadrzaj>
    <derivirana_varijabla naziv="DomainObject.Predmet.StrankaNazivFormatedOIB_1">Djon Nikola, OIB 40055291681,FINA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Djon Nikola zastupanog po punomoćniku Veljko Knežević</item>
      <item>FINA  Rijeka</item>
    </izvorni_sadrzaj>
    <derivirana_varijabla naziv="DomainObject.Predmet.StrankaListFormated_1">
      <item>Djon Nikola zastupanog po punomoćniku Veljko Knežević</item>
      <item>FINA  Rijeka</item>
    </derivirana_varijabla>
  </DomainObject.Predmet.StrankaListFormated>
  <DomainObject.Predmet.StrankaListFormatedOIB>
    <izvorni_sadrzaj>
      <item>Djon Nikola, OIB 40055291681 zastupanog po punomoćniku Veljko Knežević</item>
      <item>FINA  Rijeka, OIB 85821130368</item>
    </izvorni_sadrzaj>
    <derivirana_varijabla naziv="DomainObject.Predmet.StrankaListFormatedOIB_1">
      <item>Djon Nikola, OIB 40055291681 zastupanog po punomoćniku Veljko Knežević</item>
      <item>FINA  Rijeka, OIB 85821130368</item>
    </derivirana_varijabla>
  </DomainObject.Predmet.StrankaListFormatedOIB>
  <DomainObject.Predmet.StrankaListFormatedWithAdress>
    <izvorni_sadrzaj>
      <item>Djon Nikola, Put Rešetaron 19, 51215 Kastav zastupanog po punomoćniku Veljko Knežević</item>
      <item>FINA  Rijeka, Frana Kurelca 8, 51000 Rijeka</item>
    </izvorni_sadrzaj>
    <derivirana_varijabla naziv="DomainObject.Predmet.StrankaListFormatedWithAdress_1">
      <item>Djon Nikola, Put Rešetaron 19, 51215 Kastav zastupanog po punomoćniku Veljko Knežević</item>
      <item>FINA  Rijeka, Frana Kurelca 8, 51000 Rijeka</item>
    </derivirana_varijabla>
  </DomainObject.Predmet.StrankaListFormatedWithAdress>
  <DomainObject.Predmet.StrankaListFormatedWithAdressOIB>
    <izvorni_sadrzaj>
      <item>Djon Nikola, OIB 40055291681, Put Rešetaron 19, 51215 Kastav zastupanog po punomoćniku Veljko Knežević</item>
      <item>FINA  Rijeka, OIB 85821130368, Frana Kurelca 8, 51000 Rijeka</item>
    </izvorni_sadrzaj>
    <derivirana_varijabla naziv="DomainObject.Predmet.StrankaListFormatedWithAdressOIB_1">
      <item>Djon Nikola, OIB 40055291681, Put Rešetaron 19, 51215 Kastav zastupanog po punomoćniku Veljko Knežević</item>
      <item>FINA  Rijeka, OIB 85821130368, Frana Kurelca 8, 51000 Rijeka</item>
    </derivirana_varijabla>
  </DomainObject.Predmet.StrankaListFormatedWithAdressOIB>
  <DomainObject.Predmet.StrankaListNazivFormated>
    <izvorni_sadrzaj>
      <item>Djon Nikola</item>
      <item>FINA  Rijeka</item>
    </izvorni_sadrzaj>
    <derivirana_varijabla naziv="DomainObject.Predmet.StrankaListNazivFormated_1">
      <item>Djon Nikola</item>
      <item>FINA  Rijeka</item>
    </derivirana_varijabla>
  </DomainObject.Predmet.StrankaListNazivFormated>
  <DomainObject.Predmet.StrankaListNazivFormatedOIB>
    <izvorni_sadrzaj>
      <item>Djon Nikola, OIB 40055291681</item>
      <item>FINA  Rijeka, OIB 85821130368</item>
    </izvorni_sadrzaj>
    <derivirana_varijabla naziv="DomainObject.Predmet.StrankaListNazivFormatedOIB_1">
      <item>Djon Nikola, OIB 40055291681</item>
      <item>FINA  Rijeka, OIB 85821130368</item>
    </derivirana_varijabla>
  </DomainObject.Predmet.StrankaListNazivFormatedOIB>
  <DomainObject.Predmet.ProtuStrankaListFormated>
    <izvorni_sadrzaj>
      <item>R.I.M. OPATIJA d.o.o.</item>
    </izvorni_sadrzaj>
    <derivirana_varijabla naziv="DomainObject.Predmet.ProtuStrankaListFormated_1">
      <item>R.I.M. OPATIJA d.o.o.</item>
    </derivirana_varijabla>
  </DomainObject.Predmet.ProtuStrankaListFormated>
  <DomainObject.Predmet.ProtuStrankaListFormatedOIB>
    <izvorni_sadrzaj>
      <item>R.I.M. OPATIJA d.o.o., OIB 56591290879</item>
    </izvorni_sadrzaj>
    <derivirana_varijabla naziv="DomainObject.Predmet.ProtuStrankaListFormatedOIB_1">
      <item>R.I.M. OPATIJA d.o.o., OIB 56591290879</item>
    </derivirana_varijabla>
  </DomainObject.Predmet.ProtuStrankaListFormatedOIB>
  <DomainObject.Predmet.ProtuStrankaListFormatedWithAdress>
    <izvorni_sadrzaj>
      <item>R.I.M. OPATIJA d.o.o., Andrije Štangera 2, 51410 Opatija</item>
    </izvorni_sadrzaj>
    <derivirana_varijabla naziv="DomainObject.Predmet.ProtuStrankaListFormatedWithAdress_1">
      <item>R.I.M. OPATIJA d.o.o., Andrije Štangera 2, 51410 Opatija</item>
    </derivirana_varijabla>
  </DomainObject.Predmet.ProtuStrankaListFormatedWithAdress>
  <DomainObject.Predmet.ProtuStrankaListFormatedWithAdressOIB>
    <izvorni_sadrzaj>
      <item>R.I.M. OPATIJA d.o.o., OIB 56591290879, Andrije Štangera 2, 51410 Opatija</item>
    </izvorni_sadrzaj>
    <derivirana_varijabla naziv="DomainObject.Predmet.ProtuStrankaListFormatedWithAdressOIB_1">
      <item>R.I.M. OPATIJA d.o.o., OIB 56591290879, Andrije Štangera 2, 51410 Opatija</item>
    </derivirana_varijabla>
  </DomainObject.Predmet.ProtuStrankaListFormatedWithAdressOIB>
  <DomainObject.Predmet.ProtuStrankaListNazivFormated>
    <izvorni_sadrzaj>
      <item>R.I.M. OPATIJA d.o.o.</item>
    </izvorni_sadrzaj>
    <derivirana_varijabla naziv="DomainObject.Predmet.ProtuStrankaListNazivFormated_1">
      <item>R.I.M. OPATIJA d.o.o.</item>
    </derivirana_varijabla>
  </DomainObject.Predmet.ProtuStrankaListNazivFormated>
  <DomainObject.Predmet.ProtuStrankaListNazivFormatedOIB>
    <izvorni_sadrzaj>
      <item>R.I.M. OPATIJA d.o.o., OIB 56591290879</item>
    </izvorni_sadrzaj>
    <derivirana_varijabla naziv="DomainObject.Predmet.ProtuStrankaListNazivFormatedOIB_1">
      <item>R.I.M. OPATIJA d.o.o., OIB 56591290879</item>
    </derivirana_varijabla>
  </DomainObject.Predmet.ProtuStrankaListNazivFormatedOIB>
  <DomainObject.Predmet.OstaliListFormated>
    <izvorni_sadrzaj>
      <item>Veljko Knežević punomoćnik sudionika u postupku Djon Nikola</item>
    </izvorni_sadrzaj>
    <derivirana_varijabla naziv="DomainObject.Predmet.OstaliListFormated_1">
      <item>Veljko Knežević punomoćnik sudionika u postupku Djon Nikola</item>
    </derivirana_varijabla>
  </DomainObject.Predmet.OstaliListFormated>
  <DomainObject.Predmet.OstaliListFormatedOIB>
    <izvorni_sadrzaj>
      <item>Veljko Knežević, OIB 98496675812 punomoćnik sudionika u postupku Djon Nikola</item>
    </izvorni_sadrzaj>
    <derivirana_varijabla naziv="DomainObject.Predmet.OstaliListFormatedOIB_1">
      <item>Veljko Knežević, OIB 98496675812 punomoćnik sudionika u postupku Djon Nikola</item>
    </derivirana_varijabla>
  </DomainObject.Predmet.OstaliListFormatedOIB>
  <DomainObject.Predmet.OstaliListFormatedWithAdress>
    <izvorni_sadrzaj>
      <item>Veljko Knežević, Ribarska 4, 51000 Rijeka punomoćnik sudionika u postupku Djon Nikola</item>
    </izvorni_sadrzaj>
    <derivirana_varijabla naziv="DomainObject.Predmet.OstaliListFormatedWithAdress_1">
      <item>Veljko Knežević, Ribarska 4, 51000 Rijeka punomoćnik sudionika u postupku Djon Nikola</item>
    </derivirana_varijabla>
  </DomainObject.Predmet.OstaliListFormatedWithAdress>
  <DomainObject.Predmet.OstaliListFormatedWithAdressOIB>
    <izvorni_sadrzaj>
      <item>Veljko Knežević, OIB 98496675812, Ribarska 4, 51000 Rijeka punomoćnik sudionika u postupku Djon Nikola</item>
    </izvorni_sadrzaj>
    <derivirana_varijabla naziv="DomainObject.Predmet.OstaliListFormatedWithAdressOIB_1">
      <item>Veljko Knežević, OIB 98496675812, Ribarska 4, 51000 Rijeka punomoćnik sudionika u postupku Djon Nikola</item>
    </derivirana_varijabla>
  </DomainObject.Predmet.OstaliListFormatedWithAdressOIB>
  <DomainObject.Predmet.OstaliListNazivFormated>
    <izvorni_sadrzaj>
      <item>Veljko Knežević</item>
    </izvorni_sadrzaj>
    <derivirana_varijabla naziv="DomainObject.Predmet.OstaliListNazivFormated_1">
      <item>Veljko Knežević</item>
    </derivirana_varijabla>
  </DomainObject.Predmet.OstaliListNazivFormated>
  <DomainObject.Predmet.OstaliListNazivFormatedOIB>
    <izvorni_sadrzaj>
      <item>Veljko Knežević, OIB 98496675812</item>
    </izvorni_sadrzaj>
    <derivirana_varijabla naziv="DomainObject.Predmet.OstaliListNazivFormatedOIB_1">
      <item>Veljko Knežević, OIB 98496675812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>St-764/2017-19</izvorni_sadrzaj>
    <derivirana_varijabla naziv="DomainObject.PoslovniBrojDokumenta_1">St-764/2017-19</derivirana_varijabla>
  </DomainObject.PoslovniBrojDokumenta>
  <DomainObject.Predmet.StrankaIDrugi>
    <izvorni_sadrzaj>Djon Nikola i dr.</izvorni_sadrzaj>
    <derivirana_varijabla naziv="DomainObject.Predmet.StrankaIDrugi_1">Djon Nikola i dr.</derivirana_varijabla>
  </DomainObject.Predmet.StrankaIDrugi>
  <DomainObject.Predmet.ProtustrankaIDrugi>
    <izvorni_sadrzaj>R.I.M. OPATIJA d.o.o.</izvorni_sadrzaj>
    <derivirana_varijabla naziv="DomainObject.Predmet.ProtustrankaIDrugi_1">R.I.M. OPATIJA d.o.o.</derivirana_varijabla>
  </DomainObject.Predmet.ProtustrankaIDrugi>
  <DomainObject.Predmet.StrankaIDrugiAdressOIB>
    <izvorni_sadrzaj>Djon Nikola, OIB 40055291681, Put Rešetaron 19, 51215 Kastav i dr.</izvorni_sadrzaj>
    <derivirana_varijabla naziv="DomainObject.Predmet.StrankaIDrugiAdressOIB_1">Djon Nikola, OIB 40055291681, Put Rešetaron 19, 51215 Kastav i dr.</derivirana_varijabla>
  </DomainObject.Predmet.StrankaIDrugiAdressOIB>
  <DomainObject.Predmet.ProtustrankaIDrugiAdressOIB>
    <izvorni_sadrzaj>R.I.M. OPATIJA d.o.o., OIB 56591290879, Andrije Štangera 2, 51410 Opatija</izvorni_sadrzaj>
    <derivirana_varijabla naziv="DomainObject.Predmet.ProtustrankaIDrugiAdressOIB_1">R.I.M. OPATIJA d.o.o., OIB 56591290879, Andrije Štangera 2,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Veljko Knežević</item>
      <item>Djon Nikola</item>
      <item>R.I.M. OPATIJA d.o.o.</item>
      <item>FINA  Rijeka</item>
    </izvorni_sadrzaj>
    <derivirana_varijabla naziv="DomainObject.Predmet.SudioniciListNaziv_1">
      <item>Veljko Knežević</item>
      <item>Djon Nikola</item>
      <item>R.I.M. OPATIJA d.o.o.</item>
      <item>FINA  Rijeka</item>
    </derivirana_varijabla>
  </DomainObject.Predmet.SudioniciListNaziv>
  <DomainObject.Predmet.SudioniciListAdressOIB>
    <izvorni_sadrzaj>
      <item>Veljko Knežević, OIB 98496675812, Ribarska 4,51000 Rijeka</item>
      <item>Djon Nikola, OIB 40055291681, Put Rešetaron 19,51215 Kastav</item>
      <item>R.I.M. OPATIJA d.o.o., OIB 56591290879, Andrije Štangera 2,51410 Opatija</item>
      <item>FINA  Rijeka, OIB 85821130368, Frana Kurelca 8,51000 Rijeka</item>
    </izvorni_sadrzaj>
    <derivirana_varijabla naziv="DomainObject.Predmet.SudioniciListAdressOIB_1">
      <item>Veljko Knežević, OIB 98496675812, Ribarska 4,51000 Rijeka</item>
      <item>Djon Nikola, OIB 40055291681, Put Rešetaron 19,51215 Kastav</item>
      <item>R.I.M. OPATIJA d.o.o., OIB 56591290879, Andrije Štangera 2,51410 Opatija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98496675812</item>
      <item>, OIB 40055291681</item>
      <item>, OIB 56591290879</item>
      <item>, OIB 85821130368</item>
    </izvorni_sadrzaj>
    <derivirana_varijabla naziv="DomainObject.Predmet.SudioniciListNazivOIB_1">
      <item>, OIB 98496675812</item>
      <item>, OIB 40055291681</item>
      <item>, OIB 56591290879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36153F-2886-49D6-9AE4-E865B4A123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1266</properties:Words>
  <properties:Characters>7371</properties:Characters>
  <properties:Lines>143</properties:Lines>
  <properties:Paragraphs>51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2018-07-12T10:57:00Z</dcterms:created>
  <dc:creator>dcmelik</dc:creator>
  <cp:lastModifiedBy>Jasna Radulović</cp:lastModifiedBy>
  <cp:lastPrinted>2018-07-04T09:55:00Z</cp:lastPrinted>
  <dcterms:modified xmlns:xsi="http://www.w3.org/2001/XMLSchema-instance" xsi:type="dcterms:W3CDTF">2018-07-12T11:03:00Z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St-764/2017-19 / Odluka - Rješenje - otvaranje i zaključenje stečajnog postupka (čl. 132) (764-17 NOVO SZ-15.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