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30c9" w14:paraId="17b30c9" w:rsidRDefault="00470756" w:rsidP="00470756" w:rsidR="00470756" w:rsidRPr="006E70D9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 w:rsidRPr="006E70D9">
        <w:rPr>
          <w:noProof/>
          <w:szCs w:val="24"/>
          <w:lang w:eastAsia="hr-HR" w:val="hr-HR"/>
        </w:rPr>
        <w:t xml:space="preserve">                    </w:t>
      </w:r>
      <w:r w:rsidR="00983464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0D9">
        <w:rPr>
          <w:bCs/>
          <w:szCs w:val="24"/>
          <w:lang w:val="hr-HR"/>
        </w:rPr>
        <w:tab/>
      </w:r>
      <w:r w:rsidRPr="006E70D9">
        <w:rPr>
          <w:bCs/>
          <w:szCs w:val="24"/>
          <w:lang w:val="hr-HR"/>
        </w:rPr>
        <w:tab/>
        <w:t xml:space="preserve">                             </w:t>
      </w:r>
    </w:p>
    <w:p w:rsidRDefault="00470756" w:rsidP="00470756" w:rsidR="00470756" w:rsidRPr="006E70D9">
      <w:pPr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 xml:space="preserve">       REPUBLIKA HRVATSKA</w:t>
      </w:r>
    </w:p>
    <w:p w:rsidRDefault="00470756" w:rsidP="00470756" w:rsidR="00470756" w:rsidRPr="006E70D9">
      <w:pPr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TRGOVAČKI SUD U VARAŽDINU</w:t>
      </w:r>
    </w:p>
    <w:p w:rsidRDefault="00470756" w:rsidP="00136551" w:rsidR="00A874F1" w:rsidRPr="006E70D9">
      <w:pPr>
        <w:rPr>
          <w:bCs/>
          <w:szCs w:val="24"/>
          <w:lang w:val="hr-HR"/>
        </w:rPr>
      </w:pPr>
      <w:r w:rsidRPr="006E70D9">
        <w:rPr>
          <w:szCs w:val="24"/>
          <w:lang w:val="hr-HR"/>
        </w:rPr>
        <w:t xml:space="preserve">                 B. Radić 2</w:t>
      </w:r>
      <w:r w:rsidRPr="006E70D9">
        <w:rPr>
          <w:bCs/>
          <w:szCs w:val="24"/>
          <w:lang w:val="hr-HR"/>
        </w:rPr>
        <w:t xml:space="preserve">                   </w:t>
      </w:r>
    </w:p>
    <w:p w:rsidRDefault="00470756" w:rsidP="00136551" w:rsidR="00470756" w:rsidRPr="006E70D9">
      <w:pPr>
        <w:rPr>
          <w:szCs w:val="24"/>
          <w:lang w:val="hr-HR"/>
        </w:rPr>
      </w:pPr>
    </w:p>
    <w:p w:rsidRDefault="00C87DBF" w:rsidP="00C87DBF" w:rsidR="00F70798" w:rsidRPr="006E70D9">
      <w:pPr>
        <w:jc w:val="center"/>
        <w:rPr>
          <w:b/>
          <w:szCs w:val="24"/>
          <w:lang w:val="hr-HR"/>
        </w:rPr>
      </w:pPr>
      <w:r w:rsidRPr="006E70D9">
        <w:rPr>
          <w:b/>
          <w:szCs w:val="24"/>
          <w:lang w:val="hr-HR"/>
        </w:rPr>
        <w:t>O G L A S</w:t>
      </w:r>
    </w:p>
    <w:p w:rsidRDefault="00C87DBF" w:rsidP="00136551" w:rsidR="00C87DBF" w:rsidRPr="006E70D9">
      <w:pPr>
        <w:rPr>
          <w:szCs w:val="24"/>
          <w:lang w:val="hr-HR"/>
        </w:rPr>
      </w:pPr>
    </w:p>
    <w:p w:rsidRDefault="00A874F1" w:rsidP="00136551" w:rsidR="00A874F1" w:rsidRPr="006E70D9">
      <w:pPr>
        <w:rPr>
          <w:szCs w:val="24"/>
          <w:lang w:val="hr-HR"/>
        </w:rPr>
      </w:pPr>
    </w:p>
    <w:p w:rsidRDefault="00C87DBF" w:rsidP="00C87DBF" w:rsidR="00C87DBF" w:rsidRPr="006E70D9">
      <w:pPr>
        <w:ind w:firstLine="720"/>
        <w:rPr>
          <w:b/>
          <w:szCs w:val="24"/>
          <w:lang w:val="hr-HR"/>
        </w:rPr>
      </w:pPr>
      <w:r w:rsidRPr="006E70D9">
        <w:rPr>
          <w:b/>
          <w:szCs w:val="24"/>
          <w:lang w:val="hr-HR"/>
        </w:rPr>
        <w:t>TRGOVAČKI SUD U VARAŽDINU oglašuje:</w:t>
      </w:r>
    </w:p>
    <w:p w:rsidRDefault="006C0C0E" w:rsidP="0040696F" w:rsidR="006C0C0E" w:rsidRPr="006E70D9">
      <w:pPr>
        <w:rPr>
          <w:szCs w:val="24"/>
          <w:lang w:val="hr-HR"/>
        </w:rPr>
      </w:pPr>
    </w:p>
    <w:p w:rsidRDefault="006E70D9" w:rsidP="006E70D9" w:rsidR="006E70D9" w:rsidRPr="006E70D9">
      <w:pPr>
        <w:suppressAutoHyphens/>
        <w:jc w:val="both"/>
        <w:rPr>
          <w:szCs w:val="24"/>
          <w:lang w:val="hr-HR"/>
        </w:rPr>
      </w:pP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Otvara se stečajni postupak nad stečajnim dužnikom BB NEKRETNINE d.o.o., Nedelišće, Livadarska 40, OIB: 57066720584, sa danom 3. studenog 2015. u 10,00 sati.</w:t>
      </w:r>
    </w:p>
    <w:p w:rsidRDefault="006E70D9" w:rsidP="006E70D9" w:rsidR="006E70D9" w:rsidRPr="006E70D9">
      <w:pPr>
        <w:widowControl/>
        <w:numPr>
          <w:ilvl w:val="0"/>
          <w:numId w:val="1"/>
        </w:numPr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Za stečajnog upravitelja imenuje se Dražen Vidman, Ivanec, V. Nazora 77, OIB: 42883746819.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Pozivaju se vjerovnici stečajnog dužnika da u roku od 30 dana od dana objave oglasa o otvaranju stečajnog postupka u Narodnim novinama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5045-3574-2203515 s naznakom OIB-a uplatitelja.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Pozivaju se dužnikovi dužnici da svoje obveze prema stečajnom dužniku ispune bez odlaganja  stečajnom upravitelju za stečajnog dužnika.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Razlučni i izlučni vjerovnici pozivaju se da u roku od 30 dana obavijeste stečajnog upravitelja o svojim pravima, sukladno odredbi članka 173. st. 5. i 6. Stečajnog zakona (Narodne novine broj 44/96, 29/99, 129/00, 123/03, 82/06, 116/10, 125/12 i 133/12, dalje SZ).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Ročište vjerovnika na kojem će se ispitati prijavljene tražbine-ispitno ročište zakazuje se za</w:t>
      </w:r>
      <w:r w:rsidRPr="006E70D9">
        <w:rPr>
          <w:b/>
          <w:szCs w:val="24"/>
          <w:lang w:val="hr-HR"/>
        </w:rPr>
        <w:t xml:space="preserve"> 12. siječnja 2016. g. u 09,00 sati, </w:t>
      </w:r>
      <w:r w:rsidRPr="006E70D9">
        <w:rPr>
          <w:szCs w:val="24"/>
          <w:lang w:val="hr-HR"/>
        </w:rPr>
        <w:t>kod Trgovačkog suda u Varaždinu, Braće Radića 2, soba br. 232/II.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Rješenje o otvaranju stečajnog postupka dostaviti će se sudskom registru ovog suda radi upisa otvaranja stečajnog postupka u sudskom registru.</w:t>
      </w:r>
    </w:p>
    <w:p w:rsidRDefault="006E70D9" w:rsidP="006E70D9" w:rsidR="006E70D9" w:rsidRPr="006E70D9">
      <w:pPr>
        <w:numPr>
          <w:ilvl w:val="0"/>
          <w:numId w:val="2"/>
        </w:numPr>
        <w:suppressAutoHyphens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 xml:space="preserve">Oglas o otvaranju stečajnog postupka objavljuje se isticanjem na </w:t>
      </w:r>
      <w:r>
        <w:rPr>
          <w:szCs w:val="24"/>
          <w:lang w:val="hr-HR"/>
        </w:rPr>
        <w:t>e-O</w:t>
      </w:r>
      <w:r w:rsidRPr="006E70D9">
        <w:rPr>
          <w:szCs w:val="24"/>
          <w:lang w:val="hr-HR"/>
        </w:rPr>
        <w:t>glasnoj ploči ovog suda sa danom otvaranja stečajnog postupka.</w:t>
      </w:r>
    </w:p>
    <w:p w:rsidRDefault="006E70D9" w:rsidP="006E70D9" w:rsidR="006E70D9" w:rsidRPr="006E70D9">
      <w:pPr>
        <w:suppressAutoHyphens/>
        <w:jc w:val="both"/>
        <w:rPr>
          <w:szCs w:val="24"/>
          <w:lang w:val="hr-HR"/>
        </w:rPr>
      </w:pPr>
    </w:p>
    <w:p w:rsidRDefault="00AF20D1" w:rsidR="00AF20D1" w:rsidRPr="006E70D9">
      <w:pPr>
        <w:ind w:left="993"/>
        <w:jc w:val="center"/>
        <w:rPr>
          <w:szCs w:val="24"/>
          <w:lang w:val="hr-HR"/>
        </w:rPr>
      </w:pPr>
      <w:r w:rsidRPr="006E70D9">
        <w:rPr>
          <w:szCs w:val="24"/>
          <w:lang w:val="hr-HR"/>
        </w:rPr>
        <w:t xml:space="preserve">U Varaždinu, </w:t>
      </w:r>
      <w:r w:rsidR="006E70D9" w:rsidRPr="006E70D9">
        <w:rPr>
          <w:szCs w:val="24"/>
          <w:lang w:val="hr-HR"/>
        </w:rPr>
        <w:t>3. studenog</w:t>
      </w:r>
      <w:r w:rsidR="000E2865" w:rsidRPr="006E70D9">
        <w:rPr>
          <w:szCs w:val="24"/>
          <w:lang w:val="hr-HR"/>
        </w:rPr>
        <w:t xml:space="preserve"> 2015</w:t>
      </w:r>
      <w:r w:rsidR="0040696F" w:rsidRPr="006E70D9">
        <w:rPr>
          <w:szCs w:val="24"/>
          <w:lang w:val="hr-HR"/>
        </w:rPr>
        <w:t>. godine</w:t>
      </w:r>
      <w:r w:rsidRPr="006E70D9">
        <w:rPr>
          <w:szCs w:val="24"/>
          <w:lang w:val="hr-HR"/>
        </w:rPr>
        <w:t>.</w:t>
      </w:r>
    </w:p>
    <w:p w:rsidRDefault="00F70798" w:rsidR="00F70798" w:rsidRPr="006E70D9">
      <w:pPr>
        <w:jc w:val="both"/>
        <w:rPr>
          <w:szCs w:val="24"/>
          <w:lang w:val="hr-HR"/>
        </w:rPr>
      </w:pPr>
    </w:p>
    <w:p w:rsidRDefault="00AD200D" w:rsidP="00470756" w:rsidR="00470756" w:rsidRPr="006E70D9">
      <w:pPr>
        <w:ind w:firstLine="96" w:left="6384"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SUDAC</w:t>
      </w:r>
    </w:p>
    <w:p w:rsidRDefault="00AD200D" w:rsidP="00470756" w:rsidR="00470756" w:rsidRPr="006E70D9">
      <w:pPr>
        <w:ind w:firstLine="708" w:left="4956"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Ksenija Flack-Makitan, v.r.</w:t>
      </w:r>
    </w:p>
    <w:p w:rsidRDefault="00AD200D" w:rsidP="00AD200D" w:rsidR="00AD200D" w:rsidRPr="006E70D9">
      <w:pPr>
        <w:ind w:left="4956"/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>Za točnost otpravka – ovlašteni službenik:</w:t>
      </w:r>
    </w:p>
    <w:p w:rsidRDefault="007073A4" w:rsidP="007073A4" w:rsidR="007073A4" w:rsidRPr="006E70D9">
      <w:pPr>
        <w:ind w:left="6480"/>
        <w:jc w:val="both"/>
        <w:rPr>
          <w:szCs w:val="24"/>
          <w:lang w:val="hr-HR"/>
        </w:rPr>
      </w:pPr>
    </w:p>
    <w:p w:rsidRDefault="00AF20D1" w:rsidR="00AF20D1" w:rsidRPr="006E70D9">
      <w:pPr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lastRenderedPageBreak/>
        <w:t>POUKA O PRAVNOM LIJEKU:</w:t>
      </w:r>
    </w:p>
    <w:p w:rsidRDefault="00AF20D1" w:rsidR="007233AA" w:rsidRPr="006E70D9">
      <w:pPr>
        <w:jc w:val="both"/>
        <w:rPr>
          <w:szCs w:val="24"/>
          <w:lang w:val="hr-HR"/>
        </w:rPr>
      </w:pPr>
      <w:r w:rsidRPr="006E70D9">
        <w:rPr>
          <w:szCs w:val="24"/>
          <w:lang w:val="hr-HR"/>
        </w:rPr>
        <w:tab/>
        <w:t>Protiv ovog rješenja član uprave stečajnog dužnika može izjaviti žalbu u roku od 8 dana od dana pr</w:t>
      </w:r>
      <w:r w:rsidR="0040696F" w:rsidRPr="006E70D9">
        <w:rPr>
          <w:szCs w:val="24"/>
          <w:lang w:val="hr-HR"/>
        </w:rPr>
        <w:t>imitka prijepisa ovog rješenja, pismeno u četiri (4)</w:t>
      </w:r>
      <w:r w:rsidRPr="006E70D9">
        <w:rPr>
          <w:szCs w:val="24"/>
          <w:lang w:val="hr-HR"/>
        </w:rPr>
        <w:t xml:space="preserve"> primjerka, Visokom trgovačkom sudu u Zagrebu. Žalba se dostavlja putem ovog suda preporučeno poštom ili se predaje neposredno kod ovoga suda.</w:t>
      </w:r>
      <w:r w:rsidR="007D36C1" w:rsidRPr="006E70D9">
        <w:rPr>
          <w:szCs w:val="24"/>
          <w:lang w:val="hr-HR"/>
        </w:rPr>
        <w:t xml:space="preserve"> </w:t>
      </w:r>
      <w:r w:rsidRPr="006E70D9">
        <w:rPr>
          <w:szCs w:val="24"/>
          <w:lang w:val="hr-HR"/>
        </w:rPr>
        <w:t>Žalba ne z</w:t>
      </w:r>
      <w:r w:rsidR="007D36C1" w:rsidRPr="006E70D9">
        <w:rPr>
          <w:szCs w:val="24"/>
          <w:lang w:val="hr-HR"/>
        </w:rPr>
        <w:t>adržava izvršenje ovog rješenja.</w:t>
      </w:r>
    </w:p>
    <w:sectPr w:rsidSect="005E53F8" w:rsidR="007233AA" w:rsidRPr="006E70D9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7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3E9" w:rsidP="005E53F8" w:rsidR="003233E9">
      <w:r>
        <w:separator/>
      </w:r>
    </w:p>
  </w:endnote>
  <w:endnote w:id="0" w:type="continuationSeparator">
    <w:p w:rsidRDefault="003233E9" w:rsidP="005E53F8" w:rsidR="00323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3E9" w:rsidP="005E53F8" w:rsidR="003233E9">
      <w:r>
        <w:separator/>
      </w:r>
    </w:p>
  </w:footnote>
  <w:footnote w:id="0" w:type="continuationSeparator">
    <w:p w:rsidRDefault="003233E9" w:rsidP="005E53F8" w:rsidR="00323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0E8A" w:rsidRPr="002A0E8A">
      <w:rPr>
        <w:noProof/>
        <w:lang w:val="hr-HR"/>
      </w:rPr>
      <w:t>2</w:t>
    </w:r>
    <w:r>
      <w:fldChar w:fldCharType="end"/>
    </w:r>
  </w:p>
  <w:p w:rsidRDefault="005E53F8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     </w:t>
    </w:r>
    <w:r w:rsidRPr="005E53F8">
      <w:rPr>
        <w:szCs w:val="24"/>
        <w:lang w:val="hr-HR"/>
      </w:rPr>
      <w:t>Poslovni broj: 5 St-</w:t>
    </w:r>
    <w:r w:rsidR="006E70D9">
      <w:rPr>
        <w:szCs w:val="24"/>
        <w:lang w:val="hr-HR"/>
      </w:rPr>
      <w:t>35/15-22</w:t>
    </w:r>
  </w:p>
  <w:p w:rsidRDefault="005E53F8" w:rsidR="005E53F8">
    <w:pPr>
      <w:pStyle w:val="Zaglavlje"/>
      <w:jc w:val="center"/>
    </w:pPr>
  </w:p>
  <w:p w:rsidRDefault="005E53F8" w:rsidR="005E53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rPr>
        <w:lang w:val="hr-HR"/>
      </w:rPr>
    </w:pPr>
  </w:p>
  <w:p w:rsidRDefault="000E2865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   </w:t>
    </w:r>
    <w:r w:rsidR="005E53F8" w:rsidRPr="005E53F8">
      <w:rPr>
        <w:szCs w:val="24"/>
        <w:lang w:val="hr-HR"/>
      </w:rPr>
      <w:t>Poslovni broj: 5 St-</w:t>
    </w:r>
    <w:r w:rsidR="006E70D9">
      <w:rPr>
        <w:szCs w:val="24"/>
        <w:lang w:val="hr-HR"/>
      </w:rPr>
      <w:t>35/15-22</w:t>
    </w:r>
  </w:p>
  <w:p w:rsidRDefault="005E53F8" w:rsidR="005E53F8" w:rsidRPr="005E53F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C1A"/>
    <w:rsid w:val="00087E6E"/>
    <w:rsid w:val="000E2865"/>
    <w:rsid w:val="00136551"/>
    <w:rsid w:val="002A0E8A"/>
    <w:rsid w:val="002C2F2D"/>
    <w:rsid w:val="003233E9"/>
    <w:rsid w:val="003963C4"/>
    <w:rsid w:val="003B3E36"/>
    <w:rsid w:val="0040696F"/>
    <w:rsid w:val="00443C65"/>
    <w:rsid w:val="00470756"/>
    <w:rsid w:val="00486882"/>
    <w:rsid w:val="004D2F7E"/>
    <w:rsid w:val="005E53F8"/>
    <w:rsid w:val="00663FE9"/>
    <w:rsid w:val="006C0C0E"/>
    <w:rsid w:val="006C1535"/>
    <w:rsid w:val="006C207C"/>
    <w:rsid w:val="006E70D9"/>
    <w:rsid w:val="007073A4"/>
    <w:rsid w:val="007233AA"/>
    <w:rsid w:val="00761984"/>
    <w:rsid w:val="007D36C1"/>
    <w:rsid w:val="008439B7"/>
    <w:rsid w:val="008613B5"/>
    <w:rsid w:val="008C6CC0"/>
    <w:rsid w:val="00983464"/>
    <w:rsid w:val="009C52DD"/>
    <w:rsid w:val="00A20C18"/>
    <w:rsid w:val="00A874F1"/>
    <w:rsid w:val="00AD200D"/>
    <w:rsid w:val="00AF20D1"/>
    <w:rsid w:val="00B14B5A"/>
    <w:rsid w:val="00B22B3E"/>
    <w:rsid w:val="00B42416"/>
    <w:rsid w:val="00BA6C1A"/>
    <w:rsid w:val="00C5269C"/>
    <w:rsid w:val="00C87DBF"/>
    <w:rsid w:val="00F70798"/>
    <w:rsid w:val="00FC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53F8"/>
    <w:rPr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53F8"/>
    <w:rPr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E8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0E8A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0E8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0E8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53F8"/>
    <w:rPr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53F8"/>
    <w:rPr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E8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0E8A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0E8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0E8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55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St-35/2015-22</izvorni_sadrzaj>
    <derivirana_varijabla naziv="DomainObject.Oznaka_1">St-35/2015-22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</izvorni_sadrzaj>
    <derivirana_varijabla naziv="DomainObject.Predmet.ProtustrankaFormated_1">  BB NEKRETNINE d.o.o. - nekretnine i usluge</derivirana_varijabla>
  </DomainObject.Predmet.ProtustrankaFormated>
  <DomainObject.Predmet.ProtustrankaFormatedOIB>
    <izvorni_sadrzaj>  BB NEKRETNINE d.o.o. - nekretnine i usluge, OIB 57066720584</izvorni_sadrzaj>
    <derivirana_varijabla naziv="DomainObject.Predmet.ProtustrankaFormatedOIB_1">  BB NEKRETNINE d.o.o. - nekretnine i usluge, OIB 57066720584</derivirana_varijabla>
  </DomainObject.Predmet.ProtustrankaFormatedOIB>
  <DomainObject.Predmet.ProtustrankaFormatedWithAdress>
    <izvorni_sadrzaj> BB NEKRETNINE d.o.o. - nekretnine i usluge, Livadarska 40, 40000 Nedelišće</izvorni_sadrzaj>
    <derivirana_varijabla naziv="DomainObject.Predmet.ProtustrankaFormatedWithAdress_1"> BB NEKRETNINE d.o.o. - nekretnine i usluge, Livadarska 40, 40000 Nedelišće</derivirana_varijabla>
  </DomainObject.Predmet.ProtustrankaFormatedWithAdress>
  <DomainObject.Predmet.ProtustrankaFormatedWithAdressOIB>
    <izvorni_sadrzaj> BB NEKRETNINE d.o.o. - nekretnine i usluge, OIB 57066720584, Livadarska 40, 40000 Nedelišće</izvorni_sadrzaj>
    <derivirana_varijabla naziv="DomainObject.Predmet.ProtustrankaFormatedWithAdressOIB_1"> BB NEKRETNINE d.o.o. - nekretnine i usluge, OIB 57066720584, Livadarska 40, 40000 Nedelišće</derivirana_varijabla>
  </DomainObject.Predmet.ProtustrankaFormatedWithAdressOIB>
  <DomainObject.Predmet.ProtustrankaWithAdress>
    <izvorni_sadrzaj>BB NEKRETNINE d.o.o. - nekretnine i usluge Livadarska 40, 40000 Nedelišće</izvorni_sadrzaj>
    <derivirana_varijabla naziv="DomainObject.Predmet.ProtustrankaWithAdress_1">BB NEKRETNINE d.o.o. - nekretnine i usluge Livadarska 40, 40000 Nedelišće</derivirana_varijabla>
  </DomainObject.Predmet.ProtustrankaWithAdress>
  <DomainObject.Predmet.ProtustrankaWithAdressOIB>
    <izvorni_sadrzaj>BB NEKRETNINE d.o.o. - nekretnine i usluge, OIB 57066720584, Livadarska 40, 40000 Nedelišće</izvorni_sadrzaj>
    <derivirana_varijabla naziv="DomainObject.Predmet.ProtustrankaWithAdressOIB_1">BB NEKRETNINE d.o.o. - nekretnine i usluge, OIB 57066720584, Livadarska 40, 40000 Nedelišće</derivirana_varijabla>
  </DomainObject.Predmet.ProtustrankaWithAdressOIB>
  <DomainObject.Predmet.ProtustrankaNazivFormated>
    <izvorni_sadrzaj>BB NEKRETNINE d.o.o. - nekretnine i usluge</izvorni_sadrzaj>
    <derivirana_varijabla naziv="DomainObject.Predmet.ProtustrankaNazivFormated_1">BB NEKRETNINE d.o.o. - nekretnine i usluge</derivirana_varijabla>
  </DomainObject.Predmet.ProtustrankaNazivFormated>
  <DomainObject.Predmet.ProtustrankaNazivFormatedOIB>
    <izvorni_sadrzaj>BB NEKRETNINE d.o.o. - nekretnine i usluge, OIB 57066720584</izvorni_sadrzaj>
    <derivirana_varijabla naziv="DomainObject.Predmet.ProtustrankaNazivFormatedOIB_1">BB NEKRETNINE d.o.o. - nekretnine i usluge,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Koturačka 43, 10000 Zagreb</izvorni_sadrzaj>
    <derivirana_varijabla naziv="DomainObject.Predmet.StrankaFormatedWithAdress_1"> Financijska agencija Regionalni centar Zagreb, Koturačka 43, 10000 Zagreb</derivirana_varijabla>
  </DomainObject.Predmet.StrankaFormatedWithAdress>
  <DomainObject.Predmet.StrankaFormatedWithAdressOIB>
    <izvorni_sadrzaj> Financijska agencija Regionalni centar Zagreb, Koturačka 43, 10000 Zagreb</izvorni_sadrzaj>
    <derivirana_varijabla naziv="DomainObject.Predmet.StrankaFormatedWithAdressOIB_1"> Financijska agencija Regionalni centar Zagreb, Koturačka 43, 10000 Zagreb</derivirana_varijabla>
  </DomainObject.Predmet.StrankaFormatedWithAdressOIB>
  <DomainObject.Predmet.StrankaWithAdress>
    <izvorni_sadrzaj>Financijska agencija Regionalni centar Zagreb Koturačka 43,10000 Zagreb</izvorni_sadrzaj>
    <derivirana_varijabla naziv="DomainObject.Predmet.StrankaWithAdress_1">Financijska agencija Regionalni centar Zagreb Koturačka 43,10000 Zagreb</derivirana_varijabla>
  </DomainObject.Predmet.StrankaWithAdress>
  <DomainObject.Predmet.StrankaWithAdressOIB>
    <izvorni_sadrzaj>Financijska agencija Regionalni centar Zagreb, Koturačka 43,10000 Zagreb</izvorni_sadrzaj>
    <derivirana_varijabla naziv="DomainObject.Predmet.StrankaWithAdressOIB_1">Financijska agencija Regionalni centar Zagreb, Koturačka 43,10000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Koturačka 43, 10000 Zagreb</item>
    </izvorni_sadrzaj>
    <derivirana_varijabla naziv="DomainObject.Predmet.StrankaListFormatedWithAdress_1">
      <item>Financijska agencija Regionalni centar Zagreb, Koturačka 43, 10000 Zagreb</item>
    </derivirana_varijabla>
  </DomainObject.Predmet.StrankaListFormatedWithAdress>
  <DomainObject.Predmet.StrankaListFormatedWithAdressOIB>
    <izvorni_sadrzaj>
      <item>Financijska agencija Regionalni centar Zagreb, Koturačka 43, 10000 Zagreb</item>
    </izvorni_sadrzaj>
    <derivirana_varijabla naziv="DomainObject.Predmet.StrankaListFormatedWithAdressOIB_1">
      <item>Financijska agencija Regionalni centar Zagreb, Koturačka 43,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BB NEKRETNINE d.o.o. - nekretnine i usluge</item>
    </izvorni_sadrzaj>
    <derivirana_varijabla naziv="DomainObject.Predmet.ProtuStrankaListFormated_1">
      <item>BB NEKRETNINE d.o.o. - nekretnine i usluge</item>
    </derivirana_varijabla>
  </DomainObject.Predmet.ProtuStrankaListFormated>
  <DomainObject.Predmet.ProtuStrankaListFormatedOIB>
    <izvorni_sadrzaj>
      <item>BB NEKRETNINE d.o.o. - nekretnine i usluge, OIB 57066720584</item>
    </izvorni_sadrzaj>
    <derivirana_varijabla naziv="DomainObject.Predmet.ProtuStrankaListFormatedOIB_1">
      <item>BB NEKRETNINE d.o.o. - nekretnine i usluge, OIB 57066720584</item>
    </derivirana_varijabla>
  </DomainObject.Predmet.ProtuStrankaListFormatedOIB>
  <DomainObject.Predmet.ProtuStrankaListFormatedWithAdress>
    <izvorni_sadrzaj>
      <item>BB NEKRETNINE d.o.o. - nekretnine i usluge, Livadarska 40, 40000 Nedelišće</item>
    </izvorni_sadrzaj>
    <derivirana_varijabla naziv="DomainObject.Predmet.ProtuStrankaListFormatedWithAdress_1">
      <item>BB NEKRETNINE d.o.o. - nekretnine i usluge, Livadarska 40, 40000 Nedelišće</item>
    </derivirana_varijabla>
  </DomainObject.Predmet.ProtuStrankaListFormatedWithAdress>
  <DomainObject.Predmet.ProtuStrankaListFormatedWithAdressOIB>
    <izvorni_sadrzaj>
      <item>BB NEKRETNINE d.o.o. - nekretnine i usluge, OIB 57066720584, Livadarska 40, 40000 Nedelišće</item>
    </izvorni_sadrzaj>
    <derivirana_varijabla naziv="DomainObject.Predmet.ProtuStrankaListFormatedWithAdressOIB_1">
      <item>BB NEKRETNINE d.o.o. - nekretnine i usluge,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</item>
    </izvorni_sadrzaj>
    <derivirana_varijabla naziv="DomainObject.Predmet.ProtuStrankaListNazivFormated_1">
      <item>BB NEKRETNINE d.o.o. - nekretnine i usluge</item>
    </derivirana_varijabla>
  </DomainObject.Predmet.ProtuStrankaListNazivFormated>
  <DomainObject.Predmet.ProtuStrankaListNazivFormatedOIB>
    <izvorni_sadrzaj>
      <item>BB NEKRETNINE d.o.o. - nekretnine i usluge, OIB 57066720584</item>
    </izvorni_sadrzaj>
    <derivirana_varijabla naziv="DomainObject.Predmet.ProtuStrankaListNazivFormatedOIB_1">
      <item>BB NEKRETNINE d.o.o. - nekretnine i usluge,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</izvorni_sadrzaj>
    <derivirana_varijabla naziv="DomainObject.Predmet.OstaliListFormated_1">
      <item>Sudski registar</item>
      <item>Matija Posavec</item>
      <item>Dražen Vidman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</izvorni_sadrzaj>
    <derivirana_varijabla naziv="DomainObject.Predmet.OstaliListFormatedOIB_1">
      <item>Sudski registar</item>
      <item>Matija Posavec, OIB 60518735694</item>
      <item>Dražen Vidman, OIB 42883746819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</derivirana_varijabla>
  </DomainObject.Predmet.OstaliListFormatedWithAdressOIB>
  <DomainObject.Predmet.OstaliListNazivFormated>
    <izvorni_sadrzaj>
      <item>Sudski registar</item>
      <item>Matija Posavec</item>
      <item>Dražen Vidman</item>
    </izvorni_sadrzaj>
    <derivirana_varijabla naziv="DomainObject.Predmet.OstaliListNazivFormated_1">
      <item>Sudski registar</item>
      <item>Matija Posavec</item>
      <item>Dražen Vidman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</izvorni_sadrzaj>
    <derivirana_varijabla naziv="DomainObject.Predmet.OstaliListNazivFormatedOIB_1">
      <item>Sudski registar</item>
      <item>Matija Posavec, OIB 60518735694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St-35/2015-22</izvorni_sadrzaj>
    <derivirana_varijabla naziv="DomainObject.PoslovniBrojDokumenta_1">St-35/2015-22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BB NEKRETNINE d.o.o. - nekretnine i usluge</izvorni_sadrzaj>
    <derivirana_varijabla naziv="DomainObject.Predmet.ProtustrankaIDrugi_1">BB NEKRETNINE d.o.o. - nekretnine i usluge</derivirana_varijabla>
  </DomainObject.Predmet.ProtustrankaIDrugi>
  <DomainObject.Predmet.StrankaIDrugiAdressOIB>
    <izvorni_sadrzaj>Financijska agencija Regionalni centar Zagreb, Koturačka 43, 10000 Zagreb</izvorni_sadrzaj>
    <derivirana_varijabla naziv="DomainObject.Predmet.StrankaIDrugiAdressOIB_1">Financijska agencija Regionalni centar Zagreb, Koturačka 43, 10000 Zagreb</derivirana_varijabla>
  </DomainObject.Predmet.StrankaIDrugiAdressOIB>
  <DomainObject.Predmet.ProtustrankaIDrugiAdressOIB>
    <izvorni_sadrzaj>BB NEKRETNINE d.o.o. - nekretnine i usluge, OIB 57066720584, Livadarska 40, 40000 Nedelišće</izvorni_sadrzaj>
    <derivirana_varijabla naziv="DomainObject.Predmet.ProtustrankaIDrugiAdressOIB_1">BB NEKRETNINE d.o.o. - nekretnine i usluge,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BB NEKRETNINE d.o.o. - nekretnine i usluge</item>
      <item>Sudski registar</item>
      <item>Matija Posavec</item>
      <item>Dražen Vidman</item>
    </izvorni_sadrzaj>
    <derivirana_varijabla naziv="DomainObject.Predmet.SudioniciListNaziv_1">
      <item>Financijska agencija Regionalni centar Zagreb</item>
      <item>BB NEKRETNINE d.o.o. - nekretnine i usluge</item>
      <item>Sudski registar</item>
      <item>Matija Posavec</item>
      <item>Dražen Vidman</item>
    </derivirana_varijabla>
  </DomainObject.Predmet.SudioniciListNaziv>
  <DomainObject.Predmet.SudioniciListAdressOIB>
    <izvorni_sadrzaj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</izvorni_sadrzaj>
    <derivirana_varijabla naziv="DomainObject.Predmet.SudioniciListAdressOIB_1"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57066720584</item>
      <item>, OIB null</item>
      <item>, OIB 60518735694</item>
      <item>, OIB 42883746819</item>
    </izvorni_sadrzaj>
    <derivirana_varijabla naziv="DomainObject.Predmet.SudioniciListNazivOIB_1">
      <item>, OIB null</item>
      <item>, OIB 57066720584</item>
      <item>, OIB null</item>
      <item>, OIB 60518735694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370</properties:Words>
  <properties:Characters>2066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2015-11-03T08:38:00Z</dcterms:created>
  <dc:creator>VOTA NĂO Ŕ REGIONALIZAÇĂO! SIM AO REFORÇO DO MUNICIPALISMO!</dc:creator>
  <dc:description>A REGIONALIZAÇĂO É UM ERRO COLOSSAL!</dc:description>
  <cp:lastModifiedBy>Lea Rogina</cp:lastModifiedBy>
  <cp:lastPrinted>2015-11-03T08:32:00Z</cp:lastPrinted>
  <dcterms:modified xmlns:xsi="http://www.w3.org/2001/XMLSchema-instance" xsi:type="dcterms:W3CDTF">2015-11-03T08:39:00Z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St-35/2015-22 / Odluka - Oglas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