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6321" w14:paraId="a086321" w:rsidRDefault="00035A4B" w:rsidP="001940FB" w:rsidR="00035A4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035A4B" w:rsidR="001065A0" w:rsidRPr="00035A4B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87786E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35A4B" w:rsidP="00AA6BCF" w:rsidR="00035A4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35A4B" w:rsidP="00035A4B" w:rsidR="00035A4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35A4B" w:rsidP="00035A4B" w:rsidR="00035A4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35A4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35A4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035A4B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C313C">
        <w:rPr>
          <w:rFonts w:cs="Calibri" w:eastAsia="Arial Unicode MS" w:hAnsi="Calibri" w:ascii="Calibri"/>
          <w:kern w:val="1"/>
          <w:lang w:eastAsia="ar-SA" w:val="hr-HR"/>
        </w:rPr>
        <w:t>RANĐELOVIĆ NATALIJA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035A4B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87786E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1C313C" w:rsidRPr="001C313C">
        <w:rPr>
          <w:rFonts w:cs="Calibri" w:hAnsi="Calibri" w:ascii="Calibri"/>
        </w:rPr>
        <w:t>41.337,42 k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C313C" w:rsidRPr="001C313C">
        <w:rPr>
          <w:rFonts w:cs="Calibri" w:hAnsi="Calibri" w:ascii="Calibri"/>
        </w:rPr>
        <w:t>38.537,42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1C313C" w:rsidRPr="001C313C">
        <w:rPr>
          <w:rFonts w:cs="Calibri" w:hAnsi="Calibri" w:ascii="Calibri"/>
        </w:rPr>
        <w:t>2.800,00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035A4B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0A4152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35A4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35A4B" w:rsidRPr="00035A4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035A4B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0A4152" w:rsidP="00AA6BCF" w:rsidR="000A4152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35A4B" w:rsidP="00AA6BCF" w:rsidR="00035A4B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C1B5F" w:rsidP="00AA6BCF" w:rsidR="00AC1B5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C313C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C313C">
              <w:rPr>
                <w:rFonts w:cs="Calibri" w:hAnsi="Calibri" w:ascii="Calibri"/>
              </w:rPr>
              <w:t>RANĐELOVIĆ NATALIJA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1C313C">
              <w:rPr>
                <w:rFonts w:cs="Calibri" w:hAnsi="Calibri" w:ascii="Calibri"/>
              </w:rPr>
              <w:t>Sumartin bb, Sumartin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1C313C">
              <w:rPr>
                <w:rFonts w:cs="Calibri" w:hAnsi="Calibri" w:ascii="Calibri"/>
              </w:rPr>
              <w:t>84803525959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C313C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C313C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C313C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C313C">
              <w:rPr>
                <w:rFonts w:cs="Calibri" w:hAnsi="Calibri" w:ascii="Calibri"/>
              </w:rPr>
              <w:t>41.337,42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C313C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C313C">
              <w:rPr>
                <w:rFonts w:cs="Calibri" w:hAnsi="Calibri" w:ascii="Calibri"/>
              </w:rPr>
              <w:t>38.537,42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C313C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C313C">
              <w:rPr>
                <w:rFonts w:cs="Calibri" w:hAnsi="Calibri" w:ascii="Calibri"/>
              </w:rPr>
              <w:t>2.800,00 kn</w:t>
            </w:r>
          </w:p>
        </w:tc>
      </w:tr>
    </w:tbl>
    <w:p w:rsidRDefault="00035A4B" w:rsidP="00035A4B" w:rsidR="00035A4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F01DE" w:rsidP="00035A4B" w:rsidR="001F01D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60EAC" w:rsidP="001F01DE" w:rsidR="001F01DE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01DE" w:rsidP="001F01DE" w:rsidR="001F01DE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F01DE" w:rsidP="001F01DE" w:rsidR="001F01D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F01DE" w:rsidP="001F01DE" w:rsidR="001F01DE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F3B" w:rsidR="00250F3B">
      <w:pPr>
        <w:spacing w:after="0"/>
      </w:pPr>
      <w:r>
        <w:separator/>
      </w:r>
    </w:p>
  </w:endnote>
  <w:endnote w:id="0" w:type="continuationSeparator">
    <w:p w:rsidRDefault="00250F3B" w:rsidR="00250F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F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F3B" w:rsidR="00250F3B">
      <w:pPr>
        <w:spacing w:after="0"/>
      </w:pPr>
      <w:r>
        <w:separator/>
      </w:r>
    </w:p>
  </w:footnote>
  <w:footnote w:id="0" w:type="continuationSeparator">
    <w:p w:rsidRDefault="00250F3B" w:rsidR="00250F3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FB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98CA3A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5A4B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313C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1F01DE"/>
    <w:rsid w:val="00203E07"/>
    <w:rsid w:val="00204E2A"/>
    <w:rsid w:val="00213747"/>
    <w:rsid w:val="002173DB"/>
    <w:rsid w:val="00221E16"/>
    <w:rsid w:val="002228CC"/>
    <w:rsid w:val="002247D2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0F3B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25FDE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350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17E7B"/>
    <w:rsid w:val="00521DDF"/>
    <w:rsid w:val="005231F3"/>
    <w:rsid w:val="00523E0F"/>
    <w:rsid w:val="00523F11"/>
    <w:rsid w:val="00524119"/>
    <w:rsid w:val="005268AD"/>
    <w:rsid w:val="005303A8"/>
    <w:rsid w:val="00532169"/>
    <w:rsid w:val="00540551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3776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2F9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0EAC"/>
    <w:rsid w:val="0086376B"/>
    <w:rsid w:val="00863C9D"/>
    <w:rsid w:val="00865448"/>
    <w:rsid w:val="00866BA5"/>
    <w:rsid w:val="008708E2"/>
    <w:rsid w:val="00873C81"/>
    <w:rsid w:val="0087786E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4FB2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1B5F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88B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44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FB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FB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FB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FB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44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FB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FB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FB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FB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C2A0F0-748B-4620-A49F-8D3CEB345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1451</properties:Characters>
  <properties:Lines>71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St-651/2017-295 / Podnesak - Podnesak (-295.docx)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