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c2b2" w14:paraId="1b4c2b2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130073">
        <w:t>1520</w:t>
      </w:r>
      <w:r>
        <w:t>/17-</w:t>
      </w:r>
      <w:r w:rsidR="006522C2">
        <w:t>4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130073">
        <w:t>CSABA TRADE j.d.o.o. z</w:t>
      </w:r>
      <w:r w:rsidR="00A931BE">
        <w:t xml:space="preserve">a </w:t>
      </w:r>
      <w:r w:rsidR="00130073">
        <w:t xml:space="preserve">trgovinu i usluge, Osijek, Ružina 41, </w:t>
      </w:r>
      <w:r w:rsidR="00A931BE">
        <w:t xml:space="preserve">MBS: </w:t>
      </w:r>
      <w:r w:rsidR="00130073">
        <w:t>030161649</w:t>
      </w:r>
      <w:r w:rsidR="00A931BE">
        <w:t xml:space="preserve">, OIB: </w:t>
      </w:r>
      <w:r w:rsidR="00130073">
        <w:t>25356150124</w:t>
      </w:r>
      <w:r>
        <w:t xml:space="preserve">, dana </w:t>
      </w:r>
      <w:r w:rsidR="006522C2">
        <w:t>10</w:t>
      </w:r>
      <w:r>
        <w:t xml:space="preserve">. </w:t>
      </w:r>
      <w:r w:rsidR="006522C2">
        <w:t>siječnja</w:t>
      </w:r>
      <w:r>
        <w:t xml:space="preserve"> 201</w:t>
      </w:r>
      <w:r w:rsidR="006522C2">
        <w:t>8</w:t>
      </w:r>
      <w:r>
        <w:t xml:space="preserve">.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130073">
        <w:t>CSABA TRADE j.d.o.o. za trgovinu i usluge, Osijek, Ružina 41, MBS: 030161649, OIB: 25356150124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5317A6">
        <w:t>David Jakovljević, Kašinska 7, Sesvete OIB: 63014812654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130073">
        <w:t>CSABA TRADE j.d.o.o. za trgovinu i usluge, Osijek, Ružina 41, MBS: 030161649, OIB: 25356150124</w:t>
      </w:r>
      <w:r w:rsidR="006522C2"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6522C2">
        <w:rPr>
          <w:bCs/>
        </w:rPr>
        <w:t>25</w:t>
      </w:r>
      <w:r>
        <w:rPr>
          <w:bCs/>
        </w:rPr>
        <w:t xml:space="preserve">. </w:t>
      </w:r>
      <w:r w:rsidR="006522C2">
        <w:rPr>
          <w:bCs/>
        </w:rPr>
        <w:t>listopada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5317A6">
        <w:t>CSABA TRADE j.d.o.o. za trgovinu i usluge, Osijek, Ružina 41, MBS: 030161649, OIB: 25356150124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lastRenderedPageBreak/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130073">
        <w:t>1520</w:t>
      </w:r>
      <w:r>
        <w:t>/17-</w:t>
      </w:r>
      <w:r w:rsidR="006522C2">
        <w:t>4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6522C2">
        <w:t>30</w:t>
      </w:r>
      <w:r>
        <w:t xml:space="preserve">. </w:t>
      </w:r>
      <w:r w:rsidR="006522C2">
        <w:t>listopada</w:t>
      </w:r>
      <w:r>
        <w:t xml:space="preserve"> 2017., objavio oglas na mrežnoj stranici e-oglasna ploča sudova pod poslovnim brojem  St-</w:t>
      </w:r>
      <w:r w:rsidR="005317A6">
        <w:t>1520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6522C2">
        <w:t>10</w:t>
      </w:r>
      <w:r>
        <w:t xml:space="preserve">. </w:t>
      </w:r>
      <w:r w:rsidR="006522C2">
        <w:t>siječnja</w:t>
      </w:r>
      <w:r>
        <w:t xml:space="preserve"> 201</w:t>
      </w:r>
      <w:r w:rsidR="006522C2">
        <w:t>8</w:t>
      </w:r>
      <w:r>
        <w:t>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6522C2" w:rsidP="000412A0" w:rsidR="00124FD6">
      <w:pPr>
        <w:pStyle w:val="Tijeloteksta"/>
        <w:jc w:val="left"/>
      </w:pPr>
      <w:r>
        <w:t>Maja Videnović</w:t>
      </w:r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522C2">
        <w:t>10/2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30073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14719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13F4"/>
    <w:rsid w:val="00432E7F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17A6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2C2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540CB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931BE"/>
    <w:rsid w:val="00AA4267"/>
    <w:rsid w:val="00AA6B6E"/>
    <w:rsid w:val="00AD52E8"/>
    <w:rsid w:val="00B04BAA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B86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St-1520/2017</izvorni_sadrzaj>
    <derivirana_varijabla naziv="DomainObject.Predmet.OznakaBroj_1">St-1520/2017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CSABA TRADE jednostavno društvo s ograničenom odgovornošću za trgovinu i usluge</izvorni_sadrzaj>
    <derivirana_varijabla naziv="DomainObject.Predmet.ProtustrankaFormated_1">  CSABA TRADE jednostavno društvo s ograničenom odgovornošću za trgovinu i usluge</derivirana_varijabla>
  </DomainObject.Predmet.ProtustrankaFormated>
  <DomainObject.Predmet.ProtustrankaFormatedOIB>
    <izvorni_sadrzaj>  CSABA TRADE jednostavno društvo s ograničenom odgovornošću za trgovinu i usluge, OIB 25356150124</izvorni_sadrzaj>
    <derivirana_varijabla naziv="DomainObject.Predmet.ProtustrankaFormatedOIB_1">  CSABA TRADE jednostavno društvo s ograničenom odgovornošću za trgovinu i usluge, OIB 25356150124</derivirana_varijabla>
  </DomainObject.Predmet.ProtustrankaFormatedOIB>
  <DomainObject.Predmet.ProtustrankaFormatedWithAdress>
    <izvorni_sadrzaj> CSABA TRADE jednostavno društvo s ograničenom odgovornošću za trgovinu i usluge, Ružina 41, 31000 Osijek</izvorni_sadrzaj>
    <derivirana_varijabla naziv="DomainObject.Predmet.ProtustrankaFormatedWithAdress_1"> CSABA TRADE jednostavno društvo s ograničenom odgovornošću za trgovinu i usluge, Ružina 41, 31000 Osijek</derivirana_varijabla>
  </DomainObject.Predmet.ProtustrankaFormatedWithAdress>
  <DomainObject.Predmet.ProtustrankaFormatedWithAdressOIB>
    <izvorni_sadrzaj> CSABA TRADE jednostavno društvo s ograničenom odgovornošću za trgovinu i usluge, OIB 25356150124, Ružina 41, 31000 Osijek</izvorni_sadrzaj>
    <derivirana_varijabla naziv="DomainObject.Predmet.ProtustrankaFormatedWithAdressOIB_1"> CSABA TRADE jednostavno društvo s ograničenom odgovornošću za trgovinu i usluge, OIB 25356150124, Ružina 41, 31000 Osijek</derivirana_varijabla>
  </DomainObject.Predmet.ProtustrankaFormatedWithAdressOIB>
  <DomainObject.Predmet.ProtustrankaWithAdress>
    <izvorni_sadrzaj>CSABA TRADE jednostavno društvo s ograničenom odgovornošću za trgovinu i usluge Ružina 41, 31000 Osijek</izvorni_sadrzaj>
    <derivirana_varijabla naziv="DomainObject.Predmet.ProtustrankaWithAdress_1">CSABA TRADE jednostavno društvo s ograničenom odgovornošću za trgovinu i usluge Ružina 41, 31000 Osijek</derivirana_varijabla>
  </DomainObject.Predmet.ProtustrankaWithAdress>
  <DomainObject.Predmet.ProtustrankaWithAdressOIB>
    <izvorni_sadrzaj>CSABA TRADE jednostavno društvo s ograničenom odgovornošću za trgovinu i usluge, OIB 25356150124, Ružina 41, 31000 Osijek</izvorni_sadrzaj>
    <derivirana_varijabla naziv="DomainObject.Predmet.ProtustrankaWithAdressOIB_1">CSABA TRADE jednostavno društvo s ograničenom odgovornošću za trgovinu i usluge, OIB 25356150124, Ružina 41, 31000 Osijek</derivirana_varijabla>
  </DomainObject.Predmet.ProtustrankaWithAdressOIB>
  <DomainObject.Predmet.ProtustrankaNazivFormated>
    <izvorni_sadrzaj>CSABA TRADE jednostavno društvo s ograničenom odgovornošću za trgovinu i usluge</izvorni_sadrzaj>
    <derivirana_varijabla naziv="DomainObject.Predmet.ProtustrankaNazivFormated_1">CSABA TRADE jednostavno društvo s ograničenom odgovornošću za trgovinu i usluge</derivirana_varijabla>
  </DomainObject.Predmet.ProtustrankaNazivFormated>
  <DomainObject.Predmet.ProtustrankaNazivFormatedOIB>
    <izvorni_sadrzaj>CSABA TRADE jednostavno društvo s ograničenom odgovornošću za trgovinu i usluge, OIB 25356150124</izvorni_sadrzaj>
    <derivirana_varijabla naziv="DomainObject.Predmet.ProtustrankaNazivFormatedOIB_1">CSABA TRADE jednostavno društvo s ograničenom odgovornošću za trgovinu i usluge, OIB 25356150124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CSABA TRADE jednostavno društvo s ograničenom odgovornošću za trgovinu i usluge</item>
    </izvorni_sadrzaj>
    <derivirana_varijabla naziv="DomainObject.Predmet.ProtuStrankaListFormated_1">
      <item>CSABA TRADE jednostavno društvo s ograničenom odgovornošću za trgovinu i usluge</item>
    </derivirana_varijabla>
  </DomainObject.Predmet.ProtuStrankaListFormated>
  <DomainObject.Predmet.ProtuStrankaListFormatedOIB>
    <izvorni_sadrzaj>
      <item>CSABA TRADE jednostavno društvo s ograničenom odgovornošću za trgovinu i usluge, OIB 25356150124</item>
    </izvorni_sadrzaj>
    <derivirana_varijabla naziv="DomainObject.Predmet.ProtuStrankaListFormatedOIB_1">
      <item>CSABA TRADE jednostavno društvo s ograničenom odgovornošću za trgovinu i usluge, OIB 25356150124</item>
    </derivirana_varijabla>
  </DomainObject.Predmet.ProtuStrankaListFormatedOIB>
  <DomainObject.Predmet.ProtuStrankaListFormatedWithAdress>
    <izvorni_sadrzaj>
      <item>CSABA TRADE jednostavno društvo s ograničenom odgovornošću za trgovinu i usluge, Ružina 41, 31000 Osijek</item>
    </izvorni_sadrzaj>
    <derivirana_varijabla naziv="DomainObject.Predmet.ProtuStrankaListFormatedWithAdress_1">
      <item>CSABA TRADE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CSABA TRADE jednostavno društvo s ograničenom odgovornošću za trgovinu i usluge, OIB 25356150124, Ružina 41, 31000 Osijek</item>
    </izvorni_sadrzaj>
    <derivirana_varijabla naziv="DomainObject.Predmet.ProtuStrankaListFormatedWithAdressOIB_1">
      <item>CSABA TRADE jednostavno društvo s ograničenom odgovornošću za trgovinu i usluge, OIB 25356150124, Ružina 41, 31000 Osijek</item>
    </derivirana_varijabla>
  </DomainObject.Predmet.ProtuStrankaListFormatedWithAdressOIB>
  <DomainObject.Predmet.ProtuStrankaListNazivFormated>
    <izvorni_sadrzaj>
      <item>CSABA TRADE jednostavno društvo s ograničenom odgovornošću za trgovinu i usluge</item>
    </izvorni_sadrzaj>
    <derivirana_varijabla naziv="DomainObject.Predmet.ProtuStrankaListNazivFormated_1">
      <item>CSABA TRADE jednostavno društvo s ograničenom odgovornošću za trgovinu i usluge</item>
    </derivirana_varijabla>
  </DomainObject.Predmet.ProtuStrankaListNazivFormated>
  <DomainObject.Predmet.ProtuStrankaListNazivFormatedOIB>
    <izvorni_sadrzaj>
      <item>CSABA TRADE jednostavno društvo s ograničenom odgovornošću za trgovinu i usluge, OIB 25356150124</item>
    </izvorni_sadrzaj>
    <derivirana_varijabla naziv="DomainObject.Predmet.ProtuStrankaListNazivFormatedOIB_1">
      <item>CSABA TRADE jednostavno društvo s ograničenom odgovornošću za trgovinu i usluge, OIB 25356150124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CSABA TRADE jednostavno društvo s ograničenom odgovornošću za trgovinu i usluge</izvorni_sadrzaj>
    <derivirana_varijabla naziv="DomainObject.Predmet.ProtustrankaIDrugi_1">CSABA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CSABA TRADE jednostavno društvo s ograničenom odgovornošću za trgovinu i usluge, OIB 25356150124, Ružina 41, 31000 Osijek</izvorni_sadrzaj>
    <derivirana_varijabla naziv="DomainObject.Predmet.ProtustrankaIDrugiAdressOIB_1">CSABA TRADE jednostavno društvo s ograničenom odgovornošću za trgovinu i usluge, OIB 25356150124,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CSABA TRADE jednostavno društvo s ograničenom odgovornošću za trgovinu i usluge</item>
    </izvorni_sadrzaj>
    <derivirana_varijabla naziv="DomainObject.Predmet.SudioniciListNaziv_1">
      <item>FINA RC OSIJEK</item>
      <item>CSABA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CSABA TRADE jednostavno društvo s ograničenom odgovornošću za trgovinu i usluge, OIB 25356150124, Ružina 41,31000 Osijek</item>
    </izvorni_sadrzaj>
    <derivirana_varijabla naziv="DomainObject.Predmet.SudioniciListAdressOIB_1">
      <item>FINA RC OSIJEK, OIB 85821130368</item>
      <item>CSABA TRADE jednostavno društvo s ograničenom odgovornošću za trgovinu i usluge, OIB 25356150124,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25356150124</item>
    </izvorni_sadrzaj>
    <derivirana_varijabla naziv="DomainObject.Predmet.SudioniciListNazivOIB_1">
      <item>, OIB 85821130368</item>
      <item>, OIB 25356150124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2716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2018-01-10T10:29:00Z</dcterms:created>
  <dc:creator>Korisnik</dc:creator>
  <cp:lastModifiedBy>Maja Videnović</cp:lastModifiedBy>
  <cp:lastPrinted>2018-01-10T09:57:00Z</cp:lastPrinted>
  <dcterms:modified xmlns:xsi="http://www.w3.org/2001/XMLSchema-instance" xsi:type="dcterms:W3CDTF">2018-01-10T10:30:00Z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