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04c" w14:paraId="441504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23706">
        <w:t>1057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23706" w:rsidRPr="00723706">
        <w:t>COLLOCO jednostavno društvo s ograničenom odgovornošću za graditeljstvo</w:t>
      </w:r>
      <w:r w:rsidR="00723706">
        <w:t xml:space="preserve">, Zagreb, </w:t>
      </w:r>
      <w:r w:rsidR="00723706" w:rsidRPr="00723706">
        <w:t>Mljekarska 33 B</w:t>
      </w:r>
      <w:r w:rsidR="000566AD" w:rsidRPr="008317CC">
        <w:t xml:space="preserve">, OIB: </w:t>
      </w:r>
      <w:r w:rsidR="00723706" w:rsidRPr="00723706">
        <w:t>48940537383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23706">
        <w:t>82.959,55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07D91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23706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B196E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COLLOCO jednostavno društvo s ograničenom odgovornošću za graditeljstvo</izvorni_sadrzaj>
    <derivirana_varijabla naziv="DomainObject.Predmet.ProtustrankaFormated_1">  COLLOCO jednostavno društvo s ograničenom odgovornošću za graditeljstvo</derivirana_varijabla>
  </DomainObject.Predmet.ProtustrankaFormated>
  <DomainObject.Predmet.ProtustrankaFormatedOIB>
    <izvorni_sadrzaj>  COLLOCO jednostavno društvo s ograničenom odgovornošću za graditeljstvo, OIB 48940537383</izvorni_sadrzaj>
    <derivirana_varijabla naziv="DomainObject.Predmet.ProtustrankaFormatedOIB_1">  COLLOCO jednostavno društvo s ograničenom odgovornošću za graditeljstvo, OIB 48940537383</derivirana_varijabla>
  </DomainObject.Predmet.ProtustrankaFormatedOIB>
  <DomainObject.Predmet.ProtustrankaFormatedWithAdress>
    <izvorni_sadrzaj> COLLOCO jednostavno društvo s ograničenom odgovornošću za graditeljstvo, Mljekarska 33 B, 10000 Zagreb</izvorni_sadrzaj>
    <derivirana_varijabla naziv="DomainObject.Predmet.ProtustrankaFormatedWithAdress_1"> COLLOCO jednostavno društvo s ograničenom odgovornošću za graditeljstvo, Mljekarska 33 B, 10000 Zagreb</derivirana_varijabla>
  </DomainObject.Predmet.ProtustrankaFormatedWithAdress>
  <DomainObject.Predmet.ProtustrankaFormatedWithAdressOIB>
    <izvorni_sadrzaj> COLLOCO jednostavno društvo s ograničenom odgovornošću za graditeljstvo, OIB 48940537383, Mljekarska 33 B, 10000 Zagreb</izvorni_sadrzaj>
    <derivirana_varijabla naziv="DomainObject.Predmet.ProtustrankaFormatedWithAdressOIB_1"> COLLOCO jednostavno društvo s ograničenom odgovornošću za graditeljstvo, OIB 48940537383, Mljekarska 33 B, 10000 Zagreb</derivirana_varijabla>
  </DomainObject.Predmet.ProtustrankaFormatedWithAdressOIB>
  <DomainObject.Predmet.ProtustrankaWithAdress>
    <izvorni_sadrzaj>COLLOCO jednostavno društvo s ograničenom odgovornošću za graditeljstvo Mljekarska 33 B, 10000 Zagreb</izvorni_sadrzaj>
    <derivirana_varijabla naziv="DomainObject.Predmet.ProtustrankaWithAdress_1">COLLOCO jednostavno društvo s ograničenom odgovornošću za graditeljstvo Mljekarska 33 B, 10000 Zagreb</derivirana_varijabla>
  </DomainObject.Predmet.ProtustrankaWithAdress>
  <DomainObject.Predmet.ProtustrankaWithAdressOIB>
    <izvorni_sadrzaj>COLLOCO jednostavno društvo s ograničenom odgovornošću za graditeljstvo, OIB 48940537383, Mljekarska 33 B, 10000 Zagreb</izvorni_sadrzaj>
    <derivirana_varijabla naziv="DomainObject.Predmet.ProtustrankaWithAdressOIB_1">COLLOCO jednostavno društvo s ograničenom odgovornošću za graditeljstvo, OIB 48940537383, Mljekarska 33 B, 10000 Zagreb</derivirana_varijabla>
  </DomainObject.Predmet.ProtustrankaWithAdressOIB>
  <DomainObject.Predmet.ProtustrankaNazivFormated>
    <izvorni_sadrzaj>COLLOCO jednostavno društvo s ograničenom odgovornošću za graditeljstvo</izvorni_sadrzaj>
    <derivirana_varijabla naziv="DomainObject.Predmet.ProtustrankaNazivFormated_1">COLLOCO jednostavno društvo s ograničenom odgovornošću za graditeljstvo</derivirana_varijabla>
  </DomainObject.Predmet.ProtustrankaNazivFormated>
  <DomainObject.Predmet.ProtustrankaNazivFormatedOIB>
    <izvorni_sadrzaj>COLLOCO jednostavno društvo s ograničenom odgovornošću za graditeljstvo, OIB 48940537383</izvorni_sadrzaj>
    <derivirana_varijabla naziv="DomainObject.Predmet.ProtustrankaNazivFormatedOIB_1">COLLOCO jednostavno društvo s ograničenom odgovornošću za graditeljstvo, OIB 48940537383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COLLOCO jednostavno društvo s ograničenom odgovornošću za graditeljstvo</item>
    </izvorni_sadrzaj>
    <derivirana_varijabla naziv="DomainObject.Predmet.ProtuStrankaListFormated_1">
      <item>COLLOCO jednostavno društvo s ograničenom odgovornošću za graditeljstvo</item>
    </derivirana_varijabla>
  </DomainObject.Predmet.ProtuStrankaListFormated>
  <DomainObject.Predmet.ProtuStrankaListFormatedOIB>
    <izvorni_sadrzaj>
      <item>COLLOCO jednostavno društvo s ograničenom odgovornošću za graditeljstvo, OIB 48940537383</item>
    </izvorni_sadrzaj>
    <derivirana_varijabla naziv="DomainObject.Predmet.ProtuStrankaListFormatedOIB_1">
      <item>COLLOCO jednostavno društvo s ograničenom odgovornošću za graditeljstvo, OIB 48940537383</item>
    </derivirana_varijabla>
  </DomainObject.Predmet.ProtuStrankaListFormatedOIB>
  <DomainObject.Predmet.ProtuStrankaListFormatedWithAdress>
    <izvorni_sadrzaj>
      <item>COLLOCO jednostavno društvo s ograničenom odgovornošću za graditeljstvo, Mljekarska 33 B, 10000 Zagreb</item>
    </izvorni_sadrzaj>
    <derivirana_varijabla naziv="DomainObject.Predmet.ProtuStrankaListFormatedWithAdress_1">
      <item>COLLOCO jednostavno društvo s ograničenom odgovornošću za graditeljstvo, Mljekarska 33 B, 10000 Zagreb</item>
    </derivirana_varijabla>
  </DomainObject.Predmet.ProtuStrankaListFormatedWithAdress>
  <DomainObject.Predmet.ProtuStrankaListFormatedWithAdressOIB>
    <izvorni_sadrzaj>
      <item>COLLOCO jednostavno društvo s ograničenom odgovornošću za graditeljstvo, OIB 48940537383, Mljekarska 33 B, 10000 Zagreb</item>
    </izvorni_sadrzaj>
    <derivirana_varijabla naziv="DomainObject.Predmet.ProtuStrankaListFormatedWithAdressOIB_1">
      <item>COLLOCO jednostavno društvo s ograničenom odgovornošću za graditeljstvo, OIB 48940537383, Mljekarska 33 B, 10000 Zagreb</item>
    </derivirana_varijabla>
  </DomainObject.Predmet.ProtuStrankaListFormatedWithAdressOIB>
  <DomainObject.Predmet.ProtuStrankaListNazivFormated>
    <izvorni_sadrzaj>
      <item>COLLOCO jednostavno društvo s ograničenom odgovornošću za graditeljstvo</item>
    </izvorni_sadrzaj>
    <derivirana_varijabla naziv="DomainObject.Predmet.ProtuStrankaListNazivFormated_1">
      <item>COLLOCO jednostavno društvo s ograničenom odgovornošću za graditeljstvo</item>
    </derivirana_varijabla>
  </DomainObject.Predmet.ProtuStrankaListNazivFormated>
  <DomainObject.Predmet.ProtuStrankaListNazivFormatedOIB>
    <izvorni_sadrzaj>
      <item>COLLOCO jednostavno društvo s ograničenom odgovornošću za graditeljstvo, OIB 48940537383</item>
    </izvorni_sadrzaj>
    <derivirana_varijabla naziv="DomainObject.Predmet.ProtuStrankaListNazivFormatedOIB_1">
      <item>COLLOCO jednostavno društvo s ograničenom odgovornošću za graditeljstvo, OIB 48940537383</item>
    </derivirana_varijabla>
  </DomainObject.Predmet.ProtuStrankaListNazivFormatedOIB>
  <DomainObject.Predmet.OstaliListFormated>
    <izvorni_sadrzaj>
      <item>Nediljko Cvjetičanin</item>
    </izvorni_sadrzaj>
    <derivirana_varijabla naziv="DomainObject.Predmet.OstaliListFormated_1">
      <item>Nediljko Cvjetičanin</item>
    </derivirana_varijabla>
  </DomainObject.Predmet.OstaliListFormated>
  <DomainObject.Predmet.OstaliListFormatedOIB>
    <izvorni_sadrzaj>
      <item>Nediljko Cvjetičanin, OIB 82212233911</item>
    </izvorni_sadrzaj>
    <derivirana_varijabla naziv="DomainObject.Predmet.OstaliListFormatedOIB_1">
      <item>Nediljko Cvjetičanin, OIB 82212233911</item>
    </derivirana_varijabla>
  </DomainObject.Predmet.OstaliListFormatedOIB>
  <DomainObject.Predmet.OstaliListFormatedWithAdress>
    <izvorni_sadrzaj>
      <item>Nediljko Cvjetičanin, Mljekarska 33b, 10000 Zagreb</item>
    </izvorni_sadrzaj>
    <derivirana_varijabla naziv="DomainObject.Predmet.OstaliListFormatedWithAdress_1">
      <item>Nediljko Cvjetičanin, Mljekarska 33b, 10000 Zagreb</item>
    </derivirana_varijabla>
  </DomainObject.Predmet.OstaliListFormatedWithAdress>
  <DomainObject.Predmet.OstaliListFormatedWithAdressOIB>
    <izvorni_sadrzaj>
      <item>Nediljko Cvjetičanin, OIB 82212233911, Mljekarska 33b, 10000 Zagreb</item>
    </izvorni_sadrzaj>
    <derivirana_varijabla naziv="DomainObject.Predmet.OstaliListFormatedWithAdressOIB_1">
      <item>Nediljko Cvjetičanin, OIB 82212233911, Mljekarska 33b, 10000 Zagreb</item>
    </derivirana_varijabla>
  </DomainObject.Predmet.OstaliListFormatedWithAdressOIB>
  <DomainObject.Predmet.OstaliListNazivFormated>
    <izvorni_sadrzaj>
      <item>Nediljko Cvjetičanin</item>
    </izvorni_sadrzaj>
    <derivirana_varijabla naziv="DomainObject.Predmet.OstaliListNazivFormated_1">
      <item>Nediljko Cvjetičanin</item>
    </derivirana_varijabla>
  </DomainObject.Predmet.OstaliListNazivFormated>
  <DomainObject.Predmet.OstaliListNazivFormatedOIB>
    <izvorni_sadrzaj>
      <item>Nediljko Cvjetičanin, OIB 82212233911</item>
    </izvorni_sadrzaj>
    <derivirana_varijabla naziv="DomainObject.Predmet.OstaliListNazivFormatedOIB_1">
      <item>Nediljko Cvjetičanin, OIB 82212233911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COLLOCO jednostavno društvo s ograničenom odgovornošću za graditeljstvo</izvorni_sadrzaj>
    <derivirana_varijabla naziv="DomainObject.Predmet.ProtustrankaIDrugi_1">COLLOCO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COLLOCO jednostavno društvo s ograničenom odgovornošću za graditeljstvo, OIB 48940537383, Mljekarska 33 B, 10000 Zagreb</izvorni_sadrzaj>
    <derivirana_varijabla naziv="DomainObject.Predmet.ProtustrankaIDrugiAdressOIB_1">COLLOCO jednostavno društvo s ograničenom odgovornošću za graditeljstvo, OIB 48940537383, Mljekarska 33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COLLOCO jednostavno društvo s ograničenom odgovornošću za graditeljstvo</item>
      <item>Nediljko Cvjetičanin</item>
    </izvorni_sadrzaj>
    <derivirana_varijabla naziv="DomainObject.Predmet.SudioniciListNaziv_1">
      <item>FINA Regionalni centar Zagreb</item>
      <item>COLLOCO jednostavno društvo s ograničenom odgovornošću za graditeljstvo</item>
      <item>Nediljko Cvjetičanin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COLLOCO jednostavno društvo s ograničenom odgovornošću za graditeljstvo, OIB 48940537383, Mljekarska 33 B,10000 Zagreb</item>
      <item>Nediljko Cvjetičanin, OIB 82212233911, Mljekarska 33b,10000 Zagreb</item>
    </izvorni_sadrzaj>
    <derivirana_varijabla naziv="DomainObject.Predmet.SudioniciListAdressOIB_1">
      <item>FINA Regionalni centar Zagreb, OIB 85821130368, Trg svibanjskih žrtava 1995. br. 1,10000 Zagreb</item>
      <item>COLLOCO jednostavno društvo s ograničenom odgovornošću za graditeljstvo, OIB 48940537383, Mljekarska 33 B,10000 Zagreb</item>
      <item>Nediljko Cvjetičanin, OIB 82212233911, Mljekarska 33b,10000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48940537383</item>
      <item>, OIB 82212233911</item>
    </izvorni_sadrzaj>
    <derivirana_varijabla naziv="DomainObject.Predmet.SudioniciListNazivOIB_1">
      <item>, OIB 85821130368</item>
      <item>, OIB 48940537383</item>
      <item>, OIB 82212233911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23FE0-A221-4A74-8E4F-4191C0FD2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1392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2016-02-05T07:47:00Z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