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14911" w:rsidP="00714911" w:rsidRDefault="00714911" w14:paraId="515cf81" w14:textId="515cf81">
      <w:pPr>
        <w:jc w:val="center"/>
        <w15:collapsed w:val="false"/>
        <w:rPr>
          <w:rFonts w:ascii="Arial" w:hAnsi="Arial" w:cs="Arial"/>
          <w:b/>
        </w:rPr>
      </w:pPr>
      <w:bookmarkStart w:name="_GoBack" w:id="0"/>
      <w:bookmarkEnd w:id="0"/>
      <w:r>
        <w:rPr>
          <w:rFonts w:ascii="Arial" w:hAnsi="Arial" w:cs="Arial"/>
          <w:b/>
        </w:rPr>
        <w:t>Obrazac 20</w:t>
      </w:r>
    </w:p>
    <w:p w:rsidR="00714911" w:rsidP="00714911" w:rsidRDefault="00714911">
      <w:pPr>
        <w:jc w:val="both"/>
        <w:rPr>
          <w:rFonts w:ascii="Arial" w:hAnsi="Arial" w:cs="Arial"/>
          <w:b/>
        </w:rPr>
      </w:pPr>
    </w:p>
    <w:p w:rsidR="006012D5" w:rsidP="00714911" w:rsidRDefault="006012D5">
      <w:pPr>
        <w:jc w:val="both"/>
        <w:rPr>
          <w:rFonts w:ascii="Arial" w:hAnsi="Arial" w:cs="Arial"/>
          <w:b/>
        </w:rPr>
      </w:pPr>
    </w:p>
    <w:p w:rsidRPr="005840E9" w:rsidR="00714911" w:rsidP="00714911" w:rsidRDefault="00714911">
      <w:pPr>
        <w:jc w:val="both"/>
        <w:rPr>
          <w:rFonts w:ascii="Arial" w:hAnsi="Arial" w:cs="Arial"/>
          <w:b/>
        </w:rPr>
      </w:pPr>
      <w:r w:rsidRPr="005840E9">
        <w:rPr>
          <w:rFonts w:ascii="Arial" w:hAnsi="Arial" w:cs="Arial"/>
          <w:b/>
        </w:rPr>
        <w:t>Nadležni trgovački sud : TRGOVAČKI SUD U ZAGREBU</w:t>
      </w:r>
    </w:p>
    <w:p w:rsidRPr="005840E9" w:rsidR="00714911" w:rsidP="00714911" w:rsidRDefault="00714911">
      <w:pPr>
        <w:rPr>
          <w:rFonts w:ascii="Arial" w:hAnsi="Arial" w:cs="Arial"/>
          <w:b/>
        </w:rPr>
      </w:pPr>
    </w:p>
    <w:p w:rsidRPr="005840E9" w:rsidR="00714911" w:rsidP="00714911" w:rsidRDefault="005B3F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Poslovni  broj spisa:  St-72</w:t>
      </w:r>
      <w:r w:rsidR="004A0A2E">
        <w:rPr>
          <w:rFonts w:ascii="Arial" w:hAnsi="Arial" w:cs="Arial"/>
          <w:b/>
        </w:rPr>
        <w:t>8</w:t>
      </w:r>
      <w:r w:rsidR="00714911">
        <w:rPr>
          <w:rFonts w:ascii="Arial" w:hAnsi="Arial" w:cs="Arial"/>
          <w:b/>
        </w:rPr>
        <w:t>/</w:t>
      </w:r>
      <w:r w:rsidR="004A0A2E">
        <w:rPr>
          <w:rFonts w:ascii="Arial" w:hAnsi="Arial" w:cs="Arial"/>
          <w:b/>
        </w:rPr>
        <w:t>12</w:t>
      </w:r>
    </w:p>
    <w:p w:rsidRPr="005840E9" w:rsidR="00714911" w:rsidP="00714911" w:rsidRDefault="00714911">
      <w:pPr>
        <w:rPr>
          <w:rFonts w:ascii="Arial" w:hAnsi="Arial" w:cs="Arial"/>
          <w:b/>
        </w:rPr>
      </w:pPr>
      <w:r w:rsidRPr="005840E9">
        <w:rPr>
          <w:rFonts w:ascii="Arial" w:hAnsi="Arial" w:cs="Arial"/>
          <w:b/>
        </w:rPr>
        <w:tab/>
      </w:r>
      <w:r w:rsidRPr="005840E9">
        <w:rPr>
          <w:rFonts w:ascii="Arial" w:hAnsi="Arial" w:cs="Arial"/>
          <w:b/>
        </w:rPr>
        <w:tab/>
      </w:r>
      <w:r w:rsidRPr="005840E9">
        <w:rPr>
          <w:rFonts w:ascii="Arial" w:hAnsi="Arial" w:cs="Arial"/>
          <w:b/>
        </w:rPr>
        <w:tab/>
      </w:r>
      <w:r w:rsidRPr="005840E9">
        <w:rPr>
          <w:rFonts w:ascii="Arial" w:hAnsi="Arial" w:cs="Arial"/>
          <w:b/>
        </w:rPr>
        <w:tab/>
      </w:r>
      <w:r w:rsidRPr="005840E9">
        <w:rPr>
          <w:rFonts w:ascii="Arial" w:hAnsi="Arial" w:cs="Arial"/>
          <w:b/>
        </w:rPr>
        <w:tab/>
      </w:r>
      <w:r w:rsidRPr="005840E9">
        <w:rPr>
          <w:rFonts w:ascii="Arial" w:hAnsi="Arial" w:cs="Arial"/>
          <w:b/>
        </w:rPr>
        <w:tab/>
      </w:r>
    </w:p>
    <w:p w:rsidRPr="005840E9" w:rsidR="00714911" w:rsidP="00714911" w:rsidRDefault="00714911">
      <w:pPr>
        <w:jc w:val="both"/>
        <w:rPr>
          <w:rFonts w:ascii="Arial" w:hAnsi="Arial" w:cs="Arial"/>
          <w:b/>
        </w:rPr>
      </w:pPr>
      <w:r w:rsidRPr="005840E9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 xml:space="preserve">/o Stečajni sudac Nevenka Siladi Rstić,  stečajna masa iza  VESNA d.d. u stečaju  OIB: 84968694707 </w:t>
      </w:r>
      <w:r w:rsidRPr="005840E9">
        <w:rPr>
          <w:rFonts w:ascii="Arial" w:hAnsi="Arial" w:cs="Arial"/>
          <w:b/>
        </w:rPr>
        <w:t>M</w:t>
      </w:r>
      <w:r>
        <w:rPr>
          <w:rFonts w:ascii="Arial" w:hAnsi="Arial" w:cs="Arial"/>
          <w:b/>
        </w:rPr>
        <w:t xml:space="preserve">BS 081060006, ZAGREB, Marijana </w:t>
      </w:r>
      <w:proofErr w:type="spellStart"/>
      <w:r>
        <w:rPr>
          <w:rFonts w:ascii="Arial" w:hAnsi="Arial" w:cs="Arial"/>
          <w:b/>
        </w:rPr>
        <w:t>Haberlea</w:t>
      </w:r>
      <w:proofErr w:type="spellEnd"/>
      <w:r>
        <w:rPr>
          <w:rFonts w:ascii="Arial" w:hAnsi="Arial" w:cs="Arial"/>
          <w:b/>
        </w:rPr>
        <w:t xml:space="preserve"> 10</w:t>
      </w:r>
      <w:r w:rsidRPr="005840E9">
        <w:rPr>
          <w:rFonts w:ascii="Arial" w:hAnsi="Arial" w:cs="Arial"/>
          <w:b/>
        </w:rPr>
        <w:t>,</w:t>
      </w:r>
      <w:r w:rsidRPr="005840E9">
        <w:rPr>
          <w:rFonts w:ascii="Arial" w:hAnsi="Arial" w:cs="Arial"/>
          <w:b/>
          <w:bCs/>
        </w:rPr>
        <w:t xml:space="preserve"> </w:t>
      </w:r>
      <w:r w:rsidRPr="005840E9">
        <w:rPr>
          <w:rFonts w:ascii="Arial" w:hAnsi="Arial" w:cs="Arial"/>
        </w:rPr>
        <w:t xml:space="preserve">stečajna upraviteljica Biserka Jakić, ZAGREB, Marijana </w:t>
      </w:r>
      <w:proofErr w:type="spellStart"/>
      <w:r w:rsidRPr="005840E9">
        <w:rPr>
          <w:rFonts w:ascii="Arial" w:hAnsi="Arial" w:cs="Arial"/>
        </w:rPr>
        <w:t>Haberlea</w:t>
      </w:r>
      <w:proofErr w:type="spellEnd"/>
      <w:r w:rsidRPr="005840E9">
        <w:rPr>
          <w:rFonts w:ascii="Arial" w:hAnsi="Arial" w:cs="Arial"/>
        </w:rPr>
        <w:t xml:space="preserve"> 10</w:t>
      </w:r>
    </w:p>
    <w:p w:rsidRPr="005840E9" w:rsidR="00714911" w:rsidP="00714911" w:rsidRDefault="00714911">
      <w:pPr>
        <w:jc w:val="both"/>
        <w:rPr>
          <w:rFonts w:ascii="Arial" w:hAnsi="Arial" w:cs="Arial"/>
        </w:rPr>
      </w:pPr>
    </w:p>
    <w:p w:rsidRPr="001825C4" w:rsidR="00714911" w:rsidP="00714911" w:rsidRDefault="00714911">
      <w:pPr>
        <w:jc w:val="both"/>
        <w:rPr>
          <w:rFonts w:ascii="Arial" w:hAnsi="Arial" w:cs="Arial"/>
          <w:b/>
        </w:rPr>
      </w:pPr>
      <w:r w:rsidRPr="001825C4">
        <w:rPr>
          <w:rFonts w:ascii="Arial" w:hAnsi="Arial" w:cs="Arial"/>
          <w:b/>
        </w:rPr>
        <w:t>1.</w:t>
      </w:r>
    </w:p>
    <w:p w:rsidRPr="005840E9" w:rsidR="00714911" w:rsidP="00714911" w:rsidRDefault="00714911">
      <w:pPr>
        <w:jc w:val="both"/>
        <w:rPr>
          <w:rFonts w:ascii="Arial" w:hAnsi="Arial" w:cs="Arial"/>
          <w:b/>
        </w:rPr>
      </w:pPr>
      <w:r w:rsidRPr="005840E9">
        <w:rPr>
          <w:rFonts w:ascii="Arial" w:hAnsi="Arial" w:cs="Arial"/>
          <w:b/>
        </w:rPr>
        <w:t xml:space="preserve">Tijek stečajnog postupka u razdoblju od </w:t>
      </w:r>
      <w:r w:rsidR="003E1BCE">
        <w:rPr>
          <w:rFonts w:ascii="Arial" w:hAnsi="Arial" w:cs="Arial"/>
          <w:b/>
        </w:rPr>
        <w:t>07</w:t>
      </w:r>
      <w:r w:rsidR="00314482">
        <w:rPr>
          <w:rFonts w:ascii="Arial" w:hAnsi="Arial" w:cs="Arial"/>
          <w:b/>
        </w:rPr>
        <w:t>.</w:t>
      </w:r>
      <w:r w:rsidR="00A50735">
        <w:rPr>
          <w:rFonts w:ascii="Arial" w:hAnsi="Arial" w:cs="Arial"/>
          <w:b/>
        </w:rPr>
        <w:t>0</w:t>
      </w:r>
      <w:r w:rsidR="003E1BCE">
        <w:rPr>
          <w:rFonts w:ascii="Arial" w:hAnsi="Arial" w:cs="Arial"/>
          <w:b/>
        </w:rPr>
        <w:t>5</w:t>
      </w:r>
      <w:r w:rsidRPr="005840E9">
        <w:rPr>
          <w:rFonts w:ascii="Arial" w:hAnsi="Arial" w:cs="Arial"/>
          <w:b/>
        </w:rPr>
        <w:t>.201</w:t>
      </w:r>
      <w:r w:rsidR="00A50735">
        <w:rPr>
          <w:rFonts w:ascii="Arial" w:hAnsi="Arial" w:cs="Arial"/>
          <w:b/>
        </w:rPr>
        <w:t>9</w:t>
      </w:r>
      <w:r w:rsidRPr="005840E9">
        <w:rPr>
          <w:rFonts w:ascii="Arial" w:hAnsi="Arial" w:cs="Arial"/>
          <w:b/>
        </w:rPr>
        <w:t xml:space="preserve">.g. do </w:t>
      </w:r>
      <w:r w:rsidR="00042FEF">
        <w:rPr>
          <w:rFonts w:ascii="Arial" w:hAnsi="Arial" w:cs="Arial"/>
          <w:b/>
        </w:rPr>
        <w:t>13</w:t>
      </w:r>
      <w:r w:rsidR="00314482">
        <w:rPr>
          <w:rFonts w:ascii="Arial" w:hAnsi="Arial" w:cs="Arial"/>
          <w:b/>
        </w:rPr>
        <w:t>.0</w:t>
      </w:r>
      <w:r w:rsidR="00042FEF">
        <w:rPr>
          <w:rFonts w:ascii="Arial" w:hAnsi="Arial" w:cs="Arial"/>
          <w:b/>
        </w:rPr>
        <w:t>8</w:t>
      </w:r>
      <w:r w:rsidR="00314482">
        <w:rPr>
          <w:rFonts w:ascii="Arial" w:hAnsi="Arial" w:cs="Arial"/>
          <w:b/>
        </w:rPr>
        <w:t>.2019</w:t>
      </w:r>
      <w:r w:rsidRPr="005840E9">
        <w:rPr>
          <w:rFonts w:ascii="Arial" w:hAnsi="Arial" w:cs="Arial"/>
          <w:b/>
        </w:rPr>
        <w:t>.g</w:t>
      </w:r>
    </w:p>
    <w:p w:rsidRPr="00427C48" w:rsidR="00714911" w:rsidP="00714911" w:rsidRDefault="00714911">
      <w:pPr>
        <w:jc w:val="both"/>
        <w:rPr>
          <w:b/>
        </w:rPr>
      </w:pPr>
    </w:p>
    <w:p w:rsidR="00714911" w:rsidP="00714911" w:rsidRDefault="00714911">
      <w:pPr>
        <w:jc w:val="both"/>
      </w:pPr>
      <w:r>
        <w:t xml:space="preserve">Sukladno  Stečajnom  zakonu podnosim ovo izvješće u nastavljenom stečajnom postupku  za </w:t>
      </w:r>
      <w:r w:rsidR="00314482">
        <w:t xml:space="preserve"> </w:t>
      </w:r>
      <w:proofErr w:type="spellStart"/>
      <w:r w:rsidR="00314482">
        <w:t>narečeno</w:t>
      </w:r>
      <w:proofErr w:type="spellEnd"/>
      <w:r w:rsidR="00314482">
        <w:t xml:space="preserve"> </w:t>
      </w:r>
      <w:r>
        <w:t>raz</w:t>
      </w:r>
      <w:r w:rsidR="00314482">
        <w:t xml:space="preserve">doblje a vezano uz oglašavanje </w:t>
      </w:r>
      <w:r w:rsidR="003E1BCE">
        <w:t xml:space="preserve">i </w:t>
      </w:r>
      <w:r w:rsidR="00314482">
        <w:t>prodaj</w:t>
      </w:r>
      <w:r w:rsidR="003E1BCE">
        <w:t>u</w:t>
      </w:r>
      <w:r w:rsidR="00314482">
        <w:t xml:space="preserve"> </w:t>
      </w:r>
      <w:r>
        <w:t xml:space="preserve"> nekretnine u vlasništvu stečajnog dužnika u  na</w:t>
      </w:r>
      <w:r w:rsidR="00314482">
        <w:t>stavljenom  stečajnom postupku</w:t>
      </w:r>
      <w:r w:rsidR="003E1BCE">
        <w:t xml:space="preserve"> te djelomičnom namirenju stečajnih vjerovnika prvog višeg isplatnog reda.</w:t>
      </w:r>
    </w:p>
    <w:p w:rsidR="00714911" w:rsidP="00714911" w:rsidRDefault="00714911">
      <w:pPr>
        <w:jc w:val="both"/>
      </w:pPr>
    </w:p>
    <w:p w:rsidR="006012D5" w:rsidP="00714911" w:rsidRDefault="00A50735">
      <w:pPr>
        <w:jc w:val="both"/>
      </w:pPr>
      <w:r>
        <w:t>Vezano uz</w:t>
      </w:r>
      <w:r w:rsidR="003E1BCE">
        <w:t xml:space="preserve"> nekretn</w:t>
      </w:r>
      <w:r w:rsidR="001467BF">
        <w:t>inu stečajnog dužnika opetovano ponavljam</w:t>
      </w:r>
      <w:r w:rsidR="003E1BCE">
        <w:t xml:space="preserve"> da je po t</w:t>
      </w:r>
      <w:r w:rsidR="001467BF">
        <w:t xml:space="preserve">reći put </w:t>
      </w:r>
      <w:r>
        <w:t xml:space="preserve"> izvršena objava prodaje  nekretnine u javnom glasilu VEČERNJEM LISTU</w:t>
      </w:r>
      <w:r w:rsidR="001467BF">
        <w:t>.</w:t>
      </w:r>
      <w:r>
        <w:t xml:space="preserve"> Kupopro</w:t>
      </w:r>
      <w:r w:rsidR="001467BF">
        <w:t xml:space="preserve">dajna cijena nekretnine u ovom </w:t>
      </w:r>
      <w:r>
        <w:t xml:space="preserve"> oglasu bila je za 20% niža </w:t>
      </w:r>
      <w:r w:rsidR="001467BF">
        <w:t xml:space="preserve">od procijenjene </w:t>
      </w:r>
      <w:r>
        <w:t xml:space="preserve">i  iznosila je 213.600,00 kn.  </w:t>
      </w:r>
    </w:p>
    <w:p w:rsidR="00314482" w:rsidP="00714911" w:rsidRDefault="00314482">
      <w:pPr>
        <w:jc w:val="both"/>
      </w:pPr>
    </w:p>
    <w:p w:rsidR="003E1BCE" w:rsidP="00714911" w:rsidRDefault="003E1BCE">
      <w:pPr>
        <w:jc w:val="both"/>
      </w:pPr>
      <w:r>
        <w:t xml:space="preserve">Na treći objavljeni oglas pristigla je jedna ponuda ponuđača Petra Vlahovića  iz </w:t>
      </w:r>
      <w:proofErr w:type="spellStart"/>
      <w:r>
        <w:t>Trebovca</w:t>
      </w:r>
      <w:proofErr w:type="spellEnd"/>
      <w:r>
        <w:t xml:space="preserve"> </w:t>
      </w:r>
      <w:proofErr w:type="spellStart"/>
      <w:r>
        <w:t>Šepečka</w:t>
      </w:r>
      <w:proofErr w:type="spellEnd"/>
      <w:r>
        <w:t xml:space="preserve"> ul.16.</w:t>
      </w:r>
    </w:p>
    <w:p w:rsidR="003E1BCE" w:rsidP="00714911" w:rsidRDefault="003E1BCE">
      <w:pPr>
        <w:jc w:val="both"/>
      </w:pPr>
      <w:r>
        <w:t xml:space="preserve">Navedena ponuda udovoljavala je svim uvjetima iz oglasa. Dana 06.05.2019.g. pred javnim bilježnikom otvorila sam pristiglu ponudu a o čemu je sastavljen zapisnik o posvjedočenju činjenica koji </w:t>
      </w:r>
      <w:r w:rsidR="000579A9">
        <w:t>sam dostavila  zajedno s ponudom uz prethodno</w:t>
      </w:r>
      <w:r>
        <w:t xml:space="preserve"> izvješće.</w:t>
      </w:r>
    </w:p>
    <w:p w:rsidR="003E1BCE" w:rsidP="00714911" w:rsidRDefault="006B0A68">
      <w:pPr>
        <w:jc w:val="both"/>
      </w:pPr>
      <w:r>
        <w:t>Nekretnina se dakle prodavala po</w:t>
      </w:r>
      <w:r w:rsidR="003E1BCE">
        <w:t xml:space="preserve"> trećem oglasu  kao cjelina</w:t>
      </w:r>
      <w:r>
        <w:t>,</w:t>
      </w:r>
      <w:r w:rsidR="003E1BCE">
        <w:t xml:space="preserve">  po 20% nižoj cijeni od procijenjene vrijednosti (procijenjena vrijednost 36.000,00 EUR)  i iznosila je  213.600,00 kn ili  28.864,00 EUR. </w:t>
      </w:r>
    </w:p>
    <w:p w:rsidR="003E1BCE" w:rsidP="00714911" w:rsidRDefault="003E1BCE">
      <w:pPr>
        <w:jc w:val="both"/>
      </w:pPr>
    </w:p>
    <w:p w:rsidR="005448A8" w:rsidP="00F47E54" w:rsidRDefault="003E1BCE">
      <w:pPr>
        <w:jc w:val="both"/>
      </w:pPr>
      <w:r>
        <w:t>J</w:t>
      </w:r>
      <w:r w:rsidR="00F47E54">
        <w:t>ed</w:t>
      </w:r>
      <w:r>
        <w:t>i</w:t>
      </w:r>
      <w:r w:rsidR="00F47E54">
        <w:t xml:space="preserve">na ponuda </w:t>
      </w:r>
      <w:r w:rsidR="006B0A68">
        <w:t xml:space="preserve"> naprijed navedenog </w:t>
      </w:r>
      <w:r w:rsidR="00F47E54">
        <w:t>ponuđača Pe</w:t>
      </w:r>
      <w:r w:rsidR="00A11EA7">
        <w:t xml:space="preserve">tra Vlahovića iz </w:t>
      </w:r>
      <w:proofErr w:type="spellStart"/>
      <w:r w:rsidR="00A11EA7">
        <w:t>Trebovca</w:t>
      </w:r>
      <w:proofErr w:type="spellEnd"/>
      <w:r w:rsidR="00A11EA7">
        <w:t xml:space="preserve">, </w:t>
      </w:r>
      <w:r>
        <w:t xml:space="preserve">bila je </w:t>
      </w:r>
      <w:r w:rsidR="00F47E54">
        <w:t xml:space="preserve"> sa ponuđenom cijenom od </w:t>
      </w:r>
      <w:r w:rsidR="00C028A9">
        <w:t>229.000,00 što predstavlja 15.400,00 kn više od cijene istaknute u oglasu (ispod koje se ne može  prodati)</w:t>
      </w:r>
      <w:r>
        <w:t>.</w:t>
      </w:r>
    </w:p>
    <w:p w:rsidR="005448A8" w:rsidP="00F47E54" w:rsidRDefault="005448A8">
      <w:pPr>
        <w:jc w:val="both"/>
      </w:pPr>
    </w:p>
    <w:p w:rsidR="00C028A9" w:rsidP="00F47E54" w:rsidRDefault="006012D5">
      <w:pPr>
        <w:jc w:val="both"/>
      </w:pPr>
      <w:r>
        <w:t>P</w:t>
      </w:r>
      <w:r w:rsidR="003E1BCE">
        <w:t xml:space="preserve">reko javnog bilježnika pozvan je </w:t>
      </w:r>
      <w:r>
        <w:t xml:space="preserve"> </w:t>
      </w:r>
      <w:r w:rsidR="00C028A9">
        <w:t>ponuditelj na potpisivanje ugovora o kupoprodaji.</w:t>
      </w:r>
      <w:r w:rsidR="003E1BCE">
        <w:t xml:space="preserve"> Ugovor o kupoprodaji sastavila sam te isti zaključila sa kupce</w:t>
      </w:r>
      <w:r w:rsidR="006B0A68">
        <w:t>m Petrom Vlahovićem za ponuđenu cijenu od</w:t>
      </w:r>
      <w:r w:rsidR="003E1BCE">
        <w:t xml:space="preserve"> 229.000,00 kn dana 13.05.2019.g.</w:t>
      </w:r>
      <w:r w:rsidR="006B0A68">
        <w:t>,</w:t>
      </w:r>
      <w:r w:rsidR="003E1BCE">
        <w:t xml:space="preserve"> s naznakom da će se potvrda sa </w:t>
      </w:r>
      <w:proofErr w:type="spellStart"/>
      <w:r w:rsidR="003E1BCE">
        <w:t>clausulom</w:t>
      </w:r>
      <w:proofErr w:type="spellEnd"/>
      <w:r w:rsidR="003E1BCE">
        <w:t xml:space="preserve"> </w:t>
      </w:r>
      <w:proofErr w:type="spellStart"/>
      <w:r w:rsidR="003E1BCE">
        <w:t>intabulandi</w:t>
      </w:r>
      <w:proofErr w:type="spellEnd"/>
      <w:r w:rsidR="003E1BCE">
        <w:t xml:space="preserve"> izdati po uplati kupoprodajne cijene.</w:t>
      </w:r>
    </w:p>
    <w:p w:rsidR="005448A8" w:rsidP="00F47E54" w:rsidRDefault="005448A8">
      <w:pPr>
        <w:jc w:val="both"/>
      </w:pPr>
    </w:p>
    <w:p w:rsidR="003E1BCE" w:rsidP="00F47E54" w:rsidRDefault="003E1BCE">
      <w:pPr>
        <w:jc w:val="both"/>
      </w:pPr>
      <w:r>
        <w:t xml:space="preserve">Kupac je kupoprodajnu cijenu uplatio </w:t>
      </w:r>
      <w:r w:rsidR="006B0A68">
        <w:t xml:space="preserve">nakon </w:t>
      </w:r>
      <w:r w:rsidR="0092460E">
        <w:t xml:space="preserve"> tri dana od potpisivanja kupoprodajnog ugovora te sam mu dana 20.05.2019.g. izdala potvrdu o plaća</w:t>
      </w:r>
      <w:r w:rsidR="005448A8">
        <w:t xml:space="preserve">nju s dozvolom za upis te sam </w:t>
      </w:r>
      <w:r w:rsidR="0092460E">
        <w:t xml:space="preserve"> istog dana </w:t>
      </w:r>
      <w:r w:rsidR="005448A8">
        <w:t xml:space="preserve">kupcu </w:t>
      </w:r>
      <w:r w:rsidR="0092460E">
        <w:t>izvršila i primopredaju kupljenog prostora.</w:t>
      </w:r>
    </w:p>
    <w:p w:rsidR="006B0A68" w:rsidP="00F47E54" w:rsidRDefault="006B0A68">
      <w:pPr>
        <w:jc w:val="both"/>
      </w:pPr>
    </w:p>
    <w:p w:rsidR="005448A8" w:rsidP="00714911" w:rsidRDefault="0092460E">
      <w:pPr>
        <w:jc w:val="both"/>
      </w:pPr>
      <w:r>
        <w:lastRenderedPageBreak/>
        <w:t xml:space="preserve">U ugovoru o kupoprodaji  stavljena je  </w:t>
      </w:r>
      <w:r w:rsidR="00C028A9">
        <w:t xml:space="preserve"> naznak</w:t>
      </w:r>
      <w:r>
        <w:t>a</w:t>
      </w:r>
      <w:r w:rsidR="00C028A9">
        <w:t xml:space="preserve"> upisane zabilježbe u zemljišnoj knjizi</w:t>
      </w:r>
      <w:r>
        <w:t xml:space="preserve"> kako je bilo i objavljeno u oglasu</w:t>
      </w:r>
      <w:r w:rsidR="006B0A68">
        <w:t>, te da se nekretnina kupuje po načelu „viđeno-kupljeno“što isključuje sve naknadne prigovore i reklamacije kupca.</w:t>
      </w:r>
    </w:p>
    <w:p w:rsidR="006B0A68" w:rsidP="00714911" w:rsidRDefault="006B0A68">
      <w:pPr>
        <w:jc w:val="both"/>
      </w:pPr>
    </w:p>
    <w:p w:rsidR="0092460E" w:rsidP="00714911" w:rsidRDefault="000579A9">
      <w:pPr>
        <w:jc w:val="both"/>
      </w:pPr>
      <w:r>
        <w:t xml:space="preserve">Ugovor i </w:t>
      </w:r>
      <w:proofErr w:type="spellStart"/>
      <w:r>
        <w:t>clausulu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 te primopredajni zapisnik dostavljam uz ovo izvješće.</w:t>
      </w:r>
    </w:p>
    <w:p w:rsidR="006B0A68" w:rsidP="00714911" w:rsidRDefault="006B0A68">
      <w:pPr>
        <w:jc w:val="both"/>
      </w:pPr>
    </w:p>
    <w:p w:rsidR="0092460E" w:rsidP="00714911" w:rsidRDefault="006B0A68">
      <w:pPr>
        <w:jc w:val="both"/>
      </w:pPr>
      <w:r>
        <w:t>U ovom stečajnom postupku u parničnom predmetu koji se vodio kod Općinskog suda u Velikoj Gorici, Stalna služba u Ivanić gradu, upravo za  nekretninu koja je predmet prodaje podnesena je r</w:t>
      </w:r>
      <w:r w:rsidR="00C028A9">
        <w:t>evizij</w:t>
      </w:r>
      <w:r w:rsidR="0092460E">
        <w:t>a</w:t>
      </w:r>
      <w:r>
        <w:t>,</w:t>
      </w:r>
      <w:r w:rsidR="0092460E">
        <w:t xml:space="preserve"> </w:t>
      </w:r>
      <w:r w:rsidR="00C028A9">
        <w:t xml:space="preserve"> koja</w:t>
      </w:r>
      <w:r w:rsidR="009B0CC0">
        <w:t xml:space="preserve"> je podnesena </w:t>
      </w:r>
      <w:r w:rsidR="00C028A9">
        <w:t xml:space="preserve"> kao izvanredni pravni lijek </w:t>
      </w:r>
      <w:r w:rsidR="0092460E">
        <w:t xml:space="preserve">u </w:t>
      </w:r>
      <w:r>
        <w:t xml:space="preserve">navedenom </w:t>
      </w:r>
      <w:r w:rsidR="0092460E">
        <w:t xml:space="preserve">postupku stečajne mase protiv </w:t>
      </w:r>
      <w:proofErr w:type="spellStart"/>
      <w:r w:rsidR="0092460E">
        <w:t>Andree</w:t>
      </w:r>
      <w:proofErr w:type="spellEnd"/>
      <w:r w:rsidR="0092460E">
        <w:t xml:space="preserve"> Jakšić, </w:t>
      </w:r>
      <w:r>
        <w:t xml:space="preserve">a koja </w:t>
      </w:r>
      <w:r w:rsidR="009B0CC0">
        <w:t xml:space="preserve">nije </w:t>
      </w:r>
      <w:r w:rsidR="0092460E">
        <w:t xml:space="preserve">bila </w:t>
      </w:r>
      <w:r w:rsidR="009B0CC0">
        <w:t xml:space="preserve">upisana u </w:t>
      </w:r>
      <w:proofErr w:type="spellStart"/>
      <w:r w:rsidR="009B0CC0">
        <w:t>z.k</w:t>
      </w:r>
      <w:proofErr w:type="spellEnd"/>
      <w:r w:rsidR="009B0CC0">
        <w:t>.</w:t>
      </w:r>
    </w:p>
    <w:p w:rsidR="005448A8" w:rsidP="00714911" w:rsidRDefault="005448A8">
      <w:pPr>
        <w:jc w:val="both"/>
      </w:pPr>
    </w:p>
    <w:p w:rsidR="0092460E" w:rsidP="00714911" w:rsidRDefault="004D61B3">
      <w:pPr>
        <w:jc w:val="both"/>
      </w:pPr>
      <w:r>
        <w:t>To je ipak bila zadrška zbog koje sam smatrala da sa diobom sredstava treba pričekati</w:t>
      </w:r>
      <w:r w:rsidR="00C950FC">
        <w:t>,</w:t>
      </w:r>
      <w:r>
        <w:t xml:space="preserve"> </w:t>
      </w:r>
      <w:r w:rsidRPr="004D61B3">
        <w:rPr>
          <w:u w:val="single"/>
        </w:rPr>
        <w:t>n</w:t>
      </w:r>
      <w:r w:rsidRPr="004D61B3" w:rsidR="005448A8">
        <w:rPr>
          <w:u w:val="single"/>
        </w:rPr>
        <w:t>o</w:t>
      </w:r>
      <w:r w:rsidRPr="004D61B3" w:rsidR="0092460E">
        <w:rPr>
          <w:u w:val="single"/>
        </w:rPr>
        <w:t xml:space="preserve"> sada </w:t>
      </w:r>
      <w:r w:rsidRPr="004D61B3" w:rsidR="005448A8">
        <w:rPr>
          <w:u w:val="single"/>
        </w:rPr>
        <w:t xml:space="preserve">mogu </w:t>
      </w:r>
      <w:r w:rsidRPr="004D61B3" w:rsidR="0092460E">
        <w:rPr>
          <w:u w:val="single"/>
        </w:rPr>
        <w:t>konačno mogu naglasiti da su i sve dileme uz reviziju otpale</w:t>
      </w:r>
      <w:r w:rsidRPr="004D61B3" w:rsidR="005448A8">
        <w:rPr>
          <w:u w:val="single"/>
        </w:rPr>
        <w:t>,</w:t>
      </w:r>
      <w:r w:rsidRPr="004D61B3" w:rsidR="0092460E">
        <w:rPr>
          <w:u w:val="single"/>
        </w:rPr>
        <w:t xml:space="preserve"> jer je stigla odluka VS RH kojom se revizija odbacuje kao nedopuštena. </w:t>
      </w:r>
      <w:r w:rsidR="0092460E">
        <w:t>Istu dostavljam uz ovo izvješće.</w:t>
      </w:r>
    </w:p>
    <w:p w:rsidR="0092460E" w:rsidP="00714911" w:rsidRDefault="0092460E">
      <w:pPr>
        <w:jc w:val="both"/>
      </w:pPr>
    </w:p>
    <w:p w:rsidR="0092460E" w:rsidP="00714911" w:rsidRDefault="0092460E">
      <w:pPr>
        <w:jc w:val="both"/>
      </w:pPr>
      <w:r>
        <w:t xml:space="preserve">Na ovaj način stekli su se uvjeti da s iz </w:t>
      </w:r>
      <w:proofErr w:type="spellStart"/>
      <w:r>
        <w:t>kupovnine</w:t>
      </w:r>
      <w:proofErr w:type="spellEnd"/>
      <w:r>
        <w:t xml:space="preserve"> namire troškovi stečajnog postupka te izvrši </w:t>
      </w:r>
      <w:r w:rsidR="00D636E9">
        <w:t xml:space="preserve"> naknadna </w:t>
      </w:r>
      <w:r>
        <w:t>dioba na način da se s postotnim  djelom namire vjerovnici I višeg isplatnog reda ( star</w:t>
      </w:r>
      <w:r w:rsidR="00D636E9">
        <w:t>i</w:t>
      </w:r>
      <w:r>
        <w:t xml:space="preserve"> stečajni</w:t>
      </w:r>
      <w:r w:rsidR="00D636E9">
        <w:t xml:space="preserve"> zakon iz 2001.g.) nakon čega</w:t>
      </w:r>
      <w:r w:rsidR="005448A8">
        <w:t xml:space="preserve"> </w:t>
      </w:r>
      <w:r>
        <w:t xml:space="preserve"> se stečajna masa</w:t>
      </w:r>
      <w:r w:rsidR="005448A8">
        <w:t xml:space="preserve"> može</w:t>
      </w:r>
      <w:r>
        <w:t xml:space="preserve"> brisa</w:t>
      </w:r>
      <w:r w:rsidR="005448A8">
        <w:t>ti</w:t>
      </w:r>
      <w:r>
        <w:t xml:space="preserve"> iz sudskog registra.</w:t>
      </w:r>
    </w:p>
    <w:p w:rsidR="0092460E" w:rsidP="00714911" w:rsidRDefault="0092460E">
      <w:pPr>
        <w:jc w:val="both"/>
      </w:pPr>
    </w:p>
    <w:p w:rsidR="0092460E" w:rsidP="00714911" w:rsidRDefault="004D61B3">
      <w:pPr>
        <w:jc w:val="both"/>
      </w:pPr>
      <w:r>
        <w:t xml:space="preserve">Zbog naprijed  iznesenog predlažem </w:t>
      </w:r>
      <w:r w:rsidR="0092460E">
        <w:t xml:space="preserve"> sazvati skupštinu vjerovnika kako bi se </w:t>
      </w:r>
      <w:r>
        <w:t>konačno mogao zaključiti ovaj nastavljeni stečajni postupak.</w:t>
      </w:r>
    </w:p>
    <w:p w:rsidR="004D61B3" w:rsidP="00714911" w:rsidRDefault="004D61B3">
      <w:pPr>
        <w:jc w:val="both"/>
      </w:pPr>
    </w:p>
    <w:p w:rsidR="0092460E" w:rsidP="00714911" w:rsidRDefault="000579A9">
      <w:pPr>
        <w:jc w:val="both"/>
      </w:pPr>
      <w:r>
        <w:t xml:space="preserve">Stoga  uz ovo izvješće dostavljam </w:t>
      </w:r>
      <w:r w:rsidR="0092460E">
        <w:t xml:space="preserve">završni račun sa svim troškovima </w:t>
      </w:r>
      <w:r w:rsidR="005448A8">
        <w:t xml:space="preserve">( i ispostavljenim računima), </w:t>
      </w:r>
      <w:r w:rsidR="0092460E">
        <w:t>te obračun nagrade stečajnoj up</w:t>
      </w:r>
      <w:r>
        <w:t>raviteljici. Također  dostavljam diobni popis za naknadnu</w:t>
      </w:r>
      <w:r w:rsidR="005448A8">
        <w:t xml:space="preserve"> diobu</w:t>
      </w:r>
      <w:r w:rsidR="0092460E">
        <w:t xml:space="preserve"> za vjerovnike I višeg isplatnog reda.</w:t>
      </w:r>
    </w:p>
    <w:p w:rsidR="0092460E" w:rsidP="00714911" w:rsidRDefault="0092460E">
      <w:pPr>
        <w:jc w:val="both"/>
      </w:pPr>
    </w:p>
    <w:p w:rsidR="0092460E" w:rsidP="00714911" w:rsidRDefault="0092460E">
      <w:pPr>
        <w:jc w:val="both"/>
      </w:pPr>
      <w:r>
        <w:t>Tražbine vjerovnika I višeg isplatnog reda:</w:t>
      </w:r>
    </w:p>
    <w:p w:rsidR="0092460E" w:rsidP="00714911" w:rsidRDefault="0092460E">
      <w:pPr>
        <w:jc w:val="both"/>
      </w:pPr>
    </w:p>
    <w:p w:rsidR="0092460E" w:rsidP="0092460E" w:rsidRDefault="0092460E">
      <w:pPr>
        <w:jc w:val="both"/>
      </w:pPr>
      <w:r>
        <w:t>- za prvo ispitno i izvještajno ročište prijavljena i priznata tražbina je</w:t>
      </w:r>
      <w:r w:rsidR="005448A8">
        <w:t xml:space="preserve"> bila</w:t>
      </w:r>
      <w:r>
        <w:t xml:space="preserve">: </w:t>
      </w:r>
    </w:p>
    <w:p w:rsidR="0092460E" w:rsidP="0092460E" w:rsidRDefault="0092460E">
      <w:pPr>
        <w:jc w:val="both"/>
      </w:pPr>
      <w:r>
        <w:t xml:space="preserve">  RH Ministarstvo financija ( porez na promet i PDV) u iznosu od 883.813,67  kn </w:t>
      </w:r>
    </w:p>
    <w:p w:rsidR="0092460E" w:rsidP="0092460E" w:rsidRDefault="0092460E">
      <w:pPr>
        <w:jc w:val="both"/>
      </w:pPr>
    </w:p>
    <w:p w:rsidR="0092460E" w:rsidP="0092460E" w:rsidRDefault="0092460E">
      <w:pPr>
        <w:jc w:val="both"/>
      </w:pPr>
      <w:r>
        <w:t xml:space="preserve">-za drugo posebno ispitno ročište prijavljene i priznate su </w:t>
      </w:r>
      <w:r w:rsidR="005448A8">
        <w:t>bile s</w:t>
      </w:r>
      <w:r>
        <w:t>lijedeće tražbine:</w:t>
      </w:r>
    </w:p>
    <w:p w:rsidR="0092460E" w:rsidP="0092460E" w:rsidRDefault="0092460E">
      <w:pPr>
        <w:jc w:val="both"/>
      </w:pPr>
      <w:r>
        <w:t xml:space="preserve"> Hrvatske vode ( vodna naknada za slivne vode  ) u iznosu od 72.372,96 kn </w:t>
      </w:r>
    </w:p>
    <w:p w:rsidR="0092460E" w:rsidP="0092460E" w:rsidRDefault="0092460E">
      <w:pPr>
        <w:jc w:val="both"/>
      </w:pPr>
      <w:r>
        <w:t xml:space="preserve"> Grad Zagreb ( komunalna naknada) u iznosu od 293.337,92 kn </w:t>
      </w:r>
    </w:p>
    <w:p w:rsidR="0092460E" w:rsidP="0092460E" w:rsidRDefault="0092460E">
      <w:pPr>
        <w:jc w:val="both"/>
      </w:pPr>
    </w:p>
    <w:p w:rsidR="0092460E" w:rsidP="0092460E" w:rsidRDefault="0092460E">
      <w:pPr>
        <w:jc w:val="both"/>
      </w:pPr>
      <w:r>
        <w:t>Ukupne tražbine p</w:t>
      </w:r>
      <w:r w:rsidR="004D61B3">
        <w:t xml:space="preserve">rvog višeg isplatnog reda iznosile su </w:t>
      </w:r>
      <w:r>
        <w:t xml:space="preserve"> 1.249.524,55 kn</w:t>
      </w:r>
      <w:r w:rsidR="004D61B3">
        <w:t>.</w:t>
      </w:r>
      <w:r>
        <w:t xml:space="preserve"> </w:t>
      </w:r>
    </w:p>
    <w:p w:rsidR="004D61B3" w:rsidP="0092460E" w:rsidRDefault="004D61B3">
      <w:pPr>
        <w:jc w:val="both"/>
      </w:pPr>
    </w:p>
    <w:p w:rsidR="00D636E9" w:rsidP="0092460E" w:rsidRDefault="00D636E9">
      <w:pPr>
        <w:jc w:val="both"/>
      </w:pPr>
      <w:r>
        <w:t xml:space="preserve">Izvršena je prva naknadna dioba </w:t>
      </w:r>
      <w:r w:rsidR="006F4663">
        <w:t>vjerovnicima I višeg isplatnog reda ( Stari SZ) rješenjem stečajnog suca od 01.06.2005.g. u iznosu od 176.000,00 kn,  te su time namireni:</w:t>
      </w:r>
    </w:p>
    <w:p w:rsidR="004D61B3" w:rsidP="0092460E" w:rsidRDefault="004D61B3">
      <w:pPr>
        <w:jc w:val="both"/>
      </w:pPr>
    </w:p>
    <w:p w:rsidR="006F4663" w:rsidP="006F4663" w:rsidRDefault="006F4663">
      <w:pPr>
        <w:numPr>
          <w:ilvl w:val="0"/>
          <w:numId w:val="4"/>
        </w:numPr>
        <w:jc w:val="both"/>
      </w:pPr>
      <w:r>
        <w:t>RH Ministarstvo Financija sa 124.488,32 kn ili 14.09 %</w:t>
      </w:r>
    </w:p>
    <w:p w:rsidR="006F4663" w:rsidP="006F4663" w:rsidRDefault="006F4663">
      <w:pPr>
        <w:numPr>
          <w:ilvl w:val="0"/>
          <w:numId w:val="4"/>
        </w:numPr>
        <w:jc w:val="both"/>
      </w:pPr>
      <w:r>
        <w:t xml:space="preserve">Hrvatske Vode  sa 10.193,99 kn ili 14,09 % </w:t>
      </w:r>
    </w:p>
    <w:p w:rsidR="006F4663" w:rsidP="006F4663" w:rsidRDefault="006F4663">
      <w:pPr>
        <w:numPr>
          <w:ilvl w:val="0"/>
          <w:numId w:val="4"/>
        </w:numPr>
        <w:jc w:val="both"/>
      </w:pPr>
      <w:r>
        <w:t>Grad Zagreb sa 41.317,69 kn ili 14,09 %</w:t>
      </w:r>
    </w:p>
    <w:p w:rsidR="00D636E9" w:rsidP="0092460E" w:rsidRDefault="00D636E9">
      <w:pPr>
        <w:jc w:val="both"/>
      </w:pPr>
    </w:p>
    <w:p w:rsidR="00632863" w:rsidP="0092460E" w:rsidRDefault="00632863">
      <w:pPr>
        <w:jc w:val="both"/>
      </w:pPr>
      <w:r>
        <w:t>Na žiro računu  stečajne mase  na dan upisa stečajne mase u sudski registar  ( kada je ista dobila OIB ) bilo je</w:t>
      </w:r>
      <w:r w:rsidR="004D61B3">
        <w:t xml:space="preserve"> sredstava u iznosu od </w:t>
      </w:r>
      <w:r>
        <w:t xml:space="preserve"> 38.827,20 kn, te su nakon toga naplaćeni  sudski troškovi u postupku u kojem smo uspjeli u iznosu od 21.385, 00 kn  te  kupoprodajna cijena za nekretninu u </w:t>
      </w:r>
      <w:r>
        <w:lastRenderedPageBreak/>
        <w:t>vlasništvu stečajnog du</w:t>
      </w:r>
      <w:r w:rsidR="00975D99">
        <w:t>žnika u iznosu od 229.000,00 kn</w:t>
      </w:r>
      <w:r w:rsidR="004D61B3">
        <w:t xml:space="preserve"> kao i </w:t>
      </w:r>
      <w:proofErr w:type="spellStart"/>
      <w:r w:rsidR="004D61B3">
        <w:t>financ</w:t>
      </w:r>
      <w:proofErr w:type="spellEnd"/>
      <w:r w:rsidR="004D61B3">
        <w:t xml:space="preserve">. Prihodi od kamate po viđenju u iznosu od 28,16 kn </w:t>
      </w:r>
      <w:r w:rsidR="00975D99">
        <w:t xml:space="preserve"> što </w:t>
      </w:r>
      <w:r w:rsidR="00C950FC">
        <w:t>ukupno iznosi 289.240,36</w:t>
      </w:r>
      <w:r w:rsidR="004D61B3">
        <w:t xml:space="preserve"> kn.</w:t>
      </w:r>
    </w:p>
    <w:p w:rsidR="004D61B3" w:rsidP="0092460E" w:rsidRDefault="004D61B3">
      <w:pPr>
        <w:jc w:val="both"/>
      </w:pPr>
    </w:p>
    <w:p w:rsidR="00C950FC" w:rsidP="0092460E" w:rsidRDefault="00AF7FE3">
      <w:pPr>
        <w:jc w:val="both"/>
      </w:pPr>
      <w:r>
        <w:t xml:space="preserve">a) </w:t>
      </w:r>
      <w:r w:rsidR="00632863">
        <w:t>U navedenom periodu namireni su troškovi platnog prometa, sudske pristojbe, odvjetničke i bilježničke   usluge, troškovi procjene (vještačenje) prodane nekretnine, te troškovi objave oglasa o prodaji nekretni</w:t>
      </w:r>
      <w:r w:rsidR="004D61B3">
        <w:t xml:space="preserve">ne ( 3x) ukupno 40.819,25 kn </w:t>
      </w:r>
      <w:r w:rsidR="005448A8">
        <w:t xml:space="preserve">. </w:t>
      </w:r>
      <w:r w:rsidR="00632863">
        <w:t xml:space="preserve"> </w:t>
      </w:r>
    </w:p>
    <w:p w:rsidR="00632863" w:rsidP="0092460E" w:rsidRDefault="00632863">
      <w:pPr>
        <w:jc w:val="both"/>
      </w:pPr>
      <w:r>
        <w:t xml:space="preserve"> </w:t>
      </w:r>
    </w:p>
    <w:p w:rsidR="00AF7FE3" w:rsidP="0092460E" w:rsidRDefault="00AF7FE3">
      <w:pPr>
        <w:jc w:val="both"/>
      </w:pPr>
      <w:r>
        <w:t>b)</w:t>
      </w:r>
      <w:r w:rsidR="0092460E">
        <w:t xml:space="preserve">Od sredstava na žiro računu stečajnog dužnika nakon namirenja </w:t>
      </w:r>
      <w:r w:rsidR="00632863">
        <w:t xml:space="preserve">dijela </w:t>
      </w:r>
      <w:r w:rsidR="0092460E">
        <w:t>troškova</w:t>
      </w:r>
      <w:r w:rsidR="00632863">
        <w:t xml:space="preserve"> naprijed navedenih</w:t>
      </w:r>
      <w:r w:rsidR="005448A8">
        <w:t>,</w:t>
      </w:r>
      <w:r w:rsidR="004D61B3">
        <w:t xml:space="preserve"> namiruju se </w:t>
      </w:r>
      <w:r w:rsidR="00632863">
        <w:t xml:space="preserve"> daljn</w:t>
      </w:r>
      <w:r w:rsidR="005448A8">
        <w:t>j</w:t>
      </w:r>
      <w:r w:rsidR="004D61B3">
        <w:t>i</w:t>
      </w:r>
      <w:r w:rsidR="00632863">
        <w:t xml:space="preserve"> troškov</w:t>
      </w:r>
      <w:r w:rsidR="004D61B3">
        <w:t>i</w:t>
      </w:r>
      <w:r w:rsidR="00632863">
        <w:t xml:space="preserve"> stečajnog postupka koji se odnose na knjigovodstv</w:t>
      </w:r>
      <w:r w:rsidR="00B10AA4">
        <w:t>e</w:t>
      </w:r>
      <w:r w:rsidR="00632863">
        <w:t>ne usluge  za ranija razdoblj</w:t>
      </w:r>
      <w:r w:rsidR="005448A8">
        <w:t xml:space="preserve">a </w:t>
      </w:r>
      <w:r w:rsidR="00B10AA4">
        <w:t>od 2013</w:t>
      </w:r>
      <w:r w:rsidR="005448A8">
        <w:t>.g. do 01.11.</w:t>
      </w:r>
      <w:r w:rsidR="00632863">
        <w:t xml:space="preserve">2016.g. </w:t>
      </w:r>
      <w:r w:rsidR="00B10AA4">
        <w:t xml:space="preserve"> u iznosu 4.000,000 +PDV</w:t>
      </w:r>
      <w:r>
        <w:t xml:space="preserve"> što iznosi 5.000,00 kn, te od vođenja knjigovodstva od upisa stečajne mase u sudski registar od 04.11.2016.g.</w:t>
      </w:r>
      <w:r w:rsidR="00632863">
        <w:t xml:space="preserve"> ( sve navedeno u ranijim izvješćima</w:t>
      </w:r>
      <w:r>
        <w:t xml:space="preserve"> mjesečni iznos 800,00 kn + PDV</w:t>
      </w:r>
      <w:r w:rsidR="00632863">
        <w:t xml:space="preserve">) </w:t>
      </w:r>
      <w:r w:rsidR="00B10AA4">
        <w:t xml:space="preserve">do zaključno 30.09.2019.g.  ( očekivano </w:t>
      </w:r>
      <w:r w:rsidR="00104D5F">
        <w:t>zaključenje stečajnog postupka )</w:t>
      </w:r>
      <w:r>
        <w:t xml:space="preserve"> u iznosu od 35.000,00 kn, </w:t>
      </w:r>
      <w:r w:rsidR="00632863">
        <w:t xml:space="preserve"> </w:t>
      </w:r>
      <w:r w:rsidR="00C950FC">
        <w:t xml:space="preserve"> Po </w:t>
      </w:r>
      <w:r w:rsidR="00663E17">
        <w:t>donesenom rješenju od strane stečajnog suca namirit će se  nagrada</w:t>
      </w:r>
      <w:r w:rsidR="006F4663">
        <w:t xml:space="preserve"> st</w:t>
      </w:r>
      <w:r w:rsidR="0092460E">
        <w:t>ečajnoj upraviteljici prema završnom r</w:t>
      </w:r>
      <w:r w:rsidR="00632863">
        <w:t>ačunu u iznosu od bruto 38.705,50 sukladno Pravilniku o nagradi</w:t>
      </w:r>
      <w:r>
        <w:t xml:space="preserve"> što daje sveukupni iznos od 78.705,50 kn</w:t>
      </w:r>
      <w:r w:rsidR="00B10AA4">
        <w:t>.</w:t>
      </w:r>
    </w:p>
    <w:p w:rsidR="00C950FC" w:rsidP="0092460E" w:rsidRDefault="00C950FC">
      <w:pPr>
        <w:jc w:val="both"/>
      </w:pPr>
    </w:p>
    <w:p w:rsidR="00B10AA4" w:rsidP="0092460E" w:rsidRDefault="00C950FC">
      <w:pPr>
        <w:jc w:val="both"/>
      </w:pPr>
      <w:r>
        <w:t xml:space="preserve">Navedeni troškovi </w:t>
      </w:r>
      <w:r w:rsidR="00663E17">
        <w:t xml:space="preserve"> pod a) i b)</w:t>
      </w:r>
      <w:r w:rsidR="00AF7FE3">
        <w:t xml:space="preserve"> </w:t>
      </w:r>
      <w:r>
        <w:t xml:space="preserve">daju </w:t>
      </w:r>
      <w:r w:rsidR="00AF7FE3">
        <w:t xml:space="preserve">ukupni </w:t>
      </w:r>
      <w:r>
        <w:t xml:space="preserve">iznos </w:t>
      </w:r>
      <w:r w:rsidR="00AF7FE3">
        <w:t>troškov</w:t>
      </w:r>
      <w:r>
        <w:t>a od</w:t>
      </w:r>
      <w:r w:rsidR="00AF7FE3">
        <w:t xml:space="preserve"> 119.524,75 kn.</w:t>
      </w:r>
      <w:r w:rsidR="00B10AA4">
        <w:t xml:space="preserve"> </w:t>
      </w:r>
    </w:p>
    <w:p w:rsidR="00B10AA4" w:rsidP="0092460E" w:rsidRDefault="00B10AA4">
      <w:pPr>
        <w:jc w:val="both"/>
      </w:pPr>
    </w:p>
    <w:p w:rsidR="000413D3" w:rsidP="0092460E" w:rsidRDefault="00B10AA4">
      <w:pPr>
        <w:jc w:val="both"/>
      </w:pPr>
      <w:r>
        <w:t>N</w:t>
      </w:r>
      <w:r w:rsidR="00AF7FE3">
        <w:t xml:space="preserve">akon namirenja navedenih </w:t>
      </w:r>
      <w:r w:rsidR="00632863">
        <w:t xml:space="preserve"> troškova </w:t>
      </w:r>
      <w:r w:rsidR="00AF7FE3">
        <w:t xml:space="preserve">od preostalog iznosa </w:t>
      </w:r>
      <w:r w:rsidR="000413D3">
        <w:t xml:space="preserve">od 169.715,61 kn </w:t>
      </w:r>
      <w:r w:rsidR="0092460E">
        <w:t xml:space="preserve"> namirit će se vjerovnic</w:t>
      </w:r>
      <w:r w:rsidR="00632863">
        <w:t>i I višeg isplatnog rada za daljnji iznos</w:t>
      </w:r>
      <w:r w:rsidR="007F626E">
        <w:t xml:space="preserve"> od </w:t>
      </w:r>
      <w:r w:rsidR="000413D3">
        <w:t xml:space="preserve"> 13,26</w:t>
      </w:r>
      <w:r w:rsidR="009D0243">
        <w:t xml:space="preserve"> </w:t>
      </w:r>
      <w:r w:rsidR="00632863">
        <w:t>%</w:t>
      </w:r>
      <w:r w:rsidR="009D0243">
        <w:t xml:space="preserve"> </w:t>
      </w:r>
      <w:r w:rsidR="0092460E">
        <w:t>o</w:t>
      </w:r>
      <w:r w:rsidR="009D0243">
        <w:t>dnosno</w:t>
      </w:r>
      <w:r w:rsidR="0092460E">
        <w:t xml:space="preserve"> za</w:t>
      </w:r>
      <w:r w:rsidR="00632863">
        <w:t xml:space="preserve"> </w:t>
      </w:r>
      <w:r w:rsidR="009D0243">
        <w:t xml:space="preserve">iznos od </w:t>
      </w:r>
      <w:r w:rsidR="000413D3">
        <w:t>165.715</w:t>
      </w:r>
      <w:r w:rsidR="00632863">
        <w:t xml:space="preserve">,61 kn </w:t>
      </w:r>
      <w:r w:rsidR="0092460E">
        <w:t xml:space="preserve"> a  prema diobnom popisu vjerovnika prvog višeg isplatnog reda – </w:t>
      </w:r>
      <w:r w:rsidR="00C950FC">
        <w:t xml:space="preserve"> druga </w:t>
      </w:r>
      <w:r w:rsidR="0092460E">
        <w:t>naknadna dioba</w:t>
      </w:r>
      <w:r w:rsidR="00C950FC">
        <w:t>,</w:t>
      </w:r>
      <w:r w:rsidR="00632863">
        <w:t xml:space="preserve"> koji se dostavlja uz izvješće</w:t>
      </w:r>
      <w:r w:rsidR="0092460E">
        <w:t>.</w:t>
      </w:r>
      <w:r w:rsidR="00626370">
        <w:t xml:space="preserve"> </w:t>
      </w:r>
    </w:p>
    <w:p w:rsidR="000413D3" w:rsidP="0092460E" w:rsidRDefault="000413D3">
      <w:pPr>
        <w:jc w:val="both"/>
      </w:pPr>
    </w:p>
    <w:p w:rsidR="009D0243" w:rsidP="0092460E" w:rsidRDefault="00626370">
      <w:pPr>
        <w:jc w:val="both"/>
      </w:pPr>
      <w:r>
        <w:t>Na taj način vjerovnici i višeg isplatnog red</w:t>
      </w:r>
      <w:r w:rsidR="00B9194E">
        <w:t>a bili bi ukupn</w:t>
      </w:r>
      <w:r w:rsidR="00735A04">
        <w:t xml:space="preserve">o namireni po </w:t>
      </w:r>
      <w:r w:rsidR="00C950FC">
        <w:t xml:space="preserve"> dvije naknadne diobe</w:t>
      </w:r>
      <w:r w:rsidR="00735A04">
        <w:t xml:space="preserve">,  sa 341.715,61 kn </w:t>
      </w:r>
      <w:r w:rsidR="00B9194E">
        <w:t xml:space="preserve">ili </w:t>
      </w:r>
      <w:r w:rsidR="00735A04">
        <w:t>27,35</w:t>
      </w:r>
      <w:r>
        <w:t>%</w:t>
      </w:r>
      <w:r w:rsidR="000413D3">
        <w:t xml:space="preserve"> </w:t>
      </w:r>
      <w:r w:rsidR="009D0243">
        <w:t>i to:</w:t>
      </w:r>
    </w:p>
    <w:p w:rsidR="00B9194E" w:rsidP="0092460E" w:rsidRDefault="00B9194E">
      <w:pPr>
        <w:jc w:val="both"/>
      </w:pPr>
    </w:p>
    <w:p w:rsidR="009D0243" w:rsidP="009D0243" w:rsidRDefault="009D0243">
      <w:pPr>
        <w:ind w:left="360"/>
        <w:jc w:val="both"/>
      </w:pPr>
      <w:r>
        <w:t>1. RH Ministarstvo Fina</w:t>
      </w:r>
      <w:r w:rsidR="0054450F">
        <w:t>ncija sa 117.2</w:t>
      </w:r>
      <w:r w:rsidR="00B9194E">
        <w:t xml:space="preserve">11,69 </w:t>
      </w:r>
      <w:r w:rsidR="000413D3">
        <w:t xml:space="preserve"> kn ili 13.26</w:t>
      </w:r>
      <w:r>
        <w:t xml:space="preserve"> %</w:t>
      </w:r>
    </w:p>
    <w:p w:rsidR="009D0243" w:rsidP="009D0243" w:rsidRDefault="009D0243">
      <w:pPr>
        <w:ind w:left="360"/>
        <w:jc w:val="both"/>
      </w:pPr>
      <w:r>
        <w:t>2. Hrvatske</w:t>
      </w:r>
      <w:r w:rsidR="00B9194E">
        <w:t xml:space="preserve"> Vode  sa </w:t>
      </w:r>
      <w:r w:rsidR="00735A04">
        <w:t xml:space="preserve">                      </w:t>
      </w:r>
      <w:r w:rsidR="00B9194E">
        <w:t>9.599,31</w:t>
      </w:r>
      <w:r w:rsidR="000413D3">
        <w:t xml:space="preserve"> kn ili 13,26</w:t>
      </w:r>
      <w:r>
        <w:t xml:space="preserve"> % </w:t>
      </w:r>
    </w:p>
    <w:p w:rsidR="009D0243" w:rsidP="009D0243" w:rsidRDefault="009D0243">
      <w:pPr>
        <w:pBdr>
          <w:bottom w:val="single" w:color="auto" w:sz="12" w:space="1"/>
        </w:pBdr>
        <w:ind w:left="360"/>
        <w:jc w:val="both"/>
      </w:pPr>
      <w:r w:rsidRPr="00735A04">
        <w:t xml:space="preserve">3. Grad </w:t>
      </w:r>
      <w:r w:rsidRPr="00735A04" w:rsidR="009B41CB">
        <w:t xml:space="preserve">Zagreb sa </w:t>
      </w:r>
      <w:r w:rsidR="00735A04">
        <w:t xml:space="preserve">                         </w:t>
      </w:r>
      <w:r w:rsidRPr="00735A04" w:rsidR="009B41CB">
        <w:t>38.904</w:t>
      </w:r>
      <w:r w:rsidRPr="00735A04" w:rsidR="00B9194E">
        <w:t>,61</w:t>
      </w:r>
      <w:r w:rsidRPr="00735A04" w:rsidR="000413D3">
        <w:t xml:space="preserve"> kn ili 13,26</w:t>
      </w:r>
      <w:r w:rsidRPr="00735A04">
        <w:t xml:space="preserve"> %</w:t>
      </w:r>
    </w:p>
    <w:p w:rsidRPr="00735A04" w:rsidR="00735A04" w:rsidP="009D0243" w:rsidRDefault="00735A04">
      <w:pPr>
        <w:ind w:left="360"/>
        <w:jc w:val="both"/>
      </w:pPr>
      <w:r>
        <w:t xml:space="preserve">    Sveukupno        </w:t>
      </w:r>
      <w:r w:rsidR="00671320">
        <w:t xml:space="preserve">                       165.715,6</w:t>
      </w:r>
      <w:r>
        <w:t xml:space="preserve">1 kn </w:t>
      </w:r>
    </w:p>
    <w:p w:rsidRPr="009D0243" w:rsidR="006123E4" w:rsidP="00714911" w:rsidRDefault="0092460E">
      <w:pPr>
        <w:jc w:val="both"/>
      </w:pPr>
      <w:r>
        <w:t xml:space="preserve"> </w:t>
      </w:r>
    </w:p>
    <w:p w:rsidR="00714911" w:rsidP="00714911" w:rsidRDefault="00714911">
      <w:pPr>
        <w:jc w:val="both"/>
        <w:rPr>
          <w:b/>
        </w:rPr>
      </w:pPr>
      <w:r>
        <w:rPr>
          <w:b/>
        </w:rPr>
        <w:t xml:space="preserve">II </w:t>
      </w:r>
    </w:p>
    <w:p w:rsidR="00714911" w:rsidP="00714911" w:rsidRDefault="00714911">
      <w:pPr>
        <w:jc w:val="both"/>
        <w:rPr>
          <w:b/>
        </w:rPr>
      </w:pPr>
      <w:r w:rsidRPr="00427C48">
        <w:rPr>
          <w:b/>
        </w:rPr>
        <w:t>Stanje stečajne mase</w:t>
      </w:r>
    </w:p>
    <w:p w:rsidRPr="00427C48" w:rsidR="00714911" w:rsidP="00714911" w:rsidRDefault="00714911">
      <w:pPr>
        <w:jc w:val="both"/>
        <w:rPr>
          <w:b/>
        </w:rPr>
      </w:pPr>
      <w:r w:rsidRPr="00427C48">
        <w:rPr>
          <w:b/>
        </w:rPr>
        <w:t xml:space="preserve"> </w:t>
      </w:r>
    </w:p>
    <w:p w:rsidR="00C950FC" w:rsidP="00714911" w:rsidRDefault="0092460E">
      <w:pPr>
        <w:jc w:val="both"/>
      </w:pPr>
      <w:r>
        <w:t xml:space="preserve">Prema završnom računu kroz 2017,2018, i 2019.g.  namirivani su </w:t>
      </w:r>
      <w:r w:rsidR="00975D99">
        <w:t xml:space="preserve">dakle </w:t>
      </w:r>
      <w:r>
        <w:t>troškovi  koji</w:t>
      </w:r>
      <w:r w:rsidR="00104D5F">
        <w:t xml:space="preserve"> su nastajali i plaćani su sa žiro </w:t>
      </w:r>
      <w:r>
        <w:t>r</w:t>
      </w:r>
      <w:r w:rsidR="00104D5F">
        <w:t>ačuna</w:t>
      </w:r>
      <w:r w:rsidR="00C950FC">
        <w:t>.</w:t>
      </w:r>
    </w:p>
    <w:p w:rsidR="00C950FC" w:rsidP="00714911" w:rsidRDefault="00C950FC">
      <w:pPr>
        <w:jc w:val="both"/>
      </w:pPr>
    </w:p>
    <w:p w:rsidR="00104D5F" w:rsidP="00714911" w:rsidRDefault="00104D5F">
      <w:pPr>
        <w:jc w:val="both"/>
      </w:pPr>
      <w:r>
        <w:t xml:space="preserve">Nakon </w:t>
      </w:r>
      <w:r w:rsidR="009D0243">
        <w:t xml:space="preserve">namirenja </w:t>
      </w:r>
      <w:r>
        <w:t xml:space="preserve">i </w:t>
      </w:r>
      <w:r w:rsidR="009D0243">
        <w:t>knjigovodstvenih troškova n</w:t>
      </w:r>
      <w:r>
        <w:t>a računu je po izvodu od 01.08.</w:t>
      </w:r>
      <w:r w:rsidR="00B10AA4">
        <w:t xml:space="preserve"> </w:t>
      </w:r>
      <w:r>
        <w:t xml:space="preserve"> iznos od 208.625,00 kn </w:t>
      </w:r>
      <w:proofErr w:type="spellStart"/>
      <w:r w:rsidR="00B10AA4">
        <w:t>kn</w:t>
      </w:r>
      <w:proofErr w:type="spellEnd"/>
      <w:r w:rsidR="00B10AA4">
        <w:t xml:space="preserve"> te </w:t>
      </w:r>
      <w:r w:rsidR="00975D99">
        <w:t xml:space="preserve">sve </w:t>
      </w:r>
      <w:r w:rsidR="00B10AA4">
        <w:t xml:space="preserve">izvode </w:t>
      </w:r>
      <w:r w:rsidR="00975D99">
        <w:t xml:space="preserve">za 2019.g. </w:t>
      </w:r>
      <w:r w:rsidR="00B10AA4">
        <w:t>dostavljam</w:t>
      </w:r>
      <w:r w:rsidR="00975D99">
        <w:t xml:space="preserve"> uz izvješće</w:t>
      </w:r>
      <w:r w:rsidR="00B10AA4">
        <w:t>.</w:t>
      </w:r>
    </w:p>
    <w:p w:rsidR="00975D99" w:rsidP="00714911" w:rsidRDefault="00104D5F">
      <w:pPr>
        <w:jc w:val="both"/>
      </w:pPr>
      <w:r>
        <w:t xml:space="preserve"> </w:t>
      </w:r>
      <w:r w:rsidR="00975D99">
        <w:t>Dakle do sada je namireno troškova stečaj</w:t>
      </w:r>
      <w:r w:rsidR="000413D3">
        <w:t>nog postupka od 2017.g. do danas u iznosu od 80.819,25 kn.</w:t>
      </w:r>
    </w:p>
    <w:p w:rsidR="0092460E" w:rsidP="00714911" w:rsidRDefault="0092460E">
      <w:pPr>
        <w:jc w:val="both"/>
      </w:pPr>
    </w:p>
    <w:p w:rsidR="009D0243" w:rsidP="00714911" w:rsidRDefault="0092460E">
      <w:pPr>
        <w:jc w:val="both"/>
      </w:pPr>
      <w:r>
        <w:t xml:space="preserve">Stečajnoj upraviteljici bruto nagrada prema Uredbi te </w:t>
      </w:r>
      <w:r w:rsidR="00626370">
        <w:t>dostavljenom izračunu  iznosi 38</w:t>
      </w:r>
      <w:r>
        <w:t>.</w:t>
      </w:r>
      <w:r w:rsidR="00626370">
        <w:t>705</w:t>
      </w:r>
      <w:r>
        <w:t>,</w:t>
      </w:r>
      <w:r w:rsidR="00626370">
        <w:t>5</w:t>
      </w:r>
      <w:r>
        <w:t>0 kn</w:t>
      </w:r>
      <w:r w:rsidR="000413D3">
        <w:t xml:space="preserve"> što sa troškovima daje iznos od 119.524,75 kn</w:t>
      </w:r>
      <w:r w:rsidR="00104D5F">
        <w:t xml:space="preserve"> kako je prikazano u završnom računu stečajnog upravitelja.</w:t>
      </w:r>
      <w:r w:rsidR="000413D3">
        <w:t xml:space="preserve"> </w:t>
      </w:r>
    </w:p>
    <w:p w:rsidR="00975D99" w:rsidP="00714911" w:rsidRDefault="00975D99">
      <w:pPr>
        <w:jc w:val="both"/>
      </w:pPr>
    </w:p>
    <w:p w:rsidR="00975D99" w:rsidP="00714911" w:rsidRDefault="00975D99">
      <w:pPr>
        <w:jc w:val="both"/>
      </w:pPr>
      <w:r>
        <w:t>Vjerovnicima I višeg isplatnog reda isplaću</w:t>
      </w:r>
      <w:r w:rsidR="00241164">
        <w:t>je se kroz naknadnu diobu 165.715,61 kn.</w:t>
      </w:r>
    </w:p>
    <w:p w:rsidR="009D0243" w:rsidP="00714911" w:rsidRDefault="009D0243">
      <w:pPr>
        <w:jc w:val="both"/>
      </w:pPr>
    </w:p>
    <w:p w:rsidR="0092460E" w:rsidP="00714911" w:rsidRDefault="009D0243">
      <w:pPr>
        <w:jc w:val="both"/>
      </w:pPr>
      <w:r>
        <w:t xml:space="preserve">Ostatak od </w:t>
      </w:r>
      <w:proofErr w:type="spellStart"/>
      <w:r>
        <w:t>cca</w:t>
      </w:r>
      <w:proofErr w:type="spellEnd"/>
      <w:r>
        <w:t xml:space="preserve"> 4.000,00 potreban je za namirenje materijalnih troškova te troškova zatvaranja ž.r. kod banke.</w:t>
      </w:r>
      <w:r w:rsidR="0092460E">
        <w:t xml:space="preserve">  </w:t>
      </w:r>
    </w:p>
    <w:p w:rsidR="0092460E" w:rsidP="00714911" w:rsidRDefault="0092460E">
      <w:pPr>
        <w:jc w:val="both"/>
      </w:pPr>
    </w:p>
    <w:p w:rsidR="00714911" w:rsidP="00714911" w:rsidRDefault="00714911">
      <w:pPr>
        <w:jc w:val="both"/>
        <w:rPr>
          <w:b/>
        </w:rPr>
      </w:pPr>
      <w:r>
        <w:rPr>
          <w:b/>
        </w:rPr>
        <w:t>III</w:t>
      </w:r>
    </w:p>
    <w:p w:rsidR="00714911" w:rsidP="00714911" w:rsidRDefault="00714911">
      <w:pPr>
        <w:jc w:val="both"/>
        <w:rPr>
          <w:b/>
        </w:rPr>
      </w:pPr>
      <w:r w:rsidRPr="007B6057">
        <w:rPr>
          <w:b/>
        </w:rPr>
        <w:t xml:space="preserve">Stanje sudskih predmeta </w:t>
      </w:r>
    </w:p>
    <w:p w:rsidR="00714911" w:rsidP="00714911" w:rsidRDefault="00714911">
      <w:pPr>
        <w:jc w:val="both"/>
        <w:rPr>
          <w:b/>
        </w:rPr>
      </w:pPr>
    </w:p>
    <w:p w:rsidR="009B0CC0" w:rsidP="00714911" w:rsidRDefault="0092460E">
      <w:pPr>
        <w:jc w:val="both"/>
      </w:pPr>
      <w:r>
        <w:t xml:space="preserve">Stečajni dužnik više ne vodi ni jedan sudski </w:t>
      </w:r>
      <w:proofErr w:type="spellStart"/>
      <w:r>
        <w:t>predmet.U</w:t>
      </w:r>
      <w:proofErr w:type="spellEnd"/>
      <w:r>
        <w:t xml:space="preserve"> postupku stečajne mase c/a </w:t>
      </w:r>
      <w:proofErr w:type="spellStart"/>
      <w:r>
        <w:t>Andea</w:t>
      </w:r>
      <w:proofErr w:type="spellEnd"/>
      <w:r>
        <w:t xml:space="preserve"> Jakšić, ista je </w:t>
      </w:r>
      <w:r w:rsidR="00DD6575">
        <w:t xml:space="preserve">kako sam </w:t>
      </w:r>
      <w:r w:rsidR="005B4A47">
        <w:t xml:space="preserve">naprijed </w:t>
      </w:r>
      <w:r w:rsidR="00DD6575">
        <w:t xml:space="preserve"> navela, </w:t>
      </w:r>
      <w:r>
        <w:t xml:space="preserve">kao tuženik podnijela reviziju na VS RH. Na podnesenu reviziju dan je </w:t>
      </w:r>
      <w:proofErr w:type="spellStart"/>
      <w:r>
        <w:t>odgovor.VS</w:t>
      </w:r>
      <w:proofErr w:type="spellEnd"/>
      <w:r>
        <w:t xml:space="preserve"> RH odbacio je reviziju kao nedopuštenu a o čemu sam saznala kontaktirajući OS velika </w:t>
      </w:r>
      <w:r w:rsidR="00626370">
        <w:t>Gorica Stalna služba u Ivanić Gra</w:t>
      </w:r>
      <w:r>
        <w:t>du 06.05.2019.g.</w:t>
      </w:r>
      <w:r w:rsidR="00241164">
        <w:t>te je i taj postupak konačno riješen. Revizijsku o</w:t>
      </w:r>
      <w:r>
        <w:t>dluku dostavljam u privitku.</w:t>
      </w:r>
    </w:p>
    <w:p w:rsidR="0092460E" w:rsidP="00714911" w:rsidRDefault="0092460E">
      <w:pPr>
        <w:jc w:val="both"/>
      </w:pPr>
    </w:p>
    <w:p w:rsidRPr="009D0243" w:rsidR="0092460E" w:rsidP="00714911" w:rsidRDefault="0092460E">
      <w:pPr>
        <w:jc w:val="both"/>
        <w:rPr>
          <w:b/>
        </w:rPr>
      </w:pPr>
      <w:r w:rsidRPr="009D0243">
        <w:rPr>
          <w:b/>
        </w:rPr>
        <w:t>IV</w:t>
      </w:r>
    </w:p>
    <w:p w:rsidRPr="0092460E" w:rsidR="00714911" w:rsidP="00714911" w:rsidRDefault="00714911">
      <w:pPr>
        <w:jc w:val="both"/>
      </w:pPr>
      <w:r w:rsidRPr="0092460E">
        <w:t>Radnje koje će se poduzeti u narednom razdoblju</w:t>
      </w:r>
    </w:p>
    <w:p w:rsidRPr="0092460E" w:rsidR="0092460E" w:rsidP="00714911" w:rsidRDefault="0092460E">
      <w:pPr>
        <w:jc w:val="both"/>
      </w:pPr>
      <w:r w:rsidRPr="0092460E">
        <w:t>-sazvati skupštinu vjerovnika</w:t>
      </w:r>
    </w:p>
    <w:p w:rsidR="00241164" w:rsidP="00714911" w:rsidRDefault="0092460E">
      <w:pPr>
        <w:jc w:val="both"/>
      </w:pPr>
      <w:r w:rsidRPr="0092460E">
        <w:t>-Izvršiti diobu sredstava vjerovnicima I višeg isplatnog reda u naknadnoj diobi</w:t>
      </w:r>
      <w:r w:rsidR="00241164">
        <w:t xml:space="preserve"> prema</w:t>
      </w:r>
    </w:p>
    <w:p w:rsidRPr="0092460E" w:rsidR="0092460E" w:rsidP="00714911" w:rsidRDefault="00241164">
      <w:pPr>
        <w:jc w:val="both"/>
      </w:pPr>
      <w:r>
        <w:t xml:space="preserve"> dostavljenom diobnom popisu</w:t>
      </w:r>
    </w:p>
    <w:p w:rsidR="00104D5F" w:rsidP="00714911" w:rsidRDefault="0092460E">
      <w:pPr>
        <w:jc w:val="both"/>
      </w:pPr>
      <w:r w:rsidRPr="0092460E">
        <w:t>-zaključiti stečajni postupak i brisati stečajnu masu iz sudskog registra</w:t>
      </w:r>
    </w:p>
    <w:p w:rsidRPr="0092460E" w:rsidR="0092460E" w:rsidP="00714911" w:rsidRDefault="00104D5F">
      <w:pPr>
        <w:jc w:val="both"/>
      </w:pPr>
      <w:r>
        <w:t xml:space="preserve">-izvršiti isplatu nagrade stečajnom upravitelju po odluci stečajnog suca sukladno Uredbi </w:t>
      </w:r>
      <w:r w:rsidRPr="0092460E" w:rsidR="0092460E">
        <w:t xml:space="preserve">  </w:t>
      </w:r>
    </w:p>
    <w:p w:rsidR="0092460E" w:rsidP="00714911" w:rsidRDefault="005B4A47">
      <w:pPr>
        <w:jc w:val="both"/>
      </w:pPr>
      <w:r>
        <w:t>Kako stečajni dužnik nema više nikakve imovine za unovčiti a ne vodi ni jedan sudski postupak potrebno je zaključiti ovaj nastavljeni stečajni postupak.</w:t>
      </w:r>
    </w:p>
    <w:p w:rsidR="005B4A47" w:rsidP="00714911" w:rsidRDefault="005B4A47">
      <w:pPr>
        <w:jc w:val="both"/>
      </w:pPr>
    </w:p>
    <w:p w:rsidRPr="00FB2614" w:rsidR="00714911" w:rsidP="00714911" w:rsidRDefault="00714911">
      <w:pPr>
        <w:jc w:val="both"/>
        <w:rPr>
          <w:b/>
        </w:rPr>
      </w:pPr>
      <w:r>
        <w:rPr>
          <w:b/>
        </w:rPr>
        <w:t>Zbog iznesenog predlaže se  da se donesu</w:t>
      </w:r>
      <w:r w:rsidRPr="00FB2614">
        <w:rPr>
          <w:b/>
        </w:rPr>
        <w:t xml:space="preserve"> slijedeće odluke:</w:t>
      </w:r>
    </w:p>
    <w:p w:rsidRPr="00FB2614" w:rsidR="00714911" w:rsidP="00714911" w:rsidRDefault="00714911">
      <w:pPr>
        <w:jc w:val="both"/>
        <w:rPr>
          <w:b/>
        </w:rPr>
      </w:pPr>
    </w:p>
    <w:p w:rsidR="00714911" w:rsidP="00714911" w:rsidRDefault="00714911">
      <w:pPr>
        <w:jc w:val="both"/>
        <w:rPr>
          <w:b/>
        </w:rPr>
      </w:pPr>
      <w:r w:rsidRPr="00FB2614">
        <w:rPr>
          <w:b/>
        </w:rPr>
        <w:t>-prima se na znanje i</w:t>
      </w:r>
      <w:r>
        <w:rPr>
          <w:b/>
        </w:rPr>
        <w:t xml:space="preserve">zvješće stečajne upraviteljice i odobravaju sve poduzete radnje u </w:t>
      </w:r>
    </w:p>
    <w:p w:rsidR="00714911" w:rsidP="00714911" w:rsidRDefault="00714911">
      <w:pPr>
        <w:jc w:val="both"/>
        <w:rPr>
          <w:b/>
        </w:rPr>
      </w:pPr>
      <w:r>
        <w:rPr>
          <w:b/>
        </w:rPr>
        <w:t xml:space="preserve"> nastavljenom stečajnom postupku</w:t>
      </w:r>
      <w:r w:rsidR="00EB2DF4">
        <w:rPr>
          <w:b/>
        </w:rPr>
        <w:t xml:space="preserve"> u </w:t>
      </w:r>
      <w:proofErr w:type="spellStart"/>
      <w:r w:rsidR="00EB2DF4">
        <w:rPr>
          <w:b/>
        </w:rPr>
        <w:t>narečenom</w:t>
      </w:r>
      <w:proofErr w:type="spellEnd"/>
      <w:r w:rsidR="00EB2DF4">
        <w:rPr>
          <w:b/>
        </w:rPr>
        <w:t xml:space="preserve"> razdoblju</w:t>
      </w:r>
      <w:r>
        <w:rPr>
          <w:b/>
        </w:rPr>
        <w:t xml:space="preserve">, </w:t>
      </w:r>
    </w:p>
    <w:p w:rsidRPr="006012D5" w:rsidR="00A11EA7" w:rsidP="00EC1185" w:rsidRDefault="00714911">
      <w:pPr>
        <w:jc w:val="both"/>
        <w:rPr>
          <w:b/>
        </w:rPr>
      </w:pPr>
      <w:r w:rsidRPr="006012D5">
        <w:rPr>
          <w:b/>
        </w:rPr>
        <w:t>-</w:t>
      </w:r>
      <w:r w:rsidRPr="006012D5" w:rsidR="00A11EA7">
        <w:rPr>
          <w:b/>
        </w:rPr>
        <w:t xml:space="preserve">prima </w:t>
      </w:r>
      <w:r w:rsidR="006012D5">
        <w:rPr>
          <w:b/>
        </w:rPr>
        <w:t>se na znanje</w:t>
      </w:r>
      <w:r w:rsidR="00DD6575">
        <w:rPr>
          <w:b/>
        </w:rPr>
        <w:t xml:space="preserve"> </w:t>
      </w:r>
      <w:r w:rsidR="0092460E">
        <w:rPr>
          <w:b/>
        </w:rPr>
        <w:t xml:space="preserve"> </w:t>
      </w:r>
      <w:r w:rsidR="006012D5">
        <w:rPr>
          <w:b/>
        </w:rPr>
        <w:t xml:space="preserve"> </w:t>
      </w:r>
      <w:r w:rsidR="0092460E">
        <w:rPr>
          <w:b/>
        </w:rPr>
        <w:t xml:space="preserve"> zaključenje kupoprodajnog ugovora s jedinim</w:t>
      </w:r>
      <w:r w:rsidRPr="006012D5" w:rsidR="00A11EA7">
        <w:rPr>
          <w:b/>
        </w:rPr>
        <w:t xml:space="preserve"> ponuđač</w:t>
      </w:r>
      <w:r w:rsidR="0092460E">
        <w:rPr>
          <w:b/>
        </w:rPr>
        <w:t>em</w:t>
      </w:r>
      <w:r w:rsidR="00104D5F">
        <w:rPr>
          <w:b/>
        </w:rPr>
        <w:t>,</w:t>
      </w:r>
      <w:r w:rsidRPr="006012D5" w:rsidR="00A11EA7">
        <w:rPr>
          <w:b/>
        </w:rPr>
        <w:t xml:space="preserve"> </w:t>
      </w:r>
    </w:p>
    <w:p w:rsidR="00104D5F" w:rsidP="00A11EA7" w:rsidRDefault="00A11EA7">
      <w:pPr>
        <w:jc w:val="both"/>
        <w:rPr>
          <w:b/>
        </w:rPr>
      </w:pPr>
      <w:r w:rsidRPr="006012D5">
        <w:rPr>
          <w:b/>
        </w:rPr>
        <w:t xml:space="preserve">-prima se na znanje </w:t>
      </w:r>
      <w:r w:rsidRPr="006012D5" w:rsidR="00104D5F">
        <w:rPr>
          <w:b/>
        </w:rPr>
        <w:t>i</w:t>
      </w:r>
      <w:r w:rsidR="00104D5F">
        <w:rPr>
          <w:b/>
        </w:rPr>
        <w:t xml:space="preserve">zdavanje </w:t>
      </w:r>
      <w:proofErr w:type="spellStart"/>
      <w:r w:rsidR="00104D5F">
        <w:rPr>
          <w:b/>
        </w:rPr>
        <w:t>clausule</w:t>
      </w:r>
      <w:proofErr w:type="spellEnd"/>
      <w:r w:rsidR="00104D5F">
        <w:rPr>
          <w:b/>
        </w:rPr>
        <w:t xml:space="preserve"> </w:t>
      </w:r>
      <w:proofErr w:type="spellStart"/>
      <w:r w:rsidR="00104D5F">
        <w:rPr>
          <w:b/>
        </w:rPr>
        <w:t>intabulandi</w:t>
      </w:r>
      <w:proofErr w:type="spellEnd"/>
      <w:r w:rsidR="00104D5F">
        <w:rPr>
          <w:b/>
        </w:rPr>
        <w:t xml:space="preserve"> po izvršenom plaćanju,te</w:t>
      </w:r>
      <w:r w:rsidR="0092460E">
        <w:rPr>
          <w:b/>
        </w:rPr>
        <w:t xml:space="preserve"> </w:t>
      </w:r>
      <w:r w:rsidR="00104D5F">
        <w:rPr>
          <w:b/>
        </w:rPr>
        <w:t>predaja</w:t>
      </w:r>
    </w:p>
    <w:p w:rsidR="00104D5F" w:rsidP="00A11EA7" w:rsidRDefault="00A11EA7">
      <w:pPr>
        <w:jc w:val="both"/>
        <w:rPr>
          <w:b/>
        </w:rPr>
      </w:pPr>
      <w:r w:rsidRPr="006012D5">
        <w:rPr>
          <w:b/>
        </w:rPr>
        <w:t xml:space="preserve"> nekretnine</w:t>
      </w:r>
      <w:r w:rsidR="0092460E">
        <w:rPr>
          <w:b/>
        </w:rPr>
        <w:t xml:space="preserve">  kupcu uz </w:t>
      </w:r>
      <w:r w:rsidR="006012D5">
        <w:rPr>
          <w:b/>
        </w:rPr>
        <w:t xml:space="preserve"> </w:t>
      </w:r>
      <w:r w:rsidR="0092460E">
        <w:rPr>
          <w:b/>
        </w:rPr>
        <w:t>sastavljeni zapisnik o  predaji</w:t>
      </w:r>
      <w:r w:rsidR="00104D5F">
        <w:rPr>
          <w:b/>
        </w:rPr>
        <w:t>,</w:t>
      </w:r>
    </w:p>
    <w:p w:rsidR="00241164" w:rsidP="00A11EA7" w:rsidRDefault="00241164">
      <w:pPr>
        <w:jc w:val="both"/>
        <w:rPr>
          <w:b/>
        </w:rPr>
      </w:pPr>
      <w:r>
        <w:rPr>
          <w:b/>
        </w:rPr>
        <w:t>-prima se na znanje namirenje troškova stečajnog postupka</w:t>
      </w:r>
      <w:r w:rsidR="00104D5F">
        <w:rPr>
          <w:b/>
        </w:rPr>
        <w:t>,</w:t>
      </w:r>
    </w:p>
    <w:p w:rsidR="005B4A47" w:rsidP="00A11EA7" w:rsidRDefault="00241164">
      <w:pPr>
        <w:jc w:val="both"/>
        <w:rPr>
          <w:b/>
        </w:rPr>
      </w:pPr>
      <w:r>
        <w:rPr>
          <w:b/>
        </w:rPr>
        <w:t>-prima se na znanje</w:t>
      </w:r>
      <w:r w:rsidR="005B4A47">
        <w:rPr>
          <w:b/>
        </w:rPr>
        <w:t xml:space="preserve"> druga </w:t>
      </w:r>
      <w:r>
        <w:rPr>
          <w:b/>
        </w:rPr>
        <w:t xml:space="preserve"> </w:t>
      </w:r>
      <w:r w:rsidR="0092460E">
        <w:rPr>
          <w:b/>
        </w:rPr>
        <w:t xml:space="preserve">naknadna dioba prema diobnom popisu za vjerovnike prvog </w:t>
      </w:r>
      <w:r w:rsidR="005B4A47">
        <w:rPr>
          <w:b/>
        </w:rPr>
        <w:t xml:space="preserve"> </w:t>
      </w:r>
    </w:p>
    <w:p w:rsidR="00714911" w:rsidP="009D0243" w:rsidRDefault="005B4A47">
      <w:pPr>
        <w:jc w:val="both"/>
        <w:rPr>
          <w:b/>
        </w:rPr>
      </w:pPr>
      <w:r>
        <w:rPr>
          <w:b/>
        </w:rPr>
        <w:t xml:space="preserve"> </w:t>
      </w:r>
      <w:r w:rsidR="0092460E">
        <w:rPr>
          <w:b/>
        </w:rPr>
        <w:t xml:space="preserve">višeg </w:t>
      </w:r>
      <w:r>
        <w:rPr>
          <w:b/>
        </w:rPr>
        <w:t>i</w:t>
      </w:r>
      <w:r w:rsidR="0092460E">
        <w:rPr>
          <w:b/>
        </w:rPr>
        <w:t>splatnog</w:t>
      </w:r>
      <w:r w:rsidR="00241164">
        <w:rPr>
          <w:b/>
        </w:rPr>
        <w:t xml:space="preserve"> </w:t>
      </w:r>
      <w:r w:rsidR="0092460E">
        <w:rPr>
          <w:b/>
        </w:rPr>
        <w:t>reda</w:t>
      </w:r>
      <w:r w:rsidR="00104D5F">
        <w:rPr>
          <w:b/>
        </w:rPr>
        <w:t>.</w:t>
      </w:r>
    </w:p>
    <w:p w:rsidRPr="006012D5" w:rsidR="00241164" w:rsidP="009D0243" w:rsidRDefault="00241164">
      <w:pPr>
        <w:jc w:val="both"/>
        <w:rPr>
          <w:b/>
        </w:rPr>
      </w:pPr>
    </w:p>
    <w:p w:rsidR="005B4A47" w:rsidP="00714911" w:rsidRDefault="005B4A47">
      <w:pPr>
        <w:jc w:val="right"/>
      </w:pPr>
    </w:p>
    <w:p w:rsidR="00714911" w:rsidP="00714911" w:rsidRDefault="00714911">
      <w:pPr>
        <w:jc w:val="right"/>
      </w:pPr>
      <w:r>
        <w:t>Stečajna masa VESNA d.d. u stečaju</w:t>
      </w:r>
    </w:p>
    <w:p w:rsidR="00714911" w:rsidP="00714911" w:rsidRDefault="00714911">
      <w:pPr>
        <w:jc w:val="right"/>
      </w:pPr>
      <w:r>
        <w:t xml:space="preserve">Stečajna upraviteljica </w:t>
      </w:r>
    </w:p>
    <w:p w:rsidRPr="009D0243" w:rsidR="0013344E" w:rsidP="009D0243" w:rsidRDefault="00714911">
      <w:pPr>
        <w:jc w:val="right"/>
      </w:pPr>
      <w:r>
        <w:t>Odvjetnica Biserka Jakić</w:t>
      </w:r>
    </w:p>
    <w:sectPr w:rsidRPr="009D0243" w:rsidR="0013344E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7B48C2"/>
    <w:multiLevelType w:val="hybridMultilevel"/>
    <w:tmpl w:val="6FFEFB20"/>
    <w:lvl w:ilvl="0" w:tplc="6F0A66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58AD28C3"/>
    <w:multiLevelType w:val="hybridMultilevel"/>
    <w:tmpl w:val="73C25C48"/>
    <w:lvl w:ilvl="0" w:tplc="17B4C5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59E61C44"/>
    <w:multiLevelType w:val="hybridMultilevel"/>
    <w:tmpl w:val="8A44C604"/>
    <w:lvl w:ilvl="0" w:tplc="B0BEDE8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0B14E2"/>
    <w:multiLevelType w:val="hybridMultilevel"/>
    <w:tmpl w:val="9C446B7A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AE79E1"/>
    <w:multiLevelType w:val="hybridMultilevel"/>
    <w:tmpl w:val="CAF834CE"/>
    <w:lvl w:ilvl="0" w:tplc="25EEA0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CB32267"/>
    <w:multiLevelType w:val="hybridMultilevel"/>
    <w:tmpl w:val="D66C9B8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903"/>
    <w:rsid w:val="00013DD8"/>
    <w:rsid w:val="000413D3"/>
    <w:rsid w:val="00042256"/>
    <w:rsid w:val="00042FEF"/>
    <w:rsid w:val="000579A9"/>
    <w:rsid w:val="00061850"/>
    <w:rsid w:val="0006688F"/>
    <w:rsid w:val="00070EB1"/>
    <w:rsid w:val="00097968"/>
    <w:rsid w:val="000B3833"/>
    <w:rsid w:val="001014D7"/>
    <w:rsid w:val="00104D5F"/>
    <w:rsid w:val="0013344E"/>
    <w:rsid w:val="001467BF"/>
    <w:rsid w:val="00146A2E"/>
    <w:rsid w:val="00171AB5"/>
    <w:rsid w:val="00182DAC"/>
    <w:rsid w:val="00190984"/>
    <w:rsid w:val="00192B35"/>
    <w:rsid w:val="001B0903"/>
    <w:rsid w:val="001B1726"/>
    <w:rsid w:val="002110BA"/>
    <w:rsid w:val="002219F0"/>
    <w:rsid w:val="00241164"/>
    <w:rsid w:val="002A4B99"/>
    <w:rsid w:val="003030D3"/>
    <w:rsid w:val="003030E5"/>
    <w:rsid w:val="00314482"/>
    <w:rsid w:val="003278F7"/>
    <w:rsid w:val="00352FB8"/>
    <w:rsid w:val="0035558F"/>
    <w:rsid w:val="003A3310"/>
    <w:rsid w:val="003C54FC"/>
    <w:rsid w:val="003C6B42"/>
    <w:rsid w:val="003E1BCE"/>
    <w:rsid w:val="003F19A6"/>
    <w:rsid w:val="00401D17"/>
    <w:rsid w:val="00427C48"/>
    <w:rsid w:val="00445497"/>
    <w:rsid w:val="004518D6"/>
    <w:rsid w:val="00466D36"/>
    <w:rsid w:val="004A0A2E"/>
    <w:rsid w:val="004D61B3"/>
    <w:rsid w:val="004F16F2"/>
    <w:rsid w:val="0051702E"/>
    <w:rsid w:val="00536E74"/>
    <w:rsid w:val="0054450F"/>
    <w:rsid w:val="005448A8"/>
    <w:rsid w:val="00557E69"/>
    <w:rsid w:val="00571CD3"/>
    <w:rsid w:val="00590980"/>
    <w:rsid w:val="00597471"/>
    <w:rsid w:val="005A28CD"/>
    <w:rsid w:val="005B3F21"/>
    <w:rsid w:val="005B4A47"/>
    <w:rsid w:val="006012D5"/>
    <w:rsid w:val="006023A7"/>
    <w:rsid w:val="006123E4"/>
    <w:rsid w:val="0062176E"/>
    <w:rsid w:val="00626370"/>
    <w:rsid w:val="00632863"/>
    <w:rsid w:val="00663E17"/>
    <w:rsid w:val="00666935"/>
    <w:rsid w:val="00671320"/>
    <w:rsid w:val="00694DBA"/>
    <w:rsid w:val="006B0A68"/>
    <w:rsid w:val="006F4663"/>
    <w:rsid w:val="00714911"/>
    <w:rsid w:val="00735A04"/>
    <w:rsid w:val="00751B56"/>
    <w:rsid w:val="00795ADF"/>
    <w:rsid w:val="007A5B36"/>
    <w:rsid w:val="007B0F79"/>
    <w:rsid w:val="007B6057"/>
    <w:rsid w:val="007E1176"/>
    <w:rsid w:val="007F626E"/>
    <w:rsid w:val="008105B1"/>
    <w:rsid w:val="008807DA"/>
    <w:rsid w:val="0089650A"/>
    <w:rsid w:val="008B4C50"/>
    <w:rsid w:val="008B5274"/>
    <w:rsid w:val="00902A1E"/>
    <w:rsid w:val="0090329A"/>
    <w:rsid w:val="00921A8C"/>
    <w:rsid w:val="0092460E"/>
    <w:rsid w:val="00946D2B"/>
    <w:rsid w:val="00975D99"/>
    <w:rsid w:val="009B0CC0"/>
    <w:rsid w:val="009B3608"/>
    <w:rsid w:val="009B41CB"/>
    <w:rsid w:val="009C3F2F"/>
    <w:rsid w:val="009D0243"/>
    <w:rsid w:val="00A10599"/>
    <w:rsid w:val="00A10B68"/>
    <w:rsid w:val="00A11EA7"/>
    <w:rsid w:val="00A50735"/>
    <w:rsid w:val="00A67561"/>
    <w:rsid w:val="00A827A0"/>
    <w:rsid w:val="00A85BDF"/>
    <w:rsid w:val="00AE218A"/>
    <w:rsid w:val="00AF7FE3"/>
    <w:rsid w:val="00B10AA4"/>
    <w:rsid w:val="00B3589D"/>
    <w:rsid w:val="00B9194E"/>
    <w:rsid w:val="00BD7F9D"/>
    <w:rsid w:val="00BF049F"/>
    <w:rsid w:val="00BF7F07"/>
    <w:rsid w:val="00C028A9"/>
    <w:rsid w:val="00C073CB"/>
    <w:rsid w:val="00C76079"/>
    <w:rsid w:val="00C950FC"/>
    <w:rsid w:val="00CB3F7B"/>
    <w:rsid w:val="00CF7A49"/>
    <w:rsid w:val="00D009B5"/>
    <w:rsid w:val="00D3434A"/>
    <w:rsid w:val="00D52C27"/>
    <w:rsid w:val="00D636E9"/>
    <w:rsid w:val="00DA6A0E"/>
    <w:rsid w:val="00DD6575"/>
    <w:rsid w:val="00DE2DDE"/>
    <w:rsid w:val="00E352B9"/>
    <w:rsid w:val="00E72B53"/>
    <w:rsid w:val="00EB2DF4"/>
    <w:rsid w:val="00EC1185"/>
    <w:rsid w:val="00EF5C0A"/>
    <w:rsid w:val="00F47E54"/>
    <w:rsid w:val="00F53CE1"/>
    <w:rsid w:val="00F546BD"/>
    <w:rsid w:val="00F72C97"/>
    <w:rsid w:val="00F81DE9"/>
    <w:rsid w:val="00FA0262"/>
    <w:rsid w:val="00FA3198"/>
    <w:rsid w:val="00FA6B9A"/>
    <w:rsid w:val="00FB074C"/>
    <w:rsid w:val="00FB2614"/>
    <w:rsid w:val="00FB32CA"/>
    <w:rsid w:val="00FF31D1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1B0903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53C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3CE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3CE1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3CE1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3CE1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53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C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CE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CE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CE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Odvjetnički ured Biserka Jakić</properties:Company>
  <properties:Pages>4</properties:Pages>
  <properties:Words>1385</properties:Words>
  <properties:Characters>7718</properties:Characters>
  <properties:Lines>178</properties:Lines>
  <properties:Paragraphs>73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Stečajna masa MONTER-ELEKTRO  d</vt:lpstr>
    </vt:vector>
  </properties:TitlesOfParts>
  <properties:LinksUpToDate>false</properties:LinksUpToDate>
  <properties:CharactersWithSpaces>9247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2019-08-26T08:25:00Z</dcterms:created>
  <dc:creator>Biserka Jakić</dc:creator>
  <cp:lastModifiedBy>Slavica Grbić</cp:lastModifiedBy>
  <cp:lastPrinted>2019-07-31T07:40:00Z</cp:lastPrinted>
  <dcterms:modified xmlns:xsi="http://www.w3.org/2001/XMLSchema-instance" xsi:type="dcterms:W3CDTF">2019-08-26T08:25:00Z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St-728/2012-46 / Podnesak - Izvješće stečajnog upravitelja (Izvješće  za st. masu novi zakon od 07.05.19.-13.08.19.g_ (2).docx)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