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5792" w14:paraId="e8a5792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441D79" w:rsidP="00441D79" w:rsidR="00441D79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1D79" w:rsidP="00441D79" w:rsidR="00441D79" w:rsidRPr="0051311D">
      <w:r w:rsidRPr="0051311D">
        <w:t xml:space="preserve">    REPUBLIKA HRVATSKA  </w:t>
      </w:r>
    </w:p>
    <w:p w:rsidRDefault="00441D79" w:rsidP="00441D79" w:rsidR="00441D79" w:rsidRPr="0051311D">
      <w:r w:rsidRPr="0051311D">
        <w:t>TRGOVAČKI SUD U ZAGREBU</w:t>
      </w:r>
    </w:p>
    <w:p w:rsidRDefault="00441D79" w:rsidP="00441D79" w:rsidR="00441D79" w:rsidRPr="0051311D">
      <w:r w:rsidRPr="0051311D">
        <w:t xml:space="preserve">          Zagreb, </w:t>
      </w:r>
      <w:proofErr w:type="spellStart"/>
      <w:r w:rsidRPr="0051311D">
        <w:t>Amruševa</w:t>
      </w:r>
      <w:proofErr w:type="spellEnd"/>
      <w:r w:rsidRPr="0051311D">
        <w:t xml:space="preserve"> 2</w:t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  <w:t>72. St-</w:t>
      </w:r>
      <w:r>
        <w:t>132/2014</w:t>
      </w:r>
      <w:r w:rsidR="009753EF">
        <w:t>-76</w:t>
      </w:r>
    </w:p>
    <w:p w:rsidRDefault="00441D79" w:rsidP="00441D79" w:rsidR="00441D79">
      <w:pPr>
        <w:ind w:left="3540"/>
        <w:rPr>
          <w:b/>
        </w:rPr>
      </w:pPr>
    </w:p>
    <w:p w:rsidRDefault="00441D79" w:rsidP="00441D79" w:rsidR="00441D79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441D79" w:rsidP="00441D79" w:rsidR="00441D79" w:rsidRPr="0051311D">
      <w:pPr>
        <w:ind w:left="3540"/>
        <w:rPr>
          <w:b/>
        </w:rPr>
      </w:pPr>
      <w:r w:rsidRPr="00D344D2">
        <w:t xml:space="preserve">Z A K LJ U Č A K </w:t>
      </w:r>
    </w:p>
    <w:p w:rsidRDefault="00441D79" w:rsidP="00441D79" w:rsidR="00441D79" w:rsidRPr="002F67E5">
      <w:pPr>
        <w:jc w:val="center"/>
      </w:pPr>
    </w:p>
    <w:p w:rsidRDefault="00441D79" w:rsidP="00441D79" w:rsidR="00441D79" w:rsidRPr="004F61DF">
      <w:pPr>
        <w:jc w:val="both"/>
      </w:pPr>
      <w:r w:rsidRPr="004F61DF">
        <w:rPr>
          <w:lang w:val="pt-BR"/>
        </w:rPr>
        <w:t xml:space="preserve">Trgovački sud u Zagrebu, po sucu Nikoli Ribariću, kao stečajnom sucu, u stečajnom postupku nad stečajnim dužnikom </w:t>
      </w:r>
      <w:r w:rsidRPr="004F61DF">
        <w:t>BONUS COM, d.o.o.</w:t>
      </w:r>
      <w:r>
        <w:t xml:space="preserve"> -</w:t>
      </w:r>
      <w:r w:rsidRPr="004F61DF">
        <w:t xml:space="preserve"> u stečaju, Zagreb (Grad Zagreb), Republike Austrije 15, OIB: 47452057294, MBS: 080257099</w:t>
      </w:r>
      <w:r w:rsidRPr="004F61DF">
        <w:rPr>
          <w:lang w:val="pt-BR"/>
        </w:rPr>
        <w:t xml:space="preserve">,  </w:t>
      </w:r>
      <w:r>
        <w:t>dana 2</w:t>
      </w:r>
      <w:r w:rsidR="003B5867">
        <w:t>8</w:t>
      </w:r>
      <w:r w:rsidRPr="004F61DF">
        <w:t>.</w:t>
      </w:r>
      <w:r w:rsidR="003B5867">
        <w:t xml:space="preserve"> rujna</w:t>
      </w:r>
      <w:r w:rsidRPr="004F61DF">
        <w:t xml:space="preserve"> 201</w:t>
      </w:r>
      <w:r>
        <w:t>8</w:t>
      </w:r>
      <w:r w:rsidRPr="004F61DF">
        <w:t xml:space="preserve">. godine,  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441D79" w:rsidP="00D05CE0" w:rsidR="0030020E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A02B7">
        <w:t>ispraviti</w:t>
      </w:r>
      <w:r w:rsidR="0030020E">
        <w:t>,</w:t>
      </w:r>
      <w:r w:rsidR="003A02B7">
        <w:t xml:space="preserve"> dopunit</w:t>
      </w:r>
      <w:r w:rsidR="0030020E">
        <w:t>i odnosno</w:t>
      </w:r>
      <w:r w:rsidR="003A02B7">
        <w:t xml:space="preserve"> oblikovati podnesak od 20. rujna 2018. godine, u skladu s odredbama Stečajnog zakona</w:t>
      </w:r>
      <w:r w:rsidR="00E44298">
        <w:t xml:space="preserve">, temeljeno na </w:t>
      </w:r>
      <w:r w:rsidR="003A02B7">
        <w:t xml:space="preserve">stanju spisa, te </w:t>
      </w:r>
      <w:r w:rsidR="0030020E">
        <w:t>u tom smjeru</w:t>
      </w:r>
      <w:r w:rsidR="000357F4">
        <w:t>, eventualno, sudu predložiti odgovarajuće postupanje</w:t>
      </w:r>
    </w:p>
    <w:p w:rsidRDefault="0030020E" w:rsidP="00D05CE0" w:rsidR="0030020E">
      <w:pPr>
        <w:ind w:firstLine="708"/>
        <w:jc w:val="both"/>
      </w:pPr>
    </w:p>
    <w:p w:rsidRDefault="0030020E" w:rsidP="00D05CE0" w:rsidR="0030020E">
      <w:pPr>
        <w:ind w:firstLine="708"/>
        <w:jc w:val="both"/>
      </w:pPr>
    </w:p>
    <w:p w:rsidRDefault="000357F4" w:rsidP="00D05CE0" w:rsidR="000357F4">
      <w:pPr>
        <w:ind w:firstLine="708"/>
        <w:jc w:val="both"/>
      </w:pPr>
      <w:r>
        <w:tab/>
      </w:r>
      <w:r>
        <w:tab/>
      </w:r>
      <w:r>
        <w:tab/>
      </w:r>
      <w:r>
        <w:tab/>
        <w:t>Obrazloženje</w:t>
      </w:r>
    </w:p>
    <w:p w:rsidRDefault="000357F4" w:rsidP="00D05CE0" w:rsidR="000357F4">
      <w:pPr>
        <w:ind w:firstLine="708"/>
        <w:jc w:val="both"/>
      </w:pPr>
    </w:p>
    <w:p w:rsidRDefault="000357F4" w:rsidP="00D05CE0" w:rsidR="000357F4">
      <w:pPr>
        <w:ind w:firstLine="708"/>
        <w:jc w:val="both"/>
      </w:pPr>
      <w:r>
        <w:t>U podnesku od 20.9.2018. godine stečajni upravitelj je dostavio sudu Završni račun s prijedlogom diobe.</w:t>
      </w:r>
    </w:p>
    <w:p w:rsidRDefault="003B5867" w:rsidP="00D05CE0" w:rsidR="000357F4">
      <w:pPr>
        <w:ind w:firstLine="708"/>
        <w:jc w:val="both"/>
      </w:pPr>
      <w:r>
        <w:t>Nastavno stečajna upraviteljica predlaže sudu obustavu i zaključenje stečajnog postupka u skladu s odredbom članka 203. Stečajnog zakona zbog nedostatnosti stečajne mase za pokriće troškova stečajnog postupka.</w:t>
      </w:r>
    </w:p>
    <w:p w:rsidRDefault="003B5867" w:rsidP="003B5867" w:rsidR="003B5867">
      <w:pPr>
        <w:ind w:firstLine="708"/>
        <w:jc w:val="both"/>
      </w:pPr>
      <w:r>
        <w:t>Nastavno stečajna upraviteljica navodi kako postoji iznos od 12.264,89 kuna koji iznos nije raspoređen, te se nalazi na računima stečajnog dužnika.</w:t>
      </w:r>
    </w:p>
    <w:p w:rsidRDefault="003B5867" w:rsidP="003B5867" w:rsidR="003B5867">
      <w:pPr>
        <w:ind w:firstLine="708"/>
        <w:jc w:val="both"/>
      </w:pPr>
      <w:r>
        <w:t>Temeljem stanja spisa, imajući u vidu podnesak stečajne upraviteljice od 20.9.2018., odlučeno je kao u izreci.</w:t>
      </w:r>
    </w:p>
    <w:p w:rsidRDefault="000357F4" w:rsidP="00D05CE0" w:rsidR="000357F4">
      <w:pPr>
        <w:ind w:firstLine="708"/>
        <w:jc w:val="both"/>
      </w:pPr>
    </w:p>
    <w:p w:rsidRDefault="00B07B04" w:rsidP="003812A3" w:rsidR="003812A3">
      <w:pPr>
        <w:jc w:val="center"/>
      </w:pPr>
      <w:r>
        <w:t xml:space="preserve">U Zagrebu </w:t>
      </w:r>
      <w:r w:rsidR="00441D79">
        <w:t>2</w:t>
      </w:r>
      <w:r w:rsidR="003B5867">
        <w:t>8</w:t>
      </w:r>
      <w:r w:rsidR="003812A3">
        <w:t>.</w:t>
      </w:r>
      <w:r w:rsidR="003B5867">
        <w:t xml:space="preserve"> rujna</w:t>
      </w:r>
      <w:r w:rsidR="003812A3">
        <w:t xml:space="preserve"> 201</w:t>
      </w:r>
      <w:r>
        <w:t>8</w:t>
      </w:r>
      <w:r w:rsidR="003812A3">
        <w:t>.</w:t>
      </w:r>
    </w:p>
    <w:p w:rsidRDefault="006D44F4" w:rsidP="00A328E2" w:rsidR="00A328E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A328E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28E2" w:rsidP="008806F5" w:rsidR="006D44F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B5867" w:rsidR="004719E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</w:t>
      </w:r>
      <w:r w:rsidR="00441D79">
        <w:t>.</w:t>
      </w:r>
      <w:r>
        <w:t xml:space="preserve"> </w:t>
      </w:r>
      <w:proofErr w:type="spellStart"/>
      <w:r>
        <w:t>toč</w:t>
      </w:r>
      <w:proofErr w:type="spellEnd"/>
      <w:r>
        <w:t>. 9 SZ-a)</w:t>
      </w:r>
      <w:r w:rsidR="004719E0">
        <w:tab/>
        <w:t xml:space="preserve"> </w:t>
      </w:r>
    </w:p>
    <w:p w:rsidRDefault="00A328E2" w:rsidP="003812A3" w:rsidR="00A328E2"/>
    <w:p w:rsidRDefault="00523F73" w:rsidR="00523F73"/>
    <w:p w:rsidRDefault="00E96C37" w:rsidR="00E96C37"/>
    <w:sectPr w:rsidR="00E96C3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357F4"/>
    <w:rsid w:val="0008032C"/>
    <w:rsid w:val="00175B71"/>
    <w:rsid w:val="001779CD"/>
    <w:rsid w:val="0030020E"/>
    <w:rsid w:val="00305D22"/>
    <w:rsid w:val="003812A3"/>
    <w:rsid w:val="003A02B7"/>
    <w:rsid w:val="003B5867"/>
    <w:rsid w:val="00441D79"/>
    <w:rsid w:val="00470CCD"/>
    <w:rsid w:val="004719E0"/>
    <w:rsid w:val="0048510F"/>
    <w:rsid w:val="00523F73"/>
    <w:rsid w:val="005E65BE"/>
    <w:rsid w:val="006B6778"/>
    <w:rsid w:val="006D44F4"/>
    <w:rsid w:val="007412DE"/>
    <w:rsid w:val="00866CC1"/>
    <w:rsid w:val="008806F5"/>
    <w:rsid w:val="009753EF"/>
    <w:rsid w:val="00A328E2"/>
    <w:rsid w:val="00A721FA"/>
    <w:rsid w:val="00A917BD"/>
    <w:rsid w:val="00A93ED3"/>
    <w:rsid w:val="00B07B04"/>
    <w:rsid w:val="00B719DF"/>
    <w:rsid w:val="00D05CE0"/>
    <w:rsid w:val="00E44298"/>
    <w:rsid w:val="00E9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6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C3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C37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C37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C37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6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C3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C37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C37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C37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2014.</izvorni_sadrzaj>
    <derivirana_varijabla naziv="DomainObject.Predmet.DatumOsnivanja_1">21.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St-132/2014</izvorni_sadrzaj>
    <derivirana_varijabla naziv="DomainObject.Predmet.OznakaBroj_1">St-132/2014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COM društvo s ograničenom  odgovornošću za trgovinu i usluge</izvorni_sadrzaj>
    <derivirana_varijabla naziv="DomainObject.Predmet.ProtustrankaFormated_1">  BONUS COM društvo s ograničenom  odgovornošću za trgovinu i usluge</derivirana_varijabla>
  </DomainObject.Predmet.ProtustrankaFormated>
  <DomainObject.Predmet.ProtustrankaFormatedOIB>
    <izvorni_sadrzaj>  BONUS COM društvo s ograničenom  odgovornošću za trgovinu i usluge, OIB 47452057294</izvorni_sadrzaj>
    <derivirana_varijabla naziv="DomainObject.Predmet.ProtustrankaFormatedOIB_1">  BONUS COM društvo s ograničenom  odgovornošću za trgovinu i usluge, OIB 47452057294</derivirana_varijabla>
  </DomainObject.Predmet.ProtustrankaFormatedOIB>
  <DomainObject.Predmet.ProtustrankaFormatedWithAdress>
    <izvorni_sadrzaj> BONUS COM društvo s ograničenom  odgovornošću za trgovinu i usluge, Republike Austrije 15, 10000 Zagreb</izvorni_sadrzaj>
    <derivirana_varijabla naziv="DomainObject.Predmet.ProtustrankaFormatedWithAdress_1"> BONUS COM društvo s ograničenom  odgovornošću za trgovinu i usluge, Republike Austrije 15, 10000 Zagreb</derivirana_varijabla>
  </DomainObject.Predmet.ProtustrankaFormatedWithAdress>
  <DomainObject.Predmet.ProtustrankaFormatedWithAdressOIB>
    <izvorni_sadrzaj> BONUS COM društvo s ograničenom  odgovornošću za trgovinu i usluge, OIB 47452057294, Republike Austrije 15, 10000 Zagreb</izvorni_sadrzaj>
    <derivirana_varijabla naziv="DomainObject.Predmet.ProtustrankaFormatedWithAdressOIB_1"> BONUS COM društvo s ograničenom  odgovornošću za trgovinu i usluge, OIB 47452057294, Republike Austrije 15, 10000 Zagreb</derivirana_varijabla>
  </DomainObject.Predmet.ProtustrankaFormatedWithAdressOIB>
  <DomainObject.Predmet.ProtustrankaWithAdress>
    <izvorni_sadrzaj>BONUS COM društvo s ograničenom  odgovornošću za trgovinu i usluge Republike Austrije 15, 10000 Zagreb</izvorni_sadrzaj>
    <derivirana_varijabla naziv="DomainObject.Predmet.ProtustrankaWithAdress_1">BONUS COM društvo s ograničenom  odgovornošću za trgovinu i usluge Republike Austrije 15, 10000 Zagreb</derivirana_varijabla>
  </DomainObject.Predmet.ProtustrankaWithAdress>
  <DomainObject.Predmet.ProtustrankaWithAdressOIB>
    <izvorni_sadrzaj>BONUS COM društvo s ograničenom  odgovornošću za trgovinu i usluge, OIB 47452057294, Republike Austrije 15, 10000 Zagreb</izvorni_sadrzaj>
    <derivirana_varijabla naziv="DomainObject.Predmet.ProtustrankaWithAdressOIB_1">BONUS COM društvo s ograničenom  odgovornošću za trgovinu i usluge, OIB 47452057294, Republike Austrije 15, 10000 Zagreb</derivirana_varijabla>
  </DomainObject.Predmet.ProtustrankaWithAdressOIB>
  <DomainObject.Predmet.ProtustrankaNazivFormated>
    <izvorni_sadrzaj>BONUS COM društvo s ograničenom  odgovornošću za trgovinu i usluge</izvorni_sadrzaj>
    <derivirana_varijabla naziv="DomainObject.Predmet.ProtustrankaNazivFormated_1">BONUS COM društvo s ograničenom  odgovornošću za trgovinu i usluge</derivirana_varijabla>
  </DomainObject.Predmet.ProtustrankaNazivFormated>
  <DomainObject.Predmet.ProtustrankaNazivFormatedOIB>
    <izvorni_sadrzaj>BONUS COM društvo s ograničenom  odgovornošću za trgovinu i usluge, OIB 47452057294</izvorni_sadrzaj>
    <derivirana_varijabla naziv="DomainObject.Predmet.ProtustrankaNazivFormatedOIB_1">BONUS COM društvo s ograničenom  odgovornošću za trgovinu i usluge, OIB 47452057294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 Služba upisa</izvorni_sadrzaj>
    <derivirana_varijabla naziv="DomainObject.Predmet.StrankaFormated_1">  FINA ZAGREB, Služba upisa</derivirana_varijabla>
  </DomainObject.Predmet.StrankaFormated>
  <DomainObject.Predmet.StrankaFormatedOIB>
    <izvorni_sadrzaj>  FINA ZAGREB, Služba upisa, OIB 85821130368</izvorni_sadrzaj>
    <derivirana_varijabla naziv="DomainObject.Predmet.StrankaFormatedOIB_1">  FINA ZAGREB, Služba upisa, OIB 85821130368</derivirana_varijabla>
  </DomainObject.Predmet.StrankaFormatedOIB>
  <DomainObject.Predmet.StrankaFormatedWithAdress>
    <izvorni_sadrzaj> FINA ZAGREB, Služba upisa, Šoštarićeva 2, 10000 Zagreb</izvorni_sadrzaj>
    <derivirana_varijabla naziv="DomainObject.Predmet.StrankaFormatedWithAdress_1"> FINA ZAGREB, Služba upisa, Šoštarićeva 2, 10000 Zagreb</derivirana_varijabla>
  </DomainObject.Predmet.StrankaFormatedWithAdress>
  <DomainObject.Predmet.StrankaFormatedWithAdressOIB>
    <izvorni_sadrzaj> FINA ZAGREB, Služba upisa, OIB 85821130368, Šoštarićeva 2, 10000 Zagreb</izvorni_sadrzaj>
    <derivirana_varijabla naziv="DomainObject.Predmet.StrankaFormatedWithAdressOIB_1"> FINA ZAGREB, Služba upisa, OIB 85821130368, Šoštarićeva 2, 10000 Zagreb</derivirana_varijabla>
  </DomainObject.Predmet.StrankaFormatedWithAdressOIB>
  <DomainObject.Predmet.StrankaWithAdress>
    <izvorni_sadrzaj>FINA ZAGREB, Služba upisa Šoštarićeva 2,10000 Zagreb</izvorni_sadrzaj>
    <derivirana_varijabla naziv="DomainObject.Predmet.StrankaWithAdress_1">FINA ZAGREB, Služba upisa Šoštarićeva 2,10000 Zagreb</derivirana_varijabla>
  </DomainObject.Predmet.StrankaWithAdress>
  <DomainObject.Predmet.StrankaWithAdressOIB>
    <izvorni_sadrzaj>FINA ZAGREB, Služba upisa, OIB 85821130368, Šoštarićeva 2,10000 Zagreb</izvorni_sadrzaj>
    <derivirana_varijabla naziv="DomainObject.Predmet.StrankaWithAdressOIB_1">FINA ZAGREB, Služba upisa, OIB 85821130368, Šoštarićeva 2,10000 Zagreb</derivirana_varijabla>
  </DomainObject.Predmet.StrankaWithAdressOIB>
  <DomainObject.Predmet.StrankaNazivFormated>
    <izvorni_sadrzaj>FINA ZAGREB, Služba upisa</izvorni_sadrzaj>
    <derivirana_varijabla naziv="DomainObject.Predmet.StrankaNazivFormated_1">FINA ZAGREB, Služba upisa</derivirana_varijabla>
  </DomainObject.Predmet.StrankaNazivFormated>
  <DomainObject.Predmet.StrankaNazivFormatedOIB>
    <izvorni_sadrzaj>FINA ZAGREB, Služba upisa, OIB 85821130368</izvorni_sadrzaj>
    <derivirana_varijabla naziv="DomainObject.Predmet.StrankaNazivFormatedOIB_1">FINA ZAGREB, Služba upisa,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ZAGREB, Služba upisa</item>
    </izvorni_sadrzaj>
    <derivirana_varijabla naziv="DomainObject.Predmet.StrankaListFormated_1">
      <item>FINA ZAGREB, Služba upisa</item>
    </derivirana_varijabla>
  </DomainObject.Predmet.StrankaListFormated>
  <DomainObject.Predmet.StrankaListFormatedOIB>
    <izvorni_sadrzaj>
      <item>FINA ZAGREB, Služba upisa, OIB 85821130368</item>
    </izvorni_sadrzaj>
    <derivirana_varijabla naziv="DomainObject.Predmet.StrankaListFormatedOIB_1">
      <item>FINA ZAGREB, Služba upisa, OIB 85821130368</item>
    </derivirana_varijabla>
  </DomainObject.Predmet.StrankaListFormatedOIB>
  <DomainObject.Predmet.StrankaListFormatedWithAdress>
    <izvorni_sadrzaj>
      <item>FINA ZAGREB, Služba upisa, Šoštarićeva 2, 10000 Zagreb</item>
    </izvorni_sadrzaj>
    <derivirana_varijabla naziv="DomainObject.Predmet.StrankaListFormatedWithAdress_1">
      <item>FINA ZAGREB, Služba upisa, Šoštarićeva 2, 10000 Zagreb</item>
    </derivirana_varijabla>
  </DomainObject.Predmet.StrankaListFormatedWithAdress>
  <DomainObject.Predmet.StrankaListFormatedWithAdressOIB>
    <izvorni_sadrzaj>
      <item>FINA ZAGREB, Služba upisa, OIB 85821130368, Šoštarićeva 2, 10000 Zagreb</item>
    </izvorni_sadrzaj>
    <derivirana_varijabla naziv="DomainObject.Predmet.StrankaListFormatedWithAdressOIB_1">
      <item>FINA ZAGREB, Služba upisa, OIB 85821130368, Šoštarićeva 2, 10000 Zagreb</item>
    </derivirana_varijabla>
  </DomainObject.Predmet.StrankaListFormatedWithAdressOIB>
  <DomainObject.Predmet.StrankaListNazivFormated>
    <izvorni_sadrzaj>
      <item>FINA ZAGREB, Služba upisa</item>
    </izvorni_sadrzaj>
    <derivirana_varijabla naziv="DomainObject.Predmet.StrankaListNazivFormated_1">
      <item>FINA ZAGREB, Služba upisa</item>
    </derivirana_varijabla>
  </DomainObject.Predmet.StrankaListNazivFormated>
  <DomainObject.Predmet.StrankaListNazivFormatedOIB>
    <izvorni_sadrzaj>
      <item>FINA ZAGREB, Služba upisa, OIB 85821130368</item>
    </izvorni_sadrzaj>
    <derivirana_varijabla naziv="DomainObject.Predmet.StrankaListNazivFormatedOIB_1">
      <item>FINA ZAGREB, Služba upisa, OIB 85821130368</item>
    </derivirana_varijabla>
  </DomainObject.Predmet.StrankaListNazivFormatedOIB>
  <DomainObject.Predmet.ProtuStrankaListFormated>
    <izvorni_sadrzaj>
      <item>BONUS COM društvo s ograničenom  odgovornošću za trgovinu i usluge</item>
    </izvorni_sadrzaj>
    <derivirana_varijabla naziv="DomainObject.Predmet.ProtuStrankaListFormated_1">
      <item>BONUS COM društvo s ograničenom  odgovornošću za trgovinu i usluge</item>
    </derivirana_varijabla>
  </DomainObject.Predmet.ProtuStrankaListFormated>
  <DomainObject.Predmet.ProtuStrankaListFormatedOIB>
    <izvorni_sadrzaj>
      <item>BONUS COM društvo s ograničenom  odgovornošću za trgovinu i usluge, OIB 47452057294</item>
    </izvorni_sadrzaj>
    <derivirana_varijabla naziv="DomainObject.Predmet.ProtuStrankaListFormatedOIB_1">
      <item>BONUS COM društvo s ograničenom  odgovornošću za trgovinu i usluge, OIB 47452057294</item>
    </derivirana_varijabla>
  </DomainObject.Predmet.ProtuStrankaListFormatedOIB>
  <DomainObject.Predmet.ProtuStrankaListFormatedWithAdress>
    <izvorni_sadrzaj>
      <item>BONUS COM društvo s ograničenom  odgovornošću za trgovinu i usluge, Republike Austrije 15, 10000 Zagreb</item>
    </izvorni_sadrzaj>
    <derivirana_varijabla naziv="DomainObject.Predmet.ProtuStrankaListFormatedWithAdress_1">
      <item>BONUS COM društvo s ograničenom  odgovornošću za trgovinu i usluge, Republike Austrije 15, 10000 Zagreb</item>
    </derivirana_varijabla>
  </DomainObject.Predmet.ProtuStrankaListFormatedWithAdress>
  <DomainObject.Predmet.ProtuStrankaListFormatedWithAdressOIB>
    <izvorni_sadrzaj>
      <item>BONUS COM društvo s ograničenom  odgovornošću za trgovinu i usluge, OIB 47452057294, Republike Austrije 15, 10000 Zagreb</item>
    </izvorni_sadrzaj>
    <derivirana_varijabla naziv="DomainObject.Predmet.ProtuStrankaListFormatedWithAdressOIB_1">
      <item>BONUS COM društvo s ograničenom  odgovornošću za trgovinu i usluge, OIB 47452057294, Republike Austrije 15, 10000 Zagreb</item>
    </derivirana_varijabla>
  </DomainObject.Predmet.ProtuStrankaListFormatedWithAdressOIB>
  <DomainObject.Predmet.ProtuStrankaListNazivFormated>
    <izvorni_sadrzaj>
      <item>BONUS COM društvo s ograničenom  odgovornošću za trgovinu i usluge</item>
    </izvorni_sadrzaj>
    <derivirana_varijabla naziv="DomainObject.Predmet.ProtuStrankaListNazivFormated_1">
      <item>BONUS COM društvo s ograničenom  odgovornošću za trgovinu i usluge</item>
    </derivirana_varijabla>
  </DomainObject.Predmet.ProtuStrankaListNazivFormated>
  <DomainObject.Predmet.ProtuStrankaListNazivFormatedOIB>
    <izvorni_sadrzaj>
      <item>BONUS COM društvo s ograničenom  odgovornošću za trgovinu i usluge, OIB 47452057294</item>
    </izvorni_sadrzaj>
    <derivirana_varijabla naziv="DomainObject.Predmet.ProtuStrankaListNazivFormatedOIB_1">
      <item>BONUS COM društvo s ograničenom  odgovornošću za trgovinu i usluge, OIB 47452057294</item>
    </derivirana_varijabla>
  </DomainObject.Predmet.ProtuStrankaListNazivFormatedOIB>
  <DomainObject.Predmet.OstaliListFormated>
    <izvorni_sadrzaj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OstaliListFormated_1"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OstaliListFormated>
  <DomainObject.Predmet.OstaliListFormatedOIB>
    <izvorni_sadrzaj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izvorni_sadrzaj>
    <derivirana_varijabla naziv="DomainObject.Predmet.OstaliListFormatedOIB_1"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derivirana_varijabla>
  </DomainObject.Predmet.OstaliListFormatedOIB>
  <DomainObject.Predmet.OstaliListFormatedWithAdress>
    <izvorni_sadrzaj>
      <item>Agencija za osiguranje radničkih potraživanja u slučaju stečaja poslodavca, Frankopanska 11, 10000 Zagreb</item>
      <item>Rizah Kučukalić, Trnsko br. 15c, 10000 Zagreb</item>
      <item>Mirjana Zuzija, Slavka Kolara 25, 10410 Velika Gorica</item>
      <item>REPUBLIKA HRVATSKA MINISTARSTVO FINANCIJA, Av. Dubrovnik 32, 10000 Zagreb</item>
      <item>ŽUPANIJSKO DRŽAVNO ODVJETNIŠTVO U ZAGREBU, Savska Cesta 41, 10000 Zagreb</item>
      <item>NOVE INSTALACIJE d.o.o. za graditeljstvo i trgovinu, Svetice 23, 10000 Zagreb</item>
      <item>VV - PROMET d.o.o. prijevoz,građevinarstvo, trgovina i usluge, Marijana Haberlea 12, 10000 Zagreb</item>
      <item>BEST BUY CARS društvo s ograničenom odgovornošću za trgovinu i usluge, Medveščina 25, 10000 Zagreb</item>
      <item>Nova zora d.o.o. za proizvodnju, trgovinu i usluge, Čremušnica 150, 44410 Čremušnica</item>
      <item>MINISTARSTVO UNUTARNJIH POSLOVA, Heinzelova 98, 10000 Zagreb</item>
    </izvorni_sadrzaj>
    <derivirana_varijabla naziv="DomainObject.Predmet.OstaliListFormatedWithAdress_1">
      <item>Agencija za osiguranje radničkih potraživanja u slučaju stečaja poslodavca, Frankopanska 11, 10000 Zagreb</item>
      <item>Rizah Kučukalić, Trnsko br. 15c, 10000 Zagreb</item>
      <item>Mirjana Zuzija, Slavka Kolara 25, 10410 Velika Gorica</item>
      <item>REPUBLIKA HRVATSKA MINISTARSTVO FINANCIJA, Av. Dubrovnik 32, 10000 Zagreb</item>
      <item>ŽUPANIJSKO DRŽAVNO ODVJETNIŠTVO U ZAGREBU, Savska Cesta 41, 10000 Zagreb</item>
      <item>NOVE INSTALACIJE d.o.o. za graditeljstvo i trgovinu, Svetice 23, 10000 Zagreb</item>
      <item>VV - PROMET d.o.o. prijevoz,građevinarstvo, trgovina i usluge, Marijana Haberlea 12, 10000 Zagreb</item>
      <item>BEST BUY CARS društvo s ograničenom odgovornošću za trgovinu i usluge, Medveščina 25, 10000 Zagreb</item>
      <item>Nova zora d.o.o. za proizvodnju, trgovinu i usluge, Čremušnica 150, 44410 Čremušnica</item>
      <item>MINISTARSTVO UNUTARNJIH POSLOVA, Heinzelova 98, 10000 Zagreb</item>
    </derivirana_varijabla>
  </DomainObject.Predmet.OstaliListFormatedWithAdress>
  <DomainObject.Predmet.OstaliListFormatedWithAdressOIB>
    <izvorni_sadrzaj>
      <item>Agencija za osiguranje radničkih potraživanja u slučaju stečaja poslodavca, OIB 04323472109, Frankopanska 11, 10000 Zagreb</item>
      <item>Rizah Kučukalić, Trnsko br. 15c, 10000 Zagreb</item>
      <item>Mirjana Zuzija, OIB 26497768352, Slavka Kolara 25, 10410 Velika Gorica</item>
      <item>REPUBLIKA HRVATSKA MINISTARSTVO FINANCIJA, OIB 18683136487, Av. Dubrovnik 32, 10000 Zagreb</item>
      <item>ŽUPANIJSKO DRŽAVNO ODVJETNIŠTVO U ZAGREBU, OIB 16488001145, Savska Cesta 41, 10000 Zagreb</item>
      <item>NOVE INSTALACIJE d.o.o. za graditeljstvo i trgovinu, OIB 04073794514, Svetice 23, 10000 Zagreb</item>
      <item>VV - PROMET d.o.o. prijevoz,građevinarstvo, trgovina i usluge, OIB 41078691127, Marijana Haberlea 12, 10000 Zagreb</item>
      <item>BEST BUY CARS društvo s ograničenom odgovornošću za trgovinu i usluge, OIB 20115060533, Medveščina 25, 10000 Zagreb</item>
      <item>Nova zora d.o.o. za proizvodnju, trgovinu i usluge, OIB 13464009165, Čremušnica 150, 44410 Čremušnica</item>
      <item>MINISTARSTVO UNUTARNJIH POSLOVA, OIB 36162371878, Heinzelova 98, 10000 Zagreb</item>
    </izvorni_sadrzaj>
    <derivirana_varijabla naziv="DomainObject.Predmet.OstaliListFormatedWithAdressOIB_1">
      <item>Agencija za osiguranje radničkih potraživanja u slučaju stečaja poslodavca, OIB 04323472109, Frankopanska 11, 10000 Zagreb</item>
      <item>Rizah Kučukalić, Trnsko br. 15c, 10000 Zagreb</item>
      <item>Mirjana Zuzija, OIB 26497768352, Slavka Kolara 25, 10410 Velika Gorica</item>
      <item>REPUBLIKA HRVATSKA MINISTARSTVO FINANCIJA, OIB 18683136487, Av. Dubrovnik 32, 10000 Zagreb</item>
      <item>ŽUPANIJSKO DRŽAVNO ODVJETNIŠTVO U ZAGREBU, OIB 16488001145, Savska Cesta 41, 10000 Zagreb</item>
      <item>NOVE INSTALACIJE d.o.o. za graditeljstvo i trgovinu, OIB 04073794514, Svetice 23, 10000 Zagreb</item>
      <item>VV - PROMET d.o.o. prijevoz,građevinarstvo, trgovina i usluge, OIB 41078691127, Marijana Haberlea 12, 10000 Zagreb</item>
      <item>BEST BUY CARS društvo s ograničenom odgovornošću za trgovinu i usluge, OIB 20115060533, Medveščina 25, 10000 Zagreb</item>
      <item>Nova zora d.o.o. za proizvodnju, trgovinu i usluge, OIB 13464009165, Čremušnica 150, 44410 Čremušnica</item>
      <item>MINISTARSTVO UNUTARNJIH POSLOVA, OIB 36162371878, Heinzelova 98, 10000 Zagreb</item>
    </derivirana_varijabla>
  </DomainObject.Predmet.OstaliListFormatedWithAdressOIB>
  <DomainObject.Predmet.OstaliListNazivFormated>
    <izvorni_sadrzaj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OstaliListNazivFormated_1"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OstaliListNazivFormated>
  <DomainObject.Predmet.OstaliListNazivFormatedOIB>
    <izvorni_sadrzaj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izvorni_sadrzaj>
    <derivirana_varijabla naziv="DomainObject.Predmet.OstaliListNazivFormatedOIB_1"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 Služba upisa</izvorni_sadrzaj>
    <derivirana_varijabla naziv="DomainObject.Predmet.StrankaIDrugi_1">FINA ZAGREB, Služba upisa</derivirana_varijabla>
  </DomainObject.Predmet.StrankaIDrugi>
  <DomainObject.Predmet.ProtustrankaIDrugi>
    <izvorni_sadrzaj>BONUS COM društvo s ograničenom  odgovornošću za trgovinu i usluge</izvorni_sadrzaj>
    <derivirana_varijabla naziv="DomainObject.Predmet.ProtustrankaIDrugi_1">BONUS COM društvo s ograničenom  odgovornošću za trgovinu i usluge</derivirana_varijabla>
  </DomainObject.Predmet.ProtustrankaIDrugi>
  <DomainObject.Predmet.StrankaIDrugiAdressOIB>
    <izvorni_sadrzaj>FINA ZAGREB, Služba upisa, OIB 85821130368, Šoštarićeva 2, 10000 Zagreb</izvorni_sadrzaj>
    <derivirana_varijabla naziv="DomainObject.Predmet.StrankaIDrugiAdressOIB_1">FINA ZAGREB, Služba upisa, OIB 85821130368, Šoštarićeva 2, 10000 Zagreb</derivirana_varijabla>
  </DomainObject.Predmet.StrankaIDrugiAdressOIB>
  <DomainObject.Predmet.ProtustrankaIDrugiAdressOIB>
    <izvorni_sadrzaj>BONUS COM društvo s ograničenom  odgovornošću za trgovinu i usluge, OIB 47452057294, Republike Austrije 15, 10000 Zagreb</izvorni_sadrzaj>
    <derivirana_varijabla naziv="DomainObject.Predmet.ProtustrankaIDrugiAdressOIB_1">BONUS COM društvo s ograničenom  odgovornošću za trgovinu i usluge, OIB 47452057294,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ZAGREB, Služba upisa</item>
      <item>BONUS COM društvo s ograničenom  odgovornošću za trgovinu i usluge</item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SudioniciListNaziv_1">
      <item>FINA ZAGREB, Služba upisa</item>
      <item>BONUS COM društvo s ograničenom  odgovornošću za trgovinu i usluge</item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SudioniciListNaziv>
  <DomainObject.Predmet.SudioniciListAdressOIB>
    <izvorni_sadrzaj>
      <item>FINA ZAGREB, Služba upisa, OIB 85821130368, Šoštarićeva 2,10000 Zagreb</item>
      <item>BONUS COM društvo s ograničenom  odgovornošću za trgovinu i usluge, OIB 47452057294, Republike Austrije 15,10000 Zagreb</item>
      <item>Agencija za osiguranje radničkih potraživanja u slučaju stečaja poslodavca, OIB 04323472109, Frankopanska 11,10000 Zagreb</item>
      <item>Rizah Kučukalić, Trnsko br. 15c,10000 Zagreb</item>
      <item>Mirjana Zuzija, OIB 26497768352, Slavka Kolara 25,10410 Velika Gorica</item>
      <item>REPUBLIKA HRVATSKA MINISTARSTVO FINANCIJA, OIB 18683136487, Av. Dubrovnik 32,10000 Zagreb</item>
      <item>ŽUPANIJSKO DRŽAVNO ODVJETNIŠTVO U ZAGREBU, OIB 16488001145, Savska Cesta 41,10000 Zagreb</item>
      <item>NOVE INSTALACIJE d.o.o. za graditeljstvo i trgovinu, OIB 04073794514, Svetice 23,10000 Zagreb</item>
      <item>VV - PROMET d.o.o. prijevoz,građevinarstvo, trgovina i usluge, OIB 41078691127, Marijana Haberlea 12,10000 Zagreb</item>
      <item>BEST BUY CARS društvo s ograničenom odgovornošću za trgovinu i usluge, OIB 20115060533, Medveščina 25,10000 Zagreb</item>
      <item>Nova zora d.o.o. za proizvodnju, trgovinu i usluge, OIB 13464009165, Čremušnica 150,44410 Čremušnica</item>
      <item>MINISTARSTVO UNUTARNJIH POSLOVA, OIB 36162371878, Heinzelova 98,10000 Zagreb</item>
    </izvorni_sadrzaj>
    <derivirana_varijabla naziv="DomainObject.Predmet.SudioniciListAdressOIB_1">
      <item>FINA ZAGREB, Služba upisa, OIB 85821130368, Šoštarićeva 2,10000 Zagreb</item>
      <item>BONUS COM društvo s ograničenom  odgovornošću za trgovinu i usluge, OIB 47452057294, Republike Austrije 15,10000 Zagreb</item>
      <item>Agencija za osiguranje radničkih potraživanja u slučaju stečaja poslodavca, OIB 04323472109, Frankopanska 11,10000 Zagreb</item>
      <item>Rizah Kučukalić, Trnsko br. 15c,10000 Zagreb</item>
      <item>Mirjana Zuzija, OIB 26497768352, Slavka Kolara 25,10410 Velika Gorica</item>
      <item>REPUBLIKA HRVATSKA MINISTARSTVO FINANCIJA, OIB 18683136487, Av. Dubrovnik 32,10000 Zagreb</item>
      <item>ŽUPANIJSKO DRŽAVNO ODVJETNIŠTVO U ZAGREBU, OIB 16488001145, Savska Cesta 41,10000 Zagreb</item>
      <item>NOVE INSTALACIJE d.o.o. za graditeljstvo i trgovinu, OIB 04073794514, Svetice 23,10000 Zagreb</item>
      <item>VV - PROMET d.o.o. prijevoz,građevinarstvo, trgovina i usluge, OIB 41078691127, Marijana Haberlea 12,10000 Zagreb</item>
      <item>BEST BUY CARS društvo s ograničenom odgovornošću za trgovinu i usluge, OIB 20115060533, Medveščina 25,10000 Zagreb</item>
      <item>Nova zora d.o.o. za proizvodnju, trgovinu i usluge, OIB 13464009165, Čremušnica 150,44410 Čremušnica</item>
      <item>MINISTARSTVO UNUTARNJIH POSLOVA, OIB 36162371878,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47452057294</item>
      <item>, OIB 04323472109</item>
      <item>, OIB null</item>
      <item>, OIB 26497768352</item>
      <item>, OIB 18683136487</item>
      <item>, OIB 16488001145</item>
      <item>, OIB 04073794514</item>
      <item>, OIB 41078691127</item>
      <item>, OIB 20115060533</item>
      <item>, OIB 13464009165</item>
      <item>, OIB 36162371878</item>
    </izvorni_sadrzaj>
    <derivirana_varijabla naziv="DomainObject.Predmet.SudioniciListNazivOIB_1">
      <item>, OIB 85821130368</item>
      <item>, OIB 47452057294</item>
      <item>, OIB 04323472109</item>
      <item>, OIB null</item>
      <item>, OIB 26497768352</item>
      <item>, OIB 18683136487</item>
      <item>, OIB 16488001145</item>
      <item>, OIB 04073794514</item>
      <item>, OIB 41078691127</item>
      <item>, OIB 20115060533</item>
      <item>, OIB 13464009165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1190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2018-10-01T07:56:00Z</dcterms:created>
  <dc:creator>Nikola Ribarić</dc:creator>
  <cp:lastModifiedBy>Jadranka Zelić</cp:lastModifiedBy>
  <cp:lastPrinted>2018-09-28T12:25:00Z</cp:lastPrinted>
  <dcterms:modified xmlns:xsi="http://www.w3.org/2001/XMLSchema-instance" xsi:type="dcterms:W3CDTF">2018-10-01T07:56:00Z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ispravak podneska i postaavljanje odgovarajućeh zahtjeva 28.9.2018.docx)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