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4291" w14:paraId="5cf429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83EE3">
        <w:t>37</w:t>
      </w:r>
      <w:r w:rsidR="000562B5">
        <w:t>0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0562B5">
        <w:t>PROTEGA d.o.o., Dubrava kod Šibenika, Protege Donje 10A, OIB: 63712067520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1E6BCC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0562B5">
        <w:t>PROTEGA d.o.o., Dubrava kod Šibenika, Protege Donje 10A, OIB: 63712067520</w:t>
      </w:r>
      <w:r w:rsidR="007046CC">
        <w:t xml:space="preserve">, sa danom </w:t>
      </w:r>
      <w:r w:rsidR="001E6BCC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982C14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982C14">
        <w:t xml:space="preserve">Ivan </w:t>
      </w:r>
      <w:proofErr w:type="spellStart"/>
      <w:r w:rsidR="00982C14">
        <w:t>Gjurašić</w:t>
      </w:r>
      <w:proofErr w:type="spellEnd"/>
      <w:r w:rsidR="00982C14">
        <w:t xml:space="preserve"> iz Zagreba, Petrinjska 28, OIB: 66025260916.</w:t>
      </w:r>
    </w:p>
    <w:p w:rsidRDefault="00982C14" w:rsidP="00982C14" w:rsidR="00982C14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0562B5">
        <w:t>PROTEGA d.o.o., Dubrava kod Šibenika, Protege Donje 10A, OIB: 63712067520</w:t>
      </w:r>
      <w:r>
        <w:t xml:space="preserve">, sa danom </w:t>
      </w:r>
      <w:r w:rsidR="001E6BCC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0562B5">
        <w:t>PROTEGA d.o.o., Dubrava kod Šibenika, Protege Donje 10A, OIB: 63712067520</w:t>
      </w:r>
      <w:r w:rsidR="00E83EE3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0562B5">
        <w:t>370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</w:t>
      </w:r>
      <w:proofErr w:type="spellStart"/>
      <w:r w:rsidR="007046CC">
        <w:t>prokaznog</w:t>
      </w:r>
      <w:proofErr w:type="spellEnd"/>
      <w:r w:rsidR="007046CC">
        <w:t xml:space="preserve">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 xml:space="preserve">io na posljedice za </w:t>
      </w:r>
      <w:proofErr w:type="spellStart"/>
      <w:r w:rsidR="00A4361C">
        <w:t>nepostupanja</w:t>
      </w:r>
      <w:proofErr w:type="spellEnd"/>
      <w:r w:rsidR="007046CC">
        <w:t xml:space="preserve"> po pozivu suda.</w:t>
      </w:r>
    </w:p>
    <w:p w:rsidRDefault="007046CC" w:rsidP="007046CC" w:rsidR="007046CC"/>
    <w:p w:rsidRDefault="003E2DC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1E6BCC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65B" w:rsidP="00EB4DE6" w:rsidR="0031765B">
      <w:r>
        <w:separator/>
      </w:r>
    </w:p>
  </w:endnote>
  <w:endnote w:id="0" w:type="continuationSeparator">
    <w:p w:rsidRDefault="0031765B" w:rsidP="00EB4DE6" w:rsidR="0031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65B" w:rsidP="00EB4DE6" w:rsidR="0031765B">
      <w:r>
        <w:separator/>
      </w:r>
    </w:p>
  </w:footnote>
  <w:footnote w:id="0" w:type="continuationSeparator">
    <w:p w:rsidRDefault="0031765B" w:rsidP="00EB4DE6" w:rsidR="0031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92573">
      <w:rPr>
        <w:noProof/>
      </w:rPr>
      <w:t>2</w:t>
    </w:r>
    <w:r>
      <w:fldChar w:fldCharType="end"/>
    </w:r>
    <w:r>
      <w:t xml:space="preserve">                            </w:t>
    </w:r>
    <w:r w:rsidR="00E83EE3">
      <w:t xml:space="preserve">                        9 St-37</w:t>
    </w:r>
    <w:r w:rsidR="000562B5">
      <w:t>0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E110C"/>
    <w:rsid w:val="000F68AC"/>
    <w:rsid w:val="00122CE6"/>
    <w:rsid w:val="001A1043"/>
    <w:rsid w:val="001E6BCC"/>
    <w:rsid w:val="00221738"/>
    <w:rsid w:val="002A577B"/>
    <w:rsid w:val="003038A0"/>
    <w:rsid w:val="0031765B"/>
    <w:rsid w:val="00347B56"/>
    <w:rsid w:val="003E2DC7"/>
    <w:rsid w:val="003F5B37"/>
    <w:rsid w:val="004C3ADA"/>
    <w:rsid w:val="004D1A15"/>
    <w:rsid w:val="00527C04"/>
    <w:rsid w:val="005944A7"/>
    <w:rsid w:val="005E392A"/>
    <w:rsid w:val="007046CC"/>
    <w:rsid w:val="00791DC6"/>
    <w:rsid w:val="008068F2"/>
    <w:rsid w:val="008B03EF"/>
    <w:rsid w:val="009229A6"/>
    <w:rsid w:val="00982C14"/>
    <w:rsid w:val="00A05719"/>
    <w:rsid w:val="00A4361C"/>
    <w:rsid w:val="00AC5066"/>
    <w:rsid w:val="00C07A69"/>
    <w:rsid w:val="00C84E3C"/>
    <w:rsid w:val="00C85FDB"/>
    <w:rsid w:val="00CB4E78"/>
    <w:rsid w:val="00D3065F"/>
    <w:rsid w:val="00E113E9"/>
    <w:rsid w:val="00E1175B"/>
    <w:rsid w:val="00E83EE3"/>
    <w:rsid w:val="00E92573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5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PROTEGA društvo s ograničenom odgovornošću za autobusnu industriju</izvorni_sadrzaj>
    <derivirana_varijabla naziv="DomainObject.Predmet.ProtustrankaFormated_1">  PROTEGA društvo s ograničenom odgovornošću za autobusnu industriju</derivirana_varijabla>
  </DomainObject.Predmet.ProtustrankaFormated>
  <DomainObject.Predmet.ProtustrankaFormatedOIB>
    <izvorni_sadrzaj>  PROTEGA društvo s ograničenom odgovornošću za autobusnu industriju, OIB 63712067520</izvorni_sadrzaj>
    <derivirana_varijabla naziv="DomainObject.Predmet.ProtustrankaFormatedOIB_1">  PROTEGA društvo s ograničenom odgovornošću za autobusnu industriju, OIB 63712067520</derivirana_varijabla>
  </DomainObject.Predmet.ProtustrankaFormatedOIB>
  <DomainObject.Predmet.ProtustrankaFormatedWithAdress>
    <izvorni_sadrzaj> PROTEGA društvo s ograničenom odgovornošću za autobusnu industriju, Protege Donje 10A , 22000 Dubrava Kod Šibenika</izvorni_sadrzaj>
    <derivirana_varijabla naziv="DomainObject.Predmet.ProtustrankaFormatedWithAdress_1"> PROTEGA društvo s ograničenom odgovornošću za autobusnu industriju, Protege Donje 10A , 22000 Dubrava Kod Šibenika</derivirana_varijabla>
  </DomainObject.Predmet.ProtustrankaFormatedWithAdress>
  <DomainObject.Predmet.ProtustrankaFormatedWithAdressOIB>
    <izvorni_sadrzaj> PROTEGA društvo s ograničenom odgovornošću za autobusnu industriju, OIB 63712067520, Protege Donje 10A , 22000 Dubrava Kod Šibenika</izvorni_sadrzaj>
    <derivirana_varijabla naziv="DomainObject.Predmet.ProtustrankaFormatedWithAdressOIB_1"> PROTEGA društvo s ograničenom odgovornošću za autobusnu industriju, OIB 63712067520, Protege Donje 10A , 22000 Dubrava Kod Šibenika</derivirana_varijabla>
  </DomainObject.Predmet.ProtustrankaFormatedWithAdressOIB>
  <DomainObject.Predmet.ProtustrankaWithAdress>
    <izvorni_sadrzaj>PROTEGA društvo s ograničenom odgovornošću za autobusnu industriju Protege Donje 10A , 22000 Dubrava Kod Šibenika</izvorni_sadrzaj>
    <derivirana_varijabla naziv="DomainObject.Predmet.ProtustrankaWithAdress_1">PROTEGA društvo s ograničenom odgovornošću za autobusnu industriju Protege Donje 10A , 22000 Dubrava Kod Šibenika</derivirana_varijabla>
  </DomainObject.Predmet.ProtustrankaWithAdress>
  <DomainObject.Predmet.ProtustrankaWithAdressOIB>
    <izvorni_sadrzaj>PROTEGA društvo s ograničenom odgovornošću za autobusnu industriju, OIB 63712067520, Protege Donje 10A , 22000 Dubrava Kod Šibenika</izvorni_sadrzaj>
    <derivirana_varijabla naziv="DomainObject.Predmet.ProtustrankaWithAdressOIB_1">PROTEGA društvo s ograničenom odgovornošću za autobusnu industriju, OIB 63712067520, Protege Donje 10A , 22000 Dubrava Kod Šibenika</derivirana_varijabla>
  </DomainObject.Predmet.ProtustrankaWithAdressOIB>
  <DomainObject.Predmet.ProtustrankaNazivFormated>
    <izvorni_sadrzaj>PROTEGA društvo s ograničenom odgovornošću za autobusnu industriju</izvorni_sadrzaj>
    <derivirana_varijabla naziv="DomainObject.Predmet.ProtustrankaNazivFormated_1">PROTEGA društvo s ograničenom odgovornošću za autobusnu industriju</derivirana_varijabla>
  </DomainObject.Predmet.ProtustrankaNazivFormated>
  <DomainObject.Predmet.ProtustrankaNazivFormatedOIB>
    <izvorni_sadrzaj>PROTEGA društvo s ograničenom odgovornošću za autobusnu industriju, OIB 63712067520</izvorni_sadrzaj>
    <derivirana_varijabla naziv="DomainObject.Predmet.ProtustrankaNazivFormatedOIB_1">PROTEGA društvo s ograničenom odgovornošću za autobusnu industriju, OIB 63712067520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PROTEGA društvo s ograničenom odgovornošću za autobusnu industriju</item>
    </izvorni_sadrzaj>
    <derivirana_varijabla naziv="DomainObject.Predmet.ProtuStrankaListFormated_1">
      <item>PROTEGA društvo s ograničenom odgovornošću za autobusnu industriju</item>
    </derivirana_varijabla>
  </DomainObject.Predmet.ProtuStrankaListFormated>
  <DomainObject.Predmet.ProtuStrankaListFormatedOIB>
    <izvorni_sadrzaj>
      <item>PROTEGA društvo s ograničenom odgovornošću za autobusnu industriju, OIB 63712067520</item>
    </izvorni_sadrzaj>
    <derivirana_varijabla naziv="DomainObject.Predmet.ProtuStrankaListFormatedOIB_1">
      <item>PROTEGA društvo s ograničenom odgovornošću za autobusnu industriju, OIB 63712067520</item>
    </derivirana_varijabla>
  </DomainObject.Predmet.ProtuStrankaListFormatedOIB>
  <DomainObject.Predmet.ProtuStrankaListFormatedWithAdress>
    <izvorni_sadrzaj>
      <item>PROTEGA društvo s ograničenom odgovornošću za autobusnu industriju, Protege Donje 10A , 22000 Dubrava Kod Šibenika</item>
    </izvorni_sadrzaj>
    <derivirana_varijabla naziv="DomainObject.Predmet.ProtuStrankaListFormatedWithAdress_1">
      <item>PROTEGA društvo s ograničenom odgovornošću za autobusnu industriju, Protege Donje 10A , 22000 Dubrava Kod Šibenika</item>
    </derivirana_varijabla>
  </DomainObject.Predmet.ProtuStrankaListFormatedWithAdress>
  <DomainObject.Predmet.ProtuStrankaListFormatedWithAdressOIB>
    <izvorni_sadrzaj>
      <item>PROTEGA društvo s ograničenom odgovornošću za autobusnu industriju, OIB 63712067520, Protege Donje 10A , 22000 Dubrava Kod Šibenika</item>
    </izvorni_sadrzaj>
    <derivirana_varijabla naziv="DomainObject.Predmet.ProtuStrankaListFormatedWithAdressOIB_1">
      <item>PROTEGA društvo s ograničenom odgovornošću za autobusnu industriju, OIB 63712067520, Protege Donje 10A , 22000 Dubrava Kod Šibenika</item>
    </derivirana_varijabla>
  </DomainObject.Predmet.ProtuStrankaListFormatedWithAdressOIB>
  <DomainObject.Predmet.ProtuStrankaListNazivFormated>
    <izvorni_sadrzaj>
      <item>PROTEGA društvo s ograničenom odgovornošću za autobusnu industriju</item>
    </izvorni_sadrzaj>
    <derivirana_varijabla naziv="DomainObject.Predmet.ProtuStrankaListNazivFormated_1">
      <item>PROTEGA društvo s ograničenom odgovornošću za autobusnu industriju</item>
    </derivirana_varijabla>
  </DomainObject.Predmet.ProtuStrankaListNazivFormated>
  <DomainObject.Predmet.ProtuStrankaListNazivFormatedOIB>
    <izvorni_sadrzaj>
      <item>PROTEGA društvo s ograničenom odgovornošću za autobusnu industriju, OIB 63712067520</item>
    </izvorni_sadrzaj>
    <derivirana_varijabla naziv="DomainObject.Predmet.ProtuStrankaListNazivFormatedOIB_1">
      <item>PROTEGA društvo s ograničenom odgovornošću za autobusnu industriju, OIB 63712067520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PROTEGA društvo s ograničenom odgovornošću za autobusnu industriju</izvorni_sadrzaj>
    <derivirana_varijabla naziv="DomainObject.Predmet.ProtustrankaIDrugi_1">PROTEGA društvo s ograničenom odgovornošću za autobusnu industriju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PROTEGA društvo s ograničenom odgovornošću za autobusnu industriju, OIB 63712067520, Protege Donje 10A , 22000 Dubrava Kod Šibenika</izvorni_sadrzaj>
    <derivirana_varijabla naziv="DomainObject.Predmet.ProtustrankaIDrugiAdressOIB_1">PROTEGA društvo s ograničenom odgovornošću za autobusnu industriju, OIB 63712067520, Protege Donje 10A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PROTEGA društvo s ograničenom odgovornošću za autobusnu industriju</item>
    </izvorni_sadrzaj>
    <derivirana_varijabla naziv="DomainObject.Predmet.SudioniciListNaziv_1">
      <item>FINA - RC Split</item>
      <item>PROTEGA društvo s ograničenom odgovornošću za autobusnu industriju</item>
    </derivirana_varijabla>
  </DomainObject.Predmet.SudioniciListNaziv>
  <DomainObject.Predmet.SudioniciListAdressOIB>
    <izvorni_sadrzaj>
      <item>FINA - RC Split, OIB 85821130368, Mažuranićevo šetalište 24 b,21000 Split</item>
      <item>PROTEGA društvo s ograničenom odgovornošću za autobusnu industriju, OIB 63712067520, Protege Donje 10A ,22000 Dubrava Kod Šibenika</item>
    </izvorni_sadrzaj>
    <derivirana_varijabla naziv="DomainObject.Predmet.SudioniciListAdressOIB_1">
      <item>FINA - RC Split, OIB 85821130368, Mažuranićevo šetalište 24 b,21000 Split</item>
      <item>PROTEGA društvo s ograničenom odgovornošću za autobusnu industriju, OIB 63712067520, Protege Donje 10A 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63712067520</item>
    </izvorni_sadrzaj>
    <derivirana_varijabla naziv="DomainObject.Predmet.SudioniciListNazivOIB_1">
      <item>, OIB 85821130368</item>
      <item>, OIB 63712067520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2525</properties:Characters>
  <properties:Lines>94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2015-12-28T10:21:00Z</dcterms:created>
  <dc:creator>mgulin1</dc:creator>
  <cp:keywords/>
  <cp:lastModifiedBy>Katarina Benić</cp:lastModifiedBy>
  <cp:lastPrinted>2015-12-28T10:42:00Z</cp:lastPrinted>
  <dcterms:modified xmlns:xsi="http://www.w3.org/2001/XMLSchema-instance" xsi:type="dcterms:W3CDTF">2015-12-28T10:43:00Z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