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7c51" w14:paraId="7457c51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214139">
        <w:t>3705/2016</w:t>
      </w:r>
      <w:r w:rsidR="00B60DD3">
        <w:t>-50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214139" w:rsidP="00214139" w:rsidR="00214139">
      <w:pPr>
        <w:jc w:val="both"/>
      </w:pPr>
      <w:r w:rsidRPr="008662DA">
        <w:rPr>
          <w:lang w:val="pt-BR"/>
        </w:rPr>
        <w:t xml:space="preserve">Trgovački sud u Zagrebu, po sucu Nikoli Ribariću, u stečajnom nad dužnikom </w:t>
      </w:r>
      <w:r w:rsidRPr="008662DA">
        <w:t>KATRAN GRADNJA d.o.o.</w:t>
      </w:r>
      <w:r w:rsidR="006B4677">
        <w:t xml:space="preserve"> u stečaju</w:t>
      </w:r>
      <w:r w:rsidRPr="008662DA">
        <w:t>, Moščenica, Petra Krešimira 32, MBS: 120005077, OIB: 13652652030</w:t>
      </w:r>
      <w:r w:rsidR="002C1F1A">
        <w:rPr>
          <w:lang w:val="pt-BR"/>
        </w:rPr>
        <w:t xml:space="preserve">, dana </w:t>
      </w:r>
      <w:r w:rsidR="00842B8D">
        <w:rPr>
          <w:lang w:val="pt-BR"/>
        </w:rPr>
        <w:t>14</w:t>
      </w:r>
      <w:r w:rsidRPr="008662DA">
        <w:rPr>
          <w:lang w:val="pt-BR"/>
        </w:rPr>
        <w:t>.</w:t>
      </w:r>
      <w:r w:rsidR="00842B8D">
        <w:rPr>
          <w:lang w:val="pt-BR"/>
        </w:rPr>
        <w:t xml:space="preserve"> srpnja</w:t>
      </w:r>
      <w:r w:rsidR="002C1F1A">
        <w:rPr>
          <w:lang w:val="pt-BR"/>
        </w:rPr>
        <w:t xml:space="preserve"> 2017</w:t>
      </w:r>
      <w:r w:rsidRPr="008662DA">
        <w:rPr>
          <w:lang w:val="pt-BR"/>
        </w:rPr>
        <w:t>.</w:t>
      </w:r>
      <w:r w:rsidRPr="008662DA">
        <w:t>,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842B8D" w:rsidP="00842B8D" w:rsidR="00842B8D" w:rsidRPr="009A6899">
      <w:pPr>
        <w:ind w:firstLine="708"/>
        <w:jc w:val="both"/>
      </w:pPr>
      <w:r>
        <w:t>Poziva se</w:t>
      </w:r>
      <w:r w:rsidRPr="009A6899">
        <w:t xml:space="preserve"> stečajn</w:t>
      </w:r>
      <w:r>
        <w:t>i upravitelj, u roku od 15</w:t>
      </w:r>
      <w:r w:rsidRPr="009A6899">
        <w:t xml:space="preserve"> dana</w:t>
      </w:r>
      <w:r>
        <w:t xml:space="preserve"> od dostave zaključka, </w:t>
      </w:r>
      <w:r w:rsidRPr="009A6899">
        <w:t>dostavi</w:t>
      </w:r>
      <w:r>
        <w:t>ti</w:t>
      </w:r>
      <w:r w:rsidRPr="009A6899">
        <w:t xml:space="preserve"> izvješće o tijeku stečajnog postupka odnosno o radnjama koje su poduzete nakon podnošenja zadnjeg izvješća. </w:t>
      </w:r>
    </w:p>
    <w:p w:rsidRDefault="00842B8D" w:rsidP="00842B8D" w:rsidR="00842B8D">
      <w:pPr>
        <w:jc w:val="center"/>
      </w:pPr>
    </w:p>
    <w:p w:rsidRDefault="00842B8D" w:rsidP="00842B8D" w:rsidR="00842B8D">
      <w:pPr>
        <w:jc w:val="center"/>
      </w:pPr>
      <w:r>
        <w:t>U Zagrebu 14. srpnja 2017.</w:t>
      </w:r>
    </w:p>
    <w:p w:rsidRDefault="00842B8D" w:rsidP="00B60DD3" w:rsidR="00B60DD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B60D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0DD3" w:rsidP="00E91121" w:rsidR="00B60D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0DD3" w:rsidP="00E91121" w:rsidR="00B60D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0DD3" w:rsidP="00E91121" w:rsidR="00B60DD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60DD3" w:rsidP="00E91121" w:rsidR="00B60D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42B8D" w:rsidP="00B60DD3" w:rsidR="00842B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842B8D" w:rsidP="00842B8D" w:rsidR="00842B8D">
      <w:pPr>
        <w:jc w:val="right"/>
      </w:pPr>
    </w:p>
    <w:p w:rsidRDefault="00842B8D" w:rsidP="00842B8D" w:rsidR="00842B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42B8D" w:rsidP="00842B8D" w:rsidR="00842B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842B8D" w:rsidP="00842B8D" w:rsidR="00842B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842B8D" w:rsidP="00842B8D" w:rsidR="00842B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60DD3" w:rsidP="00842B8D" w:rsidR="00B60D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42B8D" w:rsidP="00842B8D" w:rsidR="00842B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DNA:</w:t>
      </w:r>
    </w:p>
    <w:p w:rsidRDefault="00842B8D" w:rsidP="00842B8D" w:rsidR="00842B8D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st. upravitelj</w:t>
      </w:r>
    </w:p>
    <w:p w:rsidRDefault="00842B8D" w:rsidP="00842B8D" w:rsidR="00842B8D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 oglasna ploča</w:t>
      </w:r>
    </w:p>
    <w:p w:rsidRDefault="00842B8D" w:rsidP="00842B8D" w:rsidR="00842B8D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842B8D" w:rsidP="00842B8D" w:rsidR="00842B8D"/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214139"/>
    <w:rsid w:val="00237275"/>
    <w:rsid w:val="002C1F1A"/>
    <w:rsid w:val="003812A3"/>
    <w:rsid w:val="005232A7"/>
    <w:rsid w:val="00523F73"/>
    <w:rsid w:val="0060305A"/>
    <w:rsid w:val="006B4677"/>
    <w:rsid w:val="006B6778"/>
    <w:rsid w:val="006D44F4"/>
    <w:rsid w:val="00842B8D"/>
    <w:rsid w:val="00947F19"/>
    <w:rsid w:val="00A93ED3"/>
    <w:rsid w:val="00B60DD3"/>
    <w:rsid w:val="00D05CE0"/>
    <w:rsid w:val="00D91C67"/>
    <w:rsid w:val="00E205B0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05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05A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05A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05A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05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05A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05A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05A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146</properties:Words>
  <properties:Characters>654</properties:Characters>
  <properties:Lines>60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2017-07-14T07:47:00Z</dcterms:created>
  <dc:creator>Nikola Ribarić</dc:creator>
  <cp:lastModifiedBy>Jadranka Zelić</cp:lastModifiedBy>
  <cp:lastPrinted>2017-07-14T07:47:00Z</cp:lastPrinted>
  <dcterms:modified xmlns:xsi="http://www.w3.org/2001/XMLSchema-instance" xsi:type="dcterms:W3CDTF">2017-07-14T07:48:00Z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