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9570" w14:paraId="c389570" w:rsidRDefault="00F546B4" w:rsidP="00F546B4" w:rsidR="00F546B4" w:rsidRPr="002D36F2">
      <w:pPr>
        <w:jc w:val="both"/>
        <w15:collapsed w:val="false"/>
      </w:pPr>
      <w:bookmarkStart w:name="_GoBack" w:id="0"/>
      <w:bookmarkEnd w:id="0"/>
      <w:r w:rsidRPr="002D36F2">
        <w:t xml:space="preserve">                 </w:t>
      </w:r>
      <w:r w:rsidRPr="002D36F2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2D36F2">
      <w:pPr>
        <w:jc w:val="both"/>
      </w:pPr>
      <w:r w:rsidRPr="002D36F2">
        <w:t xml:space="preserve">   REPUBLIKA HRVATSKA</w:t>
      </w:r>
    </w:p>
    <w:p w:rsidRDefault="00F546B4" w:rsidP="00F546B4" w:rsidR="00F546B4" w:rsidRPr="002D36F2">
      <w:pPr>
        <w:jc w:val="both"/>
      </w:pPr>
      <w:r w:rsidRPr="002D36F2">
        <w:t>TRGOVAČKI SUD U PAZINU</w:t>
      </w:r>
    </w:p>
    <w:p w:rsidRDefault="00F546B4" w:rsidP="00F546B4" w:rsidR="00F546B4" w:rsidRPr="002D36F2">
      <w:pPr>
        <w:jc w:val="both"/>
      </w:pPr>
      <w:r w:rsidRPr="002D36F2">
        <w:t xml:space="preserve">     52000 Pazin, Drševka 1</w:t>
      </w:r>
      <w:r w:rsidRPr="002D36F2">
        <w:tab/>
      </w:r>
      <w:r w:rsidRPr="002D36F2">
        <w:tab/>
      </w:r>
      <w:r w:rsidRPr="002D36F2">
        <w:tab/>
      </w:r>
      <w:r w:rsidRPr="002D36F2">
        <w:tab/>
      </w:r>
      <w:r w:rsidRPr="002D36F2">
        <w:tab/>
      </w:r>
      <w:r w:rsidRPr="002D36F2">
        <w:tab/>
        <w:t xml:space="preserve">      </w:t>
      </w:r>
    </w:p>
    <w:p w:rsidRDefault="00F546B4" w:rsidP="00F546B4" w:rsidR="00F546B4" w:rsidRPr="002D36F2">
      <w:pPr>
        <w:jc w:val="both"/>
      </w:pPr>
    </w:p>
    <w:p w:rsidRDefault="00F546B4" w:rsidP="00F546B4" w:rsidR="00F546B4" w:rsidRPr="002D36F2">
      <w:pPr>
        <w:jc w:val="both"/>
      </w:pPr>
    </w:p>
    <w:p w:rsidRDefault="00F546B4" w:rsidP="00F546B4" w:rsidR="00F546B4" w:rsidRPr="002D36F2">
      <w:pPr>
        <w:jc w:val="center"/>
      </w:pPr>
      <w:r w:rsidRPr="002D36F2">
        <w:t>R E P U B L I K A  H R V A T S K A</w:t>
      </w:r>
    </w:p>
    <w:p w:rsidRDefault="00F546B4" w:rsidP="00F546B4" w:rsidR="00F546B4" w:rsidRPr="002D36F2">
      <w:pPr>
        <w:jc w:val="center"/>
      </w:pPr>
    </w:p>
    <w:p w:rsidRDefault="00F546B4" w:rsidP="00F546B4" w:rsidR="00F546B4" w:rsidRPr="002D36F2">
      <w:pPr>
        <w:jc w:val="center"/>
      </w:pPr>
      <w:r w:rsidRPr="002D36F2">
        <w:t>R J E Š E N J E</w:t>
      </w:r>
    </w:p>
    <w:p w:rsidRDefault="00F546B4" w:rsidP="00F546B4" w:rsidR="00F546B4" w:rsidRPr="002D36F2">
      <w:pPr>
        <w:jc w:val="center"/>
      </w:pPr>
    </w:p>
    <w:p w:rsidRDefault="00F546B4" w:rsidP="00810B70" w:rsidR="00F546B4" w:rsidRPr="002D36F2">
      <w:pPr>
        <w:jc w:val="both"/>
      </w:pPr>
      <w:r w:rsidRPr="002D36F2">
        <w:tab/>
        <w:t xml:space="preserve">Trgovački sud u Pazinu, po stečajnom sucu </w:t>
      </w:r>
      <w:r w:rsidR="00381586" w:rsidRPr="002D36F2">
        <w:t>Damiru Rabaru</w:t>
      </w:r>
      <w:r w:rsidRPr="002D36F2">
        <w:t xml:space="preserve">, u stečajnom </w:t>
      </w:r>
      <w:r w:rsidR="001A1123" w:rsidRPr="002D36F2">
        <w:t xml:space="preserve">postupku nad stečajnim dužnikom </w:t>
      </w:r>
      <w:r w:rsidR="006C43B3" w:rsidRPr="002D36F2">
        <w:t>Stečajna masa iza FS - METAL, d.o.o. u stečaju, Zagreb, Pavla Hatza 10, OIB: 10152246793</w:t>
      </w:r>
      <w:r w:rsidRPr="002D36F2">
        <w:t xml:space="preserve">, </w:t>
      </w:r>
      <w:r w:rsidR="006C43B3" w:rsidRPr="002D36F2">
        <w:t>7</w:t>
      </w:r>
      <w:r w:rsidR="00E56383" w:rsidRPr="002D36F2">
        <w:t>.</w:t>
      </w:r>
      <w:r w:rsidRPr="002D36F2">
        <w:t xml:space="preserve"> </w:t>
      </w:r>
      <w:r w:rsidR="006C43B3" w:rsidRPr="002D36F2">
        <w:t xml:space="preserve">prosinca </w:t>
      </w:r>
      <w:r w:rsidRPr="002D36F2">
        <w:t>201</w:t>
      </w:r>
      <w:r w:rsidR="00E56383" w:rsidRPr="002D36F2">
        <w:t>7</w:t>
      </w:r>
      <w:r w:rsidRPr="002D36F2">
        <w:t>.</w:t>
      </w:r>
    </w:p>
    <w:p w:rsidRDefault="00F546B4" w:rsidP="00F546B4" w:rsidR="00F546B4" w:rsidRPr="002D36F2">
      <w:pPr>
        <w:jc w:val="center"/>
      </w:pPr>
    </w:p>
    <w:p w:rsidRDefault="00F546B4" w:rsidP="00F546B4" w:rsidR="00F546B4" w:rsidRPr="002D36F2">
      <w:pPr>
        <w:jc w:val="center"/>
      </w:pPr>
      <w:r w:rsidRPr="002D36F2">
        <w:t>r i j e š i o  j e</w:t>
      </w:r>
    </w:p>
    <w:p w:rsidRDefault="00F546B4" w:rsidP="00F546B4" w:rsidR="00F546B4" w:rsidRPr="002D36F2">
      <w:pPr>
        <w:jc w:val="center"/>
      </w:pPr>
    </w:p>
    <w:p w:rsidRDefault="00F546B4" w:rsidP="006C43B3" w:rsidR="00D46EA0" w:rsidRPr="002D36F2">
      <w:pPr>
        <w:jc w:val="both"/>
      </w:pPr>
      <w:r w:rsidRPr="002D36F2">
        <w:tab/>
      </w:r>
      <w:r w:rsidR="00D46EA0" w:rsidRPr="002D36F2">
        <w:t xml:space="preserve">Stečajni upravitelj je osporio tražbine </w:t>
      </w:r>
      <w:r w:rsidR="00F60C27" w:rsidRPr="002D36F2">
        <w:t xml:space="preserve">drugog </w:t>
      </w:r>
      <w:r w:rsidR="00D46EA0" w:rsidRPr="002D36F2">
        <w:t>višeg isplatnog reda stečajnih vjerovnika:</w:t>
      </w:r>
    </w:p>
    <w:p w:rsidRDefault="00D83900" w:rsidP="00D83900" w:rsidR="00D83900" w:rsidRPr="002D36F2">
      <w:pPr>
        <w:ind w:firstLine="708"/>
        <w:jc w:val="both"/>
      </w:pPr>
    </w:p>
    <w:p w:rsidRDefault="003B69E9" w:rsidP="003B69E9" w:rsidR="003B69E9" w:rsidRPr="002D36F2">
      <w:pPr>
        <w:jc w:val="both"/>
      </w:pPr>
      <w:r w:rsidRPr="002D36F2">
        <w:tab/>
      </w:r>
      <w:r w:rsidR="005066D2" w:rsidRPr="002D36F2">
        <w:t xml:space="preserve">1. </w:t>
      </w:r>
      <w:r w:rsidRPr="002D36F2">
        <w:t xml:space="preserve">FABIO SINČIĆ, Buzet, Krbavčići 8, OIB: 79495966091, u iznosu od </w:t>
      </w:r>
      <w:r w:rsidR="00643FFA" w:rsidRPr="002D36F2">
        <w:t>118.467,20</w:t>
      </w:r>
      <w:r w:rsidRPr="002D36F2">
        <w:t xml:space="preserve"> kn.</w:t>
      </w:r>
    </w:p>
    <w:p w:rsidRDefault="00485BFC" w:rsidP="002D6CEA" w:rsidR="00485BFC" w:rsidRPr="002D36F2">
      <w:pPr>
        <w:ind w:firstLine="708"/>
        <w:jc w:val="both"/>
      </w:pPr>
      <w:r w:rsidRPr="002D36F2">
        <w:t xml:space="preserve">Upućuje se vjerovnik </w:t>
      </w:r>
      <w:r w:rsidR="003B69E9" w:rsidRPr="002D36F2">
        <w:t>FABIO SINČIĆ, Buzet, Krbavčići 8, OIB: 79495966091</w:t>
      </w:r>
      <w:r w:rsidRPr="002D36F2">
        <w:t xml:space="preserve">, na parnicu radi utvrđivanja osporene tražbine </w:t>
      </w:r>
      <w:r w:rsidR="00723273" w:rsidRPr="002D36F2">
        <w:t>prvog</w:t>
      </w:r>
      <w:r w:rsidR="00AC238F" w:rsidRPr="002D36F2">
        <w:t xml:space="preserve"> </w:t>
      </w:r>
      <w:r w:rsidRPr="002D36F2">
        <w:t xml:space="preserve">višeg isplatnog reda u iznosu od </w:t>
      </w:r>
      <w:r w:rsidR="00854E2D" w:rsidRPr="002D36F2">
        <w:t xml:space="preserve">118.467,20 </w:t>
      </w:r>
      <w:r w:rsidRPr="002D36F2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485BFC" w:rsidP="00485BFC" w:rsidR="00485BFC" w:rsidRPr="002D36F2">
      <w:pPr>
        <w:ind w:firstLine="720"/>
        <w:jc w:val="both"/>
      </w:pPr>
      <w:r w:rsidRPr="002D36F2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D6009A" w:rsidP="00485BFC" w:rsidR="00D6009A" w:rsidRPr="002D36F2">
      <w:pPr>
        <w:ind w:firstLine="720"/>
        <w:jc w:val="both"/>
      </w:pPr>
    </w:p>
    <w:p w:rsidRDefault="00D6009A" w:rsidP="00D6009A" w:rsidR="00D6009A" w:rsidRPr="002D36F2">
      <w:pPr>
        <w:jc w:val="both"/>
      </w:pPr>
      <w:r w:rsidRPr="002D36F2">
        <w:tab/>
      </w:r>
      <w:r w:rsidR="00974313">
        <w:t>2</w:t>
      </w:r>
      <w:r w:rsidRPr="002D36F2">
        <w:t xml:space="preserve">. </w:t>
      </w:r>
      <w:r w:rsidR="00643FFA" w:rsidRPr="002D36F2">
        <w:t>SUZAN</w:t>
      </w:r>
      <w:r w:rsidR="00854E2D" w:rsidRPr="002D36F2">
        <w:t>A</w:t>
      </w:r>
      <w:r w:rsidR="00643FFA" w:rsidRPr="002D36F2">
        <w:t xml:space="preserve"> DEMARK, Lupoglav, Lupoglav 50, OIB: 04340124051</w:t>
      </w:r>
      <w:r w:rsidRPr="002D36F2">
        <w:t xml:space="preserve">, u iznosu od </w:t>
      </w:r>
      <w:r w:rsidR="00643FFA" w:rsidRPr="002D36F2">
        <w:t>15.960,32</w:t>
      </w:r>
      <w:r w:rsidRPr="002D36F2">
        <w:t xml:space="preserve"> kn.</w:t>
      </w:r>
    </w:p>
    <w:p w:rsidRDefault="00D6009A" w:rsidP="00D6009A" w:rsidR="00D6009A" w:rsidRPr="002D36F2">
      <w:pPr>
        <w:ind w:firstLine="708"/>
        <w:jc w:val="both"/>
      </w:pPr>
      <w:r w:rsidRPr="002D36F2">
        <w:t xml:space="preserve">Upućuje se vjerovnik </w:t>
      </w:r>
      <w:r w:rsidR="00854E2D" w:rsidRPr="002D36F2">
        <w:t>SUZANA DEMARK, Lupoglav, Lupoglav 50, OIB: 04340124051</w:t>
      </w:r>
      <w:r w:rsidRPr="002D36F2">
        <w:t xml:space="preserve">, na parnicu radi utvrđivanja osporene tražbine </w:t>
      </w:r>
      <w:r w:rsidR="00723273" w:rsidRPr="002D36F2">
        <w:t>prvog</w:t>
      </w:r>
      <w:r w:rsidRPr="002D36F2">
        <w:t xml:space="preserve"> višeg isplatnog reda u iznosu od </w:t>
      </w:r>
      <w:r w:rsidR="007108D2" w:rsidRPr="002D36F2">
        <w:t xml:space="preserve">15.960,32 </w:t>
      </w:r>
      <w:r w:rsidRPr="002D36F2">
        <w:t xml:space="preserve">kn te </w:t>
      </w:r>
      <w:r w:rsidR="00854E2D" w:rsidRPr="002D36F2">
        <w:t>joj</w:t>
      </w:r>
      <w:r w:rsidRPr="002D36F2">
        <w:t xml:space="preserve"> se za podnošenje tužbe određuje rok od 8 dana od pravomoćnosti rješenja o upućivanju na parnicu odnosno primitka drugostupanjske odluke, a ukoliko je u tijeku parnični postupak da predloži nastavak istog. </w:t>
      </w:r>
    </w:p>
    <w:p w:rsidRDefault="00D6009A" w:rsidP="00D6009A" w:rsidR="00D6009A" w:rsidRPr="002D36F2">
      <w:pPr>
        <w:ind w:firstLine="720"/>
        <w:jc w:val="both"/>
      </w:pPr>
      <w:r w:rsidRPr="002D36F2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D6009A" w:rsidP="00485BFC" w:rsidR="00D6009A" w:rsidRPr="002D36F2">
      <w:pPr>
        <w:ind w:firstLine="720"/>
        <w:jc w:val="both"/>
      </w:pPr>
    </w:p>
    <w:p w:rsidRDefault="005066D2" w:rsidP="005066D2" w:rsidR="005066D2" w:rsidRPr="002D36F2"/>
    <w:p w:rsidRDefault="00F546B4" w:rsidP="00F546B4" w:rsidR="00F546B4" w:rsidRPr="002D36F2">
      <w:pPr>
        <w:ind w:left="360"/>
        <w:jc w:val="center"/>
      </w:pPr>
      <w:r w:rsidRPr="002D36F2">
        <w:t>Obrazloženje</w:t>
      </w:r>
    </w:p>
    <w:p w:rsidRDefault="00F546B4" w:rsidP="00F546B4" w:rsidR="00F546B4" w:rsidRPr="002D36F2">
      <w:pPr>
        <w:ind w:left="360"/>
        <w:jc w:val="center"/>
      </w:pPr>
    </w:p>
    <w:p w:rsidRDefault="00F546B4" w:rsidP="00F546B4" w:rsidR="004440AC" w:rsidRPr="002D36F2">
      <w:pPr>
        <w:jc w:val="both"/>
      </w:pPr>
      <w:r w:rsidRPr="002D36F2">
        <w:tab/>
        <w:t>Na</w:t>
      </w:r>
      <w:r w:rsidR="00974313">
        <w:t xml:space="preserve"> posebnom</w:t>
      </w:r>
      <w:r w:rsidRPr="002D36F2">
        <w:t xml:space="preserve"> ispitnom ročištu održanom </w:t>
      </w:r>
      <w:r w:rsidR="002D6CEA" w:rsidRPr="002D36F2">
        <w:t>15</w:t>
      </w:r>
      <w:r w:rsidR="00810499" w:rsidRPr="002D36F2">
        <w:t xml:space="preserve">. </w:t>
      </w:r>
      <w:r w:rsidR="002D6CEA" w:rsidRPr="002D36F2">
        <w:t xml:space="preserve">studenog </w:t>
      </w:r>
      <w:r w:rsidRPr="002D36F2">
        <w:t>201</w:t>
      </w:r>
      <w:r w:rsidR="00381586" w:rsidRPr="002D36F2">
        <w:t>7</w:t>
      </w:r>
      <w:r w:rsidRPr="002D36F2">
        <w:t xml:space="preserve">. </w:t>
      </w:r>
      <w:r w:rsidR="004440AC" w:rsidRPr="002D36F2">
        <w:t xml:space="preserve">ponovno su </w:t>
      </w:r>
      <w:r w:rsidRPr="002D36F2">
        <w:t xml:space="preserve">ispitane su prijave tražbina </w:t>
      </w:r>
      <w:r w:rsidR="002D6CEA" w:rsidRPr="002D36F2">
        <w:t xml:space="preserve">Fabia Sinčića i </w:t>
      </w:r>
      <w:r w:rsidR="004440AC" w:rsidRPr="002D36F2">
        <w:t xml:space="preserve">Suzane Demark </w:t>
      </w:r>
      <w:r w:rsidRPr="002D36F2">
        <w:t xml:space="preserve">prema svojim iznosima i redu. </w:t>
      </w:r>
    </w:p>
    <w:p w:rsidRDefault="004440AC" w:rsidP="00F546B4" w:rsidR="00F546B4" w:rsidRPr="002D36F2">
      <w:pPr>
        <w:jc w:val="both"/>
      </w:pPr>
      <w:r w:rsidRPr="002D36F2">
        <w:lastRenderedPageBreak/>
        <w:tab/>
      </w:r>
      <w:r w:rsidR="00F546B4" w:rsidRPr="002D36F2">
        <w:t>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7108D2" w:rsidP="00EC48C0" w:rsidR="007108D2" w:rsidRPr="002D36F2">
      <w:pPr>
        <w:jc w:val="both"/>
      </w:pPr>
    </w:p>
    <w:p w:rsidRDefault="00D83900" w:rsidP="00EC48C0" w:rsidR="006415DB" w:rsidRPr="002D36F2">
      <w:pPr>
        <w:jc w:val="both"/>
      </w:pPr>
      <w:r w:rsidRPr="002D36F2">
        <w:tab/>
      </w:r>
      <w:r w:rsidR="004522F1" w:rsidRPr="002D36F2">
        <w:t xml:space="preserve">Tražbinu vjerovnika </w:t>
      </w:r>
      <w:r w:rsidR="007108D2" w:rsidRPr="002D36F2">
        <w:t>Fabia Sinčić</w:t>
      </w:r>
      <w:r w:rsidR="00734EF2" w:rsidRPr="002D36F2">
        <w:t>a</w:t>
      </w:r>
      <w:r w:rsidR="007108D2" w:rsidRPr="002D36F2">
        <w:t>, Buzet, Krbavčići 8, OIB: 79495966091, u iznosu od 118.467,20 kn</w:t>
      </w:r>
      <w:r w:rsidR="00EC48C0" w:rsidRPr="002D36F2">
        <w:t xml:space="preserve"> u cijelosti je osporio stečajni upravitelj </w:t>
      </w:r>
      <w:r w:rsidR="00DF76C9" w:rsidRPr="002D36F2">
        <w:t>budući da se radi o prijavi za koju nije dostavljena vjerodostojna dokumentacija</w:t>
      </w:r>
      <w:r w:rsidR="00EC48C0" w:rsidRPr="002D36F2">
        <w:t>.</w:t>
      </w:r>
    </w:p>
    <w:p w:rsidRDefault="00734EF2" w:rsidP="00EC48C0" w:rsidR="00734EF2" w:rsidRPr="002D36F2">
      <w:pPr>
        <w:jc w:val="both"/>
      </w:pPr>
    </w:p>
    <w:p w:rsidRDefault="00ED2135" w:rsidP="00ED2135" w:rsidR="00ED2135" w:rsidRPr="002D36F2">
      <w:pPr>
        <w:jc w:val="both"/>
      </w:pPr>
      <w:r w:rsidRPr="002D36F2">
        <w:tab/>
        <w:t xml:space="preserve">Tražbinu vjerovnika </w:t>
      </w:r>
      <w:r w:rsidR="00EB2662" w:rsidRPr="002D36F2">
        <w:t>Suzane Demark</w:t>
      </w:r>
      <w:r w:rsidR="00DF76C9" w:rsidRPr="002D36F2">
        <w:t>, Lupoglav, Lupoglav 50, OIB: 04340124051</w:t>
      </w:r>
      <w:r w:rsidR="00EB2662" w:rsidRPr="002D36F2">
        <w:t xml:space="preserve">, </w:t>
      </w:r>
      <w:r w:rsidR="006A3F81">
        <w:t>u iznosu od</w:t>
      </w:r>
      <w:r w:rsidRPr="002D36F2">
        <w:t xml:space="preserve"> </w:t>
      </w:r>
      <w:r w:rsidR="00EB2662" w:rsidRPr="002D36F2">
        <w:t xml:space="preserve">15.960,32 </w:t>
      </w:r>
      <w:r w:rsidRPr="002D36F2">
        <w:t>kn u cijelosti</w:t>
      </w:r>
      <w:r w:rsidR="00EB2662" w:rsidRPr="002D36F2">
        <w:t xml:space="preserve"> je osporio stečajni upravitelj, budući da iz dostavljene dokumentacije ne proizlazi osnovanost tražbine</w:t>
      </w:r>
      <w:r w:rsidRPr="002D36F2">
        <w:t>.</w:t>
      </w:r>
    </w:p>
    <w:p w:rsidRDefault="00ED2135" w:rsidP="004522F1" w:rsidR="00ED2135" w:rsidRPr="002D36F2">
      <w:pPr>
        <w:jc w:val="both"/>
      </w:pPr>
    </w:p>
    <w:p w:rsidRDefault="004522F1" w:rsidP="004522F1" w:rsidR="004522F1" w:rsidRPr="002D36F2">
      <w:pPr>
        <w:jc w:val="both"/>
      </w:pPr>
      <w:r w:rsidRPr="002D36F2">
        <w:tab/>
        <w:t>Na ročištu osporavanj</w:t>
      </w:r>
      <w:r w:rsidR="00700D85" w:rsidRPr="002D36F2">
        <w:t xml:space="preserve">a nisu otklonjena </w:t>
      </w:r>
      <w:r w:rsidRPr="002D36F2">
        <w:t xml:space="preserve">pa </w:t>
      </w:r>
      <w:r w:rsidR="00700D85" w:rsidRPr="002D36F2">
        <w:t>su</w:t>
      </w:r>
      <w:r w:rsidRPr="002D36F2">
        <w:t xml:space="preserve"> vjerovni</w:t>
      </w:r>
      <w:r w:rsidR="00700D85" w:rsidRPr="002D36F2">
        <w:t xml:space="preserve">ci </w:t>
      </w:r>
      <w:r w:rsidRPr="002D36F2">
        <w:t>osporen</w:t>
      </w:r>
      <w:r w:rsidR="00700D85" w:rsidRPr="002D36F2">
        <w:t xml:space="preserve">ih </w:t>
      </w:r>
      <w:r w:rsidRPr="002D36F2">
        <w:t>tražbin</w:t>
      </w:r>
      <w:r w:rsidR="00700D85" w:rsidRPr="002D36F2">
        <w:t>a</w:t>
      </w:r>
      <w:r w:rsidRPr="002D36F2">
        <w:t xml:space="preserve"> upućen</w:t>
      </w:r>
      <w:r w:rsidR="00700D85" w:rsidRPr="002D36F2">
        <w:t>i</w:t>
      </w:r>
      <w:r w:rsidRPr="002D36F2">
        <w:t xml:space="preserve"> u parnicu jer za osporenu tražbinu ne postoji ovršna isprava, te je odluka donesena na temelju odredbe čl. 266. st. 1. i čl. 267. st 1. SZ-a. </w:t>
      </w:r>
    </w:p>
    <w:p w:rsidRDefault="004522F1" w:rsidP="004522F1" w:rsidR="004522F1" w:rsidRPr="002D36F2">
      <w:pPr>
        <w:jc w:val="both"/>
      </w:pPr>
    </w:p>
    <w:p w:rsidRDefault="00F546B4" w:rsidP="00F546B4" w:rsidR="00F546B4" w:rsidRPr="002D36F2">
      <w:pPr>
        <w:ind w:firstLine="708"/>
        <w:jc w:val="center"/>
      </w:pPr>
      <w:r w:rsidRPr="002D36F2">
        <w:t>U Pazin</w:t>
      </w:r>
      <w:r w:rsidR="00810499" w:rsidRPr="002D36F2">
        <w:t>u</w:t>
      </w:r>
      <w:r w:rsidRPr="002D36F2">
        <w:t xml:space="preserve"> </w:t>
      </w:r>
      <w:r w:rsidR="003B69E9" w:rsidRPr="002D36F2">
        <w:t>7</w:t>
      </w:r>
      <w:r w:rsidR="00810499" w:rsidRPr="002D36F2">
        <w:t xml:space="preserve">. </w:t>
      </w:r>
      <w:r w:rsidR="003B69E9" w:rsidRPr="002D36F2">
        <w:t xml:space="preserve">prosinca </w:t>
      </w:r>
      <w:r w:rsidR="00C72755" w:rsidRPr="002D36F2">
        <w:t>2017</w:t>
      </w:r>
      <w:r w:rsidRPr="002D36F2">
        <w:t>.</w:t>
      </w:r>
    </w:p>
    <w:p w:rsidRDefault="00F546B4" w:rsidP="00F546B4" w:rsidR="00F546B4" w:rsidRPr="002D36F2">
      <w:pPr>
        <w:ind w:firstLine="708"/>
        <w:jc w:val="center"/>
      </w:pPr>
    </w:p>
    <w:p w:rsidRDefault="00F546B4" w:rsidP="00F546B4" w:rsidR="00F546B4" w:rsidRPr="002D36F2">
      <w:pPr>
        <w:ind w:firstLine="708"/>
        <w:jc w:val="center"/>
      </w:pPr>
    </w:p>
    <w:p w:rsidRDefault="00F546B4" w:rsidP="00F546B4" w:rsidR="00F546B4" w:rsidRPr="002D36F2">
      <w:pPr>
        <w:ind w:firstLine="708" w:left="5664"/>
        <w:jc w:val="center"/>
      </w:pPr>
      <w:r w:rsidRPr="002D36F2">
        <w:t>Stečajni sudac</w:t>
      </w:r>
    </w:p>
    <w:p w:rsidRDefault="00F546B4" w:rsidP="00F546B4" w:rsidR="00F546B4" w:rsidRPr="002D36F2">
      <w:pPr>
        <w:ind w:firstLine="708" w:left="4956"/>
        <w:jc w:val="center"/>
      </w:pPr>
      <w:r w:rsidRPr="002D36F2">
        <w:t xml:space="preserve">           </w:t>
      </w:r>
      <w:r w:rsidR="00CF7408" w:rsidRPr="002D36F2">
        <w:t>Damir Rabar</w:t>
      </w:r>
    </w:p>
    <w:p w:rsidRDefault="00F546B4" w:rsidP="00F546B4" w:rsidR="00F546B4" w:rsidRPr="002D36F2">
      <w:pPr>
        <w:ind w:firstLine="708" w:left="4956"/>
        <w:jc w:val="center"/>
      </w:pPr>
    </w:p>
    <w:p w:rsidRDefault="00F546B4" w:rsidP="00F546B4" w:rsidR="00F546B4" w:rsidRPr="002D36F2">
      <w:pPr>
        <w:ind w:firstLine="708" w:left="4956"/>
        <w:jc w:val="center"/>
      </w:pPr>
    </w:p>
    <w:p w:rsidRDefault="00F546B4" w:rsidP="00F546B4" w:rsidR="00F546B4" w:rsidRPr="002D36F2">
      <w:pPr>
        <w:jc w:val="both"/>
      </w:pPr>
    </w:p>
    <w:p w:rsidRDefault="00F546B4" w:rsidP="00F546B4" w:rsidR="00F546B4" w:rsidRPr="002D36F2">
      <w:pPr>
        <w:jc w:val="both"/>
      </w:pPr>
    </w:p>
    <w:p w:rsidRDefault="00F546B4" w:rsidP="00F546B4" w:rsidR="00F546B4" w:rsidRPr="002D36F2">
      <w:pPr>
        <w:jc w:val="both"/>
      </w:pPr>
      <w:r w:rsidRPr="002D36F2">
        <w:t>UPUTA O PRAVNOM LIJEKU:</w:t>
      </w:r>
    </w:p>
    <w:p w:rsidRDefault="00F546B4" w:rsidP="00F546B4" w:rsidR="00F546B4" w:rsidRPr="002D36F2">
      <w:pPr>
        <w:ind w:firstLine="708"/>
        <w:jc w:val="both"/>
      </w:pPr>
      <w:r w:rsidRPr="002D36F2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2D36F2">
      <w:pPr>
        <w:ind w:left="7080"/>
        <w:jc w:val="both"/>
      </w:pPr>
    </w:p>
    <w:p w:rsidRDefault="00F546B4" w:rsidP="00F546B4" w:rsidR="00F546B4" w:rsidRPr="002D36F2">
      <w:r w:rsidRPr="002D36F2">
        <w:t xml:space="preserve">DNA:  </w:t>
      </w:r>
    </w:p>
    <w:p w:rsidRDefault="00F546B4" w:rsidP="00DF1005" w:rsidR="00A05DB7" w:rsidRPr="002D36F2">
      <w:pPr>
        <w:pStyle w:val="Odlomakpopisa"/>
        <w:numPr>
          <w:ilvl w:val="0"/>
          <w:numId w:val="2"/>
        </w:numPr>
        <w:jc w:val="both"/>
      </w:pPr>
      <w:r w:rsidRPr="002D36F2">
        <w:t>e-oglasna ploča suda 8 dana (čl. 265. st. 2. SZ-a)</w:t>
      </w:r>
    </w:p>
    <w:p w:rsidRDefault="002D36F2" w:rsidP="00DF1005" w:rsidR="002D36F2" w:rsidRPr="002D36F2">
      <w:pPr>
        <w:pStyle w:val="Odlomakpopisa"/>
        <w:numPr>
          <w:ilvl w:val="0"/>
          <w:numId w:val="2"/>
        </w:numPr>
        <w:jc w:val="both"/>
      </w:pPr>
      <w:r w:rsidRPr="002D36F2">
        <w:t>Fabio Sinčić, Buzet, Krbavčići 8,</w:t>
      </w:r>
      <w:r w:rsidR="006A3F81">
        <w:t xml:space="preserve"> po pun. Marčan i Partneri, odvjetničko društvo, Rijeka, Prolaz M. K. Kozulić 2</w:t>
      </w:r>
    </w:p>
    <w:p w:rsidRDefault="002D36F2" w:rsidP="006A3F81" w:rsidR="006A3F81" w:rsidRPr="002D36F2">
      <w:pPr>
        <w:pStyle w:val="Odlomakpopisa"/>
        <w:numPr>
          <w:ilvl w:val="0"/>
          <w:numId w:val="2"/>
        </w:numPr>
        <w:jc w:val="both"/>
      </w:pPr>
      <w:r w:rsidRPr="002D36F2">
        <w:t>Suzana Demark, Lupoglav, Lupoglav 50,</w:t>
      </w:r>
      <w:r w:rsidR="006A3F81">
        <w:t xml:space="preserve"> po pun. Marčan i Partneri, odvjetničko društvo, Rijeka, Prolaz M. K. Kozulić 2</w:t>
      </w:r>
    </w:p>
    <w:p w:rsidRDefault="002D36F2" w:rsidP="006A3F81" w:rsidR="002D36F2" w:rsidRPr="002D36F2">
      <w:pPr>
        <w:pStyle w:val="Odlomakpopisa"/>
        <w:jc w:val="both"/>
      </w:pPr>
    </w:p>
    <w:p w:rsidRDefault="006415DB" w:rsidP="006415DB" w:rsidR="006415DB" w:rsidRPr="002D36F2"/>
    <w:p w:rsidRDefault="002D36F2" w:rsidP="006415DB" w:rsidR="002D36F2" w:rsidRPr="002D36F2"/>
    <w:p w:rsidRDefault="002D36F2" w:rsidP="006415DB" w:rsidR="002D36F2" w:rsidRPr="002D36F2"/>
    <w:p w:rsidRDefault="006415DB" w:rsidP="006415DB" w:rsidR="006415DB" w:rsidRPr="002D36F2"/>
    <w:p w:rsidRDefault="006415DB" w:rsidP="006415DB" w:rsidR="006415DB" w:rsidRPr="002D36F2">
      <w:pPr>
        <w:jc w:val="both"/>
      </w:pPr>
    </w:p>
    <w:p w:rsidRDefault="006415DB" w:rsidP="006415DB" w:rsidR="006415DB" w:rsidRPr="002D36F2"/>
    <w:sectPr w:rsidSect="00A70E98" w:rsidR="006415DB" w:rsidRPr="002D36F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8A8" w:rsidP="00F546B4" w:rsidR="009178A8">
      <w:r>
        <w:separator/>
      </w:r>
    </w:p>
  </w:endnote>
  <w:endnote w:id="0" w:type="continuationSeparator">
    <w:p w:rsidRDefault="009178A8" w:rsidP="00F546B4" w:rsidR="00917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8A8" w:rsidP="00F546B4" w:rsidR="009178A8">
      <w:r>
        <w:separator/>
      </w:r>
    </w:p>
  </w:footnote>
  <w:footnote w:id="0" w:type="continuationSeparator">
    <w:p w:rsidRDefault="009178A8" w:rsidP="00F546B4" w:rsidR="00917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098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0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E56383">
      <w:t>1</w:t>
    </w:r>
    <w:r w:rsidR="00F546B4">
      <w:t xml:space="preserve"> St-</w:t>
    </w:r>
    <w:r w:rsidR="006A3F81">
      <w:t>915</w:t>
    </w:r>
    <w:r w:rsidR="00F546B4" w:rsidRPr="006572C0">
      <w:t>/</w:t>
    </w:r>
    <w:r w:rsidR="00F546B4">
      <w:t>16</w:t>
    </w:r>
    <w:r w:rsidR="00F546B4" w:rsidRPr="000C4F40">
      <w:t>-</w:t>
    </w:r>
    <w:r w:rsidR="006A3F81">
      <w:t>65</w:t>
    </w:r>
  </w:p>
  <w:p w:rsidRDefault="007B098D" w:rsidP="00E84C66" w:rsidR="00E84C66">
    <w:pPr>
      <w:pStyle w:val="Zaglavlje"/>
    </w:pPr>
  </w:p>
  <w:p w:rsidRDefault="007B098D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F81" w:rsidP="006A3F81" w:rsidR="00E84C66">
    <w:pPr>
      <w:pStyle w:val="Zaglavlje"/>
      <w:jc w:val="right"/>
    </w:pPr>
    <w:r>
      <w:tab/>
    </w:r>
    <w:r>
      <w:tab/>
    </w:r>
    <w:r w:rsidRPr="002D36F2">
      <w:t>1 St-915/16-</w:t>
    </w:r>
    <w:r>
      <w:t>65</w:t>
    </w:r>
    <w:r w:rsidR="00A05DB7">
      <w:tab/>
    </w:r>
    <w:r w:rsidR="00A05DB7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73D79"/>
    <w:rsid w:val="000E0E72"/>
    <w:rsid w:val="00111C0D"/>
    <w:rsid w:val="00173548"/>
    <w:rsid w:val="00183306"/>
    <w:rsid w:val="001A1123"/>
    <w:rsid w:val="001A2CB0"/>
    <w:rsid w:val="00246214"/>
    <w:rsid w:val="00256CA5"/>
    <w:rsid w:val="00264A9F"/>
    <w:rsid w:val="00285A1C"/>
    <w:rsid w:val="002C3D7A"/>
    <w:rsid w:val="002D36F2"/>
    <w:rsid w:val="002D6CEA"/>
    <w:rsid w:val="0031387E"/>
    <w:rsid w:val="003613FF"/>
    <w:rsid w:val="00381586"/>
    <w:rsid w:val="003B69E9"/>
    <w:rsid w:val="003C0A0A"/>
    <w:rsid w:val="003D419E"/>
    <w:rsid w:val="004440AC"/>
    <w:rsid w:val="004522F1"/>
    <w:rsid w:val="00485BFC"/>
    <w:rsid w:val="004F0B82"/>
    <w:rsid w:val="00501B9C"/>
    <w:rsid w:val="005066D2"/>
    <w:rsid w:val="00554328"/>
    <w:rsid w:val="005E6174"/>
    <w:rsid w:val="00603386"/>
    <w:rsid w:val="00630075"/>
    <w:rsid w:val="006415DB"/>
    <w:rsid w:val="00643FFA"/>
    <w:rsid w:val="0066742A"/>
    <w:rsid w:val="006A3F81"/>
    <w:rsid w:val="006C43B3"/>
    <w:rsid w:val="006F3547"/>
    <w:rsid w:val="00700D85"/>
    <w:rsid w:val="007075BA"/>
    <w:rsid w:val="007108D2"/>
    <w:rsid w:val="00712213"/>
    <w:rsid w:val="00723273"/>
    <w:rsid w:val="00734EF2"/>
    <w:rsid w:val="0078523D"/>
    <w:rsid w:val="007B098D"/>
    <w:rsid w:val="008052C6"/>
    <w:rsid w:val="00810499"/>
    <w:rsid w:val="00810B70"/>
    <w:rsid w:val="00812D34"/>
    <w:rsid w:val="00844C7C"/>
    <w:rsid w:val="00854E2D"/>
    <w:rsid w:val="008E4512"/>
    <w:rsid w:val="008F4870"/>
    <w:rsid w:val="008F5FDD"/>
    <w:rsid w:val="0091282E"/>
    <w:rsid w:val="009178A8"/>
    <w:rsid w:val="0094722D"/>
    <w:rsid w:val="00974313"/>
    <w:rsid w:val="00975633"/>
    <w:rsid w:val="00985388"/>
    <w:rsid w:val="00A05DB7"/>
    <w:rsid w:val="00A20B44"/>
    <w:rsid w:val="00A42DC4"/>
    <w:rsid w:val="00AC238F"/>
    <w:rsid w:val="00AD219A"/>
    <w:rsid w:val="00BC4CE5"/>
    <w:rsid w:val="00C27074"/>
    <w:rsid w:val="00C325C9"/>
    <w:rsid w:val="00C72755"/>
    <w:rsid w:val="00C77D96"/>
    <w:rsid w:val="00CF7408"/>
    <w:rsid w:val="00D46EA0"/>
    <w:rsid w:val="00D6009A"/>
    <w:rsid w:val="00D83900"/>
    <w:rsid w:val="00DA3640"/>
    <w:rsid w:val="00DA4343"/>
    <w:rsid w:val="00DB7F37"/>
    <w:rsid w:val="00DD7258"/>
    <w:rsid w:val="00DE5B2B"/>
    <w:rsid w:val="00DF1005"/>
    <w:rsid w:val="00DF76C9"/>
    <w:rsid w:val="00E56383"/>
    <w:rsid w:val="00E86B17"/>
    <w:rsid w:val="00EB2662"/>
    <w:rsid w:val="00EB409B"/>
    <w:rsid w:val="00EC48C0"/>
    <w:rsid w:val="00EC58F9"/>
    <w:rsid w:val="00ED2135"/>
    <w:rsid w:val="00ED252B"/>
    <w:rsid w:val="00F2316C"/>
    <w:rsid w:val="00F40BD0"/>
    <w:rsid w:val="00F546B4"/>
    <w:rsid w:val="00F60C27"/>
    <w:rsid w:val="00FA306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9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9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9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9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9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FS - METAL, d.o.o. u stečaju</item>
      <item>IMEX BANKA d.d. SPLIT</item>
      <item>Odvj. Ana Vičević Gračanin</item>
      <item>Odvjetničko društvo Marčan i partneri društvo s ograničenom odgovornošću</item>
    </izvorni_sadrzaj>
    <derivirana_varijabla naziv="DomainObject.Predmet.SudioniciListNaziv_1">
      <item>Stečajna masa iza FS - METAL, d.o.o. u stečaju</item>
      <item>IMEX BANKA d.d. SPLIT</item>
      <item>Odvj. Ana Vičević Gračanin</item>
      <item>Odvjetničko društvo Marčan i partneri društvo s ograničenom odgovornošću</item>
    </derivirana_varijabla>
  </DomainObject.Predmet.SudioniciListNaziv>
  <DomainObject.Predmet.SudioniciListAdressOIB>
    <izvorni_sadrzaj>
      <item>Stečajna masa iza FS - METAL, d.o.o. u stečaju, OIB 10152246793, Pavla Hatza 10,10000 Zagreb</item>
      <item>IMEX BANKA d.d. SPLIT, OIB 99326633206, Tolstojeva 6,21000 Split</item>
      <item>Odvj. Ana Vičević Gračanin, OIB 75471893129, Čavle 117,51218 Čavle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Stečajna masa iza FS - METAL, d.o.o. u stečaju, OIB 10152246793, Pavla Hatza 10,10000 Zagreb</item>
      <item>IMEX BANKA d.d. SPLIT, OIB 99326633206, Tolstojeva 6,21000 Split</item>
      <item>Odvj. Ana Vičević Gračanin, OIB 75471893129, Čavle 117,51218 Čavle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10152246793</item>
      <item>, OIB 99326633206</item>
      <item>, OIB 75471893129</item>
      <item>, OIB 80879978999</item>
    </izvorni_sadrzaj>
    <derivirana_varijabla naziv="DomainObject.Predmet.SudioniciListNazivOIB_1">
      <item>, OIB 10152246793</item>
      <item>, OIB 99326633206</item>
      <item>, OIB 75471893129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2896</properties:Characters>
  <properties:Lines>88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2017-12-07T11:34:00Z</dcterms:created>
  <dc:creator>Jasmina Matika</dc:creator>
  <cp:lastModifiedBy>Lorena Paris Aničić</cp:lastModifiedBy>
  <cp:lastPrinted>2017-12-07T11:42:00Z</cp:lastPrinted>
  <dcterms:modified xmlns:xsi="http://www.w3.org/2001/XMLSchema-instance" xsi:type="dcterms:W3CDTF">2017-12-07T11:54:00Z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