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7877f" w14:paraId="e37877f" w:rsidRDefault="00A16660" w:rsidP="00A16660" w:rsidR="00A16660" w:rsidRPr="00D21A2C">
      <w:pPr>
        <w15:collapsed w:val="false"/>
      </w:pPr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660" w:rsidP="00A16660" w:rsidR="00A16660" w:rsidRPr="00DA0162">
      <w:pPr>
        <w:ind w:hanging="720" w:left="360"/>
      </w:pPr>
      <w:r w:rsidRPr="00DA0162">
        <w:t xml:space="preserve">     </w:t>
      </w:r>
      <w:r w:rsidR="00DA0162">
        <w:t xml:space="preserve"> </w:t>
      </w:r>
      <w:r w:rsidRPr="00DA0162">
        <w:t>REPUBLIKA HRVATSKA</w:t>
      </w:r>
    </w:p>
    <w:p w:rsidRDefault="00A16660" w:rsidP="00A16660" w:rsidR="00A1666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911B2" w:rsidP="00BD0DFD" w:rsidR="00F911B2"/>
    <w:p w:rsidRDefault="00DA0162" w:rsidP="00BD0DFD" w:rsidR="00DA0162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DA0162" w:rsidP="00AC3604" w:rsidR="00DA0162">
      <w:pPr>
        <w:jc w:val="both"/>
      </w:pPr>
    </w:p>
    <w:p w:rsidRDefault="00830116" w:rsidP="005C1E52" w:rsidR="00AC3604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 w:rsidR="002E0A6A">
        <w:rPr>
          <w:color w:val="000000"/>
        </w:rPr>
        <w:t xml:space="preserve">predlagatelja </w:t>
      </w:r>
      <w:r w:rsidR="00A32B37">
        <w:t xml:space="preserve">FINANCIJSKA AGENCIJA Regionalni centar Osijek, L. </w:t>
      </w:r>
      <w:proofErr w:type="spellStart"/>
      <w:r w:rsidR="00A32B37">
        <w:t>Jägera</w:t>
      </w:r>
      <w:proofErr w:type="spellEnd"/>
      <w:r w:rsidR="00A32B37">
        <w:t xml:space="preserve"> 3, Osijek, OIB: 85821130368</w:t>
      </w:r>
      <w:r w:rsidR="003F3A5A">
        <w:t xml:space="preserve">, </w:t>
      </w:r>
      <w:r>
        <w:t xml:space="preserve">za otvaranje stečajnog postupka nad dužnikom </w:t>
      </w:r>
      <w:r w:rsidR="00D24D5E">
        <w:t>JURO j.d.o.o., Vinkovci, Anina 3, MBS: 030190409, OIB: 25239158739</w:t>
      </w:r>
      <w:r w:rsidR="00A16C5A">
        <w:rPr>
          <w:color w:val="000000"/>
        </w:rPr>
        <w:t xml:space="preserve">, dana </w:t>
      </w:r>
      <w:r w:rsidR="00DA0162">
        <w:rPr>
          <w:color w:val="000000"/>
        </w:rPr>
        <w:t>1</w:t>
      </w:r>
      <w:r w:rsidR="00567F48">
        <w:rPr>
          <w:color w:val="000000"/>
        </w:rPr>
        <w:t>7</w:t>
      </w:r>
      <w:r w:rsidR="00DA0162">
        <w:rPr>
          <w:color w:val="000000"/>
        </w:rPr>
        <w:t>. listopada</w:t>
      </w:r>
      <w:r w:rsidR="00A16C5A">
        <w:rPr>
          <w:color w:val="000000"/>
        </w:rPr>
        <w:t xml:space="preserve"> 2018. godine</w:t>
      </w:r>
    </w:p>
    <w:p w:rsidRDefault="00B325B5" w:rsidP="00AC3604" w:rsidR="00B325B5">
      <w:pPr>
        <w:jc w:val="both"/>
      </w:pPr>
    </w:p>
    <w:p w:rsidRDefault="008672A0" w:rsidP="00AC3604" w:rsidR="008672A0">
      <w:pPr>
        <w:jc w:val="both"/>
      </w:pPr>
    </w:p>
    <w:p w:rsidRDefault="00AC3604" w:rsidP="00DE24D9" w:rsidR="00064A4F">
      <w:pPr>
        <w:jc w:val="center"/>
      </w:pPr>
      <w:r>
        <w:t>r i j e š i o  j e</w:t>
      </w:r>
      <w:r w:rsidR="00F911B2" w:rsidRPr="002722A7">
        <w:tab/>
      </w:r>
      <w:r w:rsidR="00F911B2" w:rsidRPr="002722A7">
        <w:tab/>
      </w:r>
    </w:p>
    <w:p w:rsidRDefault="00F911B2" w:rsidP="00F46C41" w:rsidR="00A23C6C">
      <w:pPr>
        <w:jc w:val="center"/>
      </w:pP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</w:p>
    <w:p w:rsidRDefault="001C0559" w:rsidP="001379CF" w:rsidR="001C0559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r w:rsidR="001379CF">
        <w:t>JURO j.d.o.o., Vinkovci, Anina 3, MBS: 030190409, OIB: 25239158739</w:t>
      </w:r>
      <w:r w:rsidR="00A34ADA">
        <w:t xml:space="preserve">, </w:t>
      </w:r>
      <w:r>
        <w:t>za dan</w:t>
      </w:r>
    </w:p>
    <w:p w:rsidRDefault="001C0559" w:rsidP="007F6FAA" w:rsidR="001C0559">
      <w:pPr>
        <w:jc w:val="both"/>
      </w:pPr>
    </w:p>
    <w:p w:rsidRDefault="005368E5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1</w:t>
      </w:r>
      <w:r w:rsidR="00567F48">
        <w:rPr>
          <w:b/>
          <w:u w:val="single"/>
        </w:rPr>
        <w:t>5</w:t>
      </w:r>
      <w:r>
        <w:rPr>
          <w:b/>
          <w:u w:val="single"/>
        </w:rPr>
        <w:t>. studeni</w:t>
      </w:r>
      <w:r w:rsidR="007F6FAA">
        <w:rPr>
          <w:b/>
          <w:u w:val="single"/>
        </w:rPr>
        <w:t xml:space="preserve"> </w:t>
      </w:r>
      <w:r w:rsidR="006F25D8">
        <w:rPr>
          <w:b/>
          <w:u w:val="single"/>
        </w:rPr>
        <w:t>2018</w:t>
      </w:r>
      <w:r w:rsidR="001C0559" w:rsidRPr="001C0559">
        <w:rPr>
          <w:b/>
          <w:u w:val="single"/>
        </w:rPr>
        <w:t xml:space="preserve">. u </w:t>
      </w:r>
      <w:r w:rsidR="00C11680">
        <w:rPr>
          <w:b/>
          <w:u w:val="single"/>
        </w:rPr>
        <w:t>9</w:t>
      </w:r>
      <w:r w:rsidR="005504D6">
        <w:rPr>
          <w:b/>
          <w:u w:val="single"/>
        </w:rPr>
        <w:t>,</w:t>
      </w:r>
      <w:r w:rsidR="001379CF">
        <w:rPr>
          <w:b/>
          <w:u w:val="single"/>
        </w:rPr>
        <w:t>15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B325B5" w:rsidP="001C0559" w:rsidR="00B325B5"/>
    <w:p w:rsidRDefault="00700607" w:rsidP="001C0559" w:rsidR="00700607">
      <w:r>
        <w:t>Na ročište se pozivaju:</w:t>
      </w:r>
    </w:p>
    <w:p w:rsidRDefault="00A170A4" w:rsidP="00A170A4" w:rsidR="00A170A4">
      <w:pPr>
        <w:jc w:val="both"/>
      </w:pPr>
      <w:r>
        <w:t>-FINA</w:t>
      </w:r>
    </w:p>
    <w:p w:rsidRDefault="00A170A4" w:rsidP="00A170A4" w:rsidR="00A170A4">
      <w:pPr>
        <w:jc w:val="both"/>
      </w:pPr>
      <w:r>
        <w:t xml:space="preserve">-ŽDO GUO </w:t>
      </w:r>
      <w:r w:rsidR="00BF4411">
        <w:t>Vukovar</w:t>
      </w:r>
    </w:p>
    <w:p w:rsidRDefault="00A170A4" w:rsidP="00A170A4" w:rsidR="00632CC0">
      <w:pPr>
        <w:jc w:val="both"/>
      </w:pPr>
      <w:r>
        <w:t>-zakonski zastupnik dužnika</w:t>
      </w:r>
      <w:r w:rsidR="005368E5">
        <w:t xml:space="preserve"> – direktor </w:t>
      </w:r>
      <w:r w:rsidR="00CC5FAF" w:rsidRPr="00CC5FAF">
        <w:t xml:space="preserve">Darko Matijević, OIB: </w:t>
      </w:r>
      <w:bookmarkStart w:name="_GoBack" w:id="0"/>
      <w:r w:rsidR="00CC5FAF" w:rsidRPr="00CC5FAF">
        <w:t>80353798926</w:t>
      </w:r>
      <w:bookmarkEnd w:id="0"/>
      <w:r w:rsidR="005368E5">
        <w:t xml:space="preserve">, </w:t>
      </w:r>
      <w:r w:rsidR="00CC5FAF" w:rsidRPr="00CC5FAF">
        <w:t xml:space="preserve">Vinkovci, </w:t>
      </w:r>
      <w:proofErr w:type="spellStart"/>
      <w:r w:rsidR="00CC5FAF" w:rsidRPr="00CC5FAF">
        <w:t>Slavija</w:t>
      </w:r>
      <w:proofErr w:type="spellEnd"/>
      <w:r w:rsidR="00CC5FAF" w:rsidRPr="00CC5FAF">
        <w:t xml:space="preserve"> 44/A</w:t>
      </w:r>
    </w:p>
    <w:p w:rsidRDefault="00A60784" w:rsidP="00A170A4" w:rsidR="00A60784">
      <w:pPr>
        <w:jc w:val="both"/>
      </w:pPr>
    </w:p>
    <w:p w:rsidRDefault="00A60784" w:rsidP="00A170A4" w:rsidR="00A60784">
      <w:pPr>
        <w:jc w:val="both"/>
      </w:pPr>
    </w:p>
    <w:p w:rsidRDefault="00293017" w:rsidP="005257DA" w:rsidR="00DC2A6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5368E5">
        <w:t>1</w:t>
      </w:r>
      <w:r w:rsidR="00FB742D">
        <w:t>7</w:t>
      </w:r>
      <w:r w:rsidR="005368E5">
        <w:t>. listopada</w:t>
      </w:r>
      <w:r w:rsidR="006F25D8">
        <w:t xml:space="preserve"> 2018.</w:t>
      </w:r>
      <w:r w:rsidR="00DC2A67" w:rsidRPr="002722A7">
        <w:t xml:space="preserve"> </w:t>
      </w:r>
    </w:p>
    <w:p w:rsidRDefault="00DC2A67" w:rsidP="00DE24D9" w:rsidR="00DC2A67" w:rsidRPr="002722A7">
      <w:pPr>
        <w:jc w:val="both"/>
      </w:pP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0C4699" w:rsidRPr="002722A7">
        <w:t xml:space="preserve">mr. sc. </w:t>
      </w:r>
      <w:r w:rsidR="009712AC">
        <w:t>Boris Vuković</w:t>
      </w:r>
    </w:p>
    <w:p w:rsidRDefault="00BE3B12" w:rsidR="00BE3B12">
      <w:pPr>
        <w:jc w:val="both"/>
      </w:pPr>
    </w:p>
    <w:p w:rsidRDefault="008D1D1B" w:rsidR="00687A19">
      <w:pPr>
        <w:jc w:val="both"/>
      </w:pPr>
      <w:r>
        <w:t>Zapisničar: Danijela Špeletić</w:t>
      </w:r>
    </w:p>
    <w:p w:rsidRDefault="00DE24D9" w:rsidR="00DE24D9">
      <w:pPr>
        <w:jc w:val="both"/>
      </w:pPr>
    </w:p>
    <w:p w:rsidRDefault="00687A19" w:rsidR="00687A19">
      <w:pPr>
        <w:jc w:val="both"/>
      </w:pPr>
      <w:r>
        <w:t>DNA: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>FINA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 xml:space="preserve">ŽDO GUO </w:t>
      </w:r>
      <w:r w:rsidR="00BF4411">
        <w:rPr>
          <w:color w:val="000000"/>
        </w:rPr>
        <w:t>Vukovar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proofErr w:type="spellStart"/>
      <w:r w:rsidRPr="00527AA7">
        <w:rPr>
          <w:color w:val="000000"/>
        </w:rPr>
        <w:t>eOgl</w:t>
      </w:r>
      <w:proofErr w:type="spellEnd"/>
      <w:r w:rsidRPr="00527AA7">
        <w:rPr>
          <w:color w:val="000000"/>
        </w:rPr>
        <w:t>. ploča uz prijedlog</w:t>
      </w:r>
    </w:p>
    <w:p w:rsidRDefault="0044216B" w:rsidP="00CC5FAF" w:rsidR="00CC5FAF">
      <w:pPr>
        <w:pStyle w:val="Odlomakpopisa"/>
        <w:numPr>
          <w:ilvl w:val="0"/>
          <w:numId w:val="10"/>
        </w:numPr>
        <w:jc w:val="both"/>
      </w:pPr>
      <w:r w:rsidRPr="00CC5FAF">
        <w:rPr>
          <w:color w:val="000000"/>
        </w:rPr>
        <w:t>zakonski zastupnik</w:t>
      </w:r>
      <w:r w:rsidR="00527AA7" w:rsidRPr="00CC5FAF">
        <w:rPr>
          <w:color w:val="000000"/>
        </w:rPr>
        <w:t xml:space="preserve"> dužnika</w:t>
      </w:r>
      <w:r w:rsidR="00C342B1" w:rsidRPr="00C342B1">
        <w:t xml:space="preserve"> </w:t>
      </w:r>
      <w:r w:rsidR="00CC5FAF">
        <w:t xml:space="preserve">Darko Matijević, Vinkovci, </w:t>
      </w:r>
      <w:proofErr w:type="spellStart"/>
      <w:r w:rsidR="00CC5FAF">
        <w:t>Slavija</w:t>
      </w:r>
      <w:proofErr w:type="spellEnd"/>
      <w:r w:rsidR="00CC5FAF">
        <w:t xml:space="preserve"> 44/A</w:t>
      </w:r>
    </w:p>
    <w:p w:rsidRDefault="00527AA7" w:rsidP="00CC5FAF" w:rsidR="0033460E" w:rsidRPr="00CC5FAF">
      <w:pPr>
        <w:pStyle w:val="Odlomakpopisa"/>
        <w:numPr>
          <w:ilvl w:val="0"/>
          <w:numId w:val="10"/>
        </w:numPr>
        <w:jc w:val="both"/>
      </w:pPr>
      <w:r w:rsidRPr="00CC5FAF">
        <w:rPr>
          <w:color w:val="000000"/>
        </w:rPr>
        <w:t xml:space="preserve">R </w:t>
      </w:r>
      <w:r w:rsidR="0044216B" w:rsidRPr="00CC5FAF">
        <w:rPr>
          <w:color w:val="000000"/>
        </w:rPr>
        <w:t>1</w:t>
      </w:r>
      <w:r w:rsidR="0091573D" w:rsidRPr="00CC5FAF">
        <w:rPr>
          <w:color w:val="000000"/>
        </w:rPr>
        <w:t>5</w:t>
      </w:r>
      <w:r w:rsidR="0044216B" w:rsidRPr="00CC5FAF">
        <w:rPr>
          <w:color w:val="000000"/>
        </w:rPr>
        <w:t>.11.2018</w:t>
      </w:r>
      <w:r w:rsidRPr="00CC5FAF">
        <w:rPr>
          <w:color w:val="000000"/>
        </w:rPr>
        <w:t>. u 9,</w:t>
      </w:r>
      <w:r w:rsidR="00CC5FAF">
        <w:rPr>
          <w:color w:val="000000"/>
        </w:rPr>
        <w:t>15</w:t>
      </w:r>
      <w:r w:rsidR="0044216B" w:rsidRPr="00CC5FAF">
        <w:rPr>
          <w:color w:val="000000"/>
        </w:rPr>
        <w:t xml:space="preserve"> sati</w:t>
      </w:r>
    </w:p>
    <w:sectPr w:rsidR="0033460E" w:rsidRPr="00CC5FAF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4716" w:rsidR="000E4716">
      <w:r>
        <w:separator/>
      </w:r>
    </w:p>
  </w:endnote>
  <w:endnote w:id="0" w:type="continuationSeparator">
    <w:p w:rsidRDefault="000E4716" w:rsidR="000E47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4716" w:rsidR="000E4716">
      <w:r>
        <w:separator/>
      </w:r>
    </w:p>
  </w:footnote>
  <w:footnote w:id="0" w:type="continuationSeparator">
    <w:p w:rsidRDefault="000E4716" w:rsidR="000E47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497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A27A4D" w:rsidR="00A27A4D">
    <w:pPr>
      <w:pStyle w:val="Zaglavlje"/>
      <w:jc w:val="right"/>
    </w:pPr>
    <w:r>
      <w:tab/>
    </w:r>
    <w:r>
      <w:tab/>
    </w:r>
    <w:r w:rsidR="00A27A4D">
      <w:t>7 St-273/18-12</w:t>
    </w:r>
  </w:p>
  <w:p w:rsidRDefault="002103CA" w:rsidP="002103CA" w:rsidR="002103CA">
    <w:pPr>
      <w:pStyle w:val="Zaglavlje"/>
      <w:jc w:val="right"/>
    </w:pP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497C" w:rsidP="00D24D5E" w:rsidR="00D24D5E">
    <w:pPr>
      <w:jc w:val="right"/>
    </w:pPr>
    <w:r>
      <w:tab/>
    </w:r>
    <w:r>
      <w:tab/>
    </w:r>
    <w:r w:rsidR="00D24D5E">
      <w:t>7 St-920/18-7</w:t>
    </w:r>
  </w:p>
  <w:p w:rsidRDefault="004F62DE" w:rsidP="00D24D5E" w:rsidR="004F62DE">
    <w:pPr>
      <w:jc w:val="right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54E9"/>
    <w:rsid w:val="00022453"/>
    <w:rsid w:val="0002318A"/>
    <w:rsid w:val="00025706"/>
    <w:rsid w:val="000258A5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4716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211"/>
    <w:rsid w:val="001074E2"/>
    <w:rsid w:val="00111495"/>
    <w:rsid w:val="00115125"/>
    <w:rsid w:val="00121F00"/>
    <w:rsid w:val="001246D2"/>
    <w:rsid w:val="0012541D"/>
    <w:rsid w:val="001330E6"/>
    <w:rsid w:val="001336BA"/>
    <w:rsid w:val="00133A02"/>
    <w:rsid w:val="001379CF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2CBA"/>
    <w:rsid w:val="001E554E"/>
    <w:rsid w:val="0020063F"/>
    <w:rsid w:val="0020708E"/>
    <w:rsid w:val="002103CA"/>
    <w:rsid w:val="00210459"/>
    <w:rsid w:val="00212F69"/>
    <w:rsid w:val="0021650A"/>
    <w:rsid w:val="0022330A"/>
    <w:rsid w:val="00230606"/>
    <w:rsid w:val="002309B7"/>
    <w:rsid w:val="00230DE8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4CE"/>
    <w:rsid w:val="002D379B"/>
    <w:rsid w:val="002D4A69"/>
    <w:rsid w:val="002D7B85"/>
    <w:rsid w:val="002D7E98"/>
    <w:rsid w:val="002E0A6A"/>
    <w:rsid w:val="002F308F"/>
    <w:rsid w:val="002F32E3"/>
    <w:rsid w:val="002F5E4E"/>
    <w:rsid w:val="0030662E"/>
    <w:rsid w:val="003123F3"/>
    <w:rsid w:val="00316507"/>
    <w:rsid w:val="00317870"/>
    <w:rsid w:val="0033460E"/>
    <w:rsid w:val="003525ED"/>
    <w:rsid w:val="00361FD0"/>
    <w:rsid w:val="00371A4B"/>
    <w:rsid w:val="00377A37"/>
    <w:rsid w:val="0038344C"/>
    <w:rsid w:val="00387DD1"/>
    <w:rsid w:val="00390B09"/>
    <w:rsid w:val="00393ADA"/>
    <w:rsid w:val="003949DB"/>
    <w:rsid w:val="00397DD0"/>
    <w:rsid w:val="003A1F3D"/>
    <w:rsid w:val="003A2003"/>
    <w:rsid w:val="003A3426"/>
    <w:rsid w:val="003A3723"/>
    <w:rsid w:val="003A47A2"/>
    <w:rsid w:val="003B4661"/>
    <w:rsid w:val="003B5784"/>
    <w:rsid w:val="003B6041"/>
    <w:rsid w:val="003B6F09"/>
    <w:rsid w:val="003C0384"/>
    <w:rsid w:val="003C07C3"/>
    <w:rsid w:val="003C1E41"/>
    <w:rsid w:val="003C5795"/>
    <w:rsid w:val="003E4C50"/>
    <w:rsid w:val="003E7952"/>
    <w:rsid w:val="003F20C3"/>
    <w:rsid w:val="003F25CA"/>
    <w:rsid w:val="003F3A5A"/>
    <w:rsid w:val="003F4872"/>
    <w:rsid w:val="003F497C"/>
    <w:rsid w:val="0041735F"/>
    <w:rsid w:val="00417551"/>
    <w:rsid w:val="004248EB"/>
    <w:rsid w:val="00430189"/>
    <w:rsid w:val="00436EF9"/>
    <w:rsid w:val="0044216B"/>
    <w:rsid w:val="00450AE7"/>
    <w:rsid w:val="004512E3"/>
    <w:rsid w:val="00453E1C"/>
    <w:rsid w:val="004667B8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A7E29"/>
    <w:rsid w:val="004B2967"/>
    <w:rsid w:val="004B45A5"/>
    <w:rsid w:val="004B56E7"/>
    <w:rsid w:val="004C2E59"/>
    <w:rsid w:val="004C4BAD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F72"/>
    <w:rsid w:val="00520104"/>
    <w:rsid w:val="005257DA"/>
    <w:rsid w:val="00527AA7"/>
    <w:rsid w:val="005355BA"/>
    <w:rsid w:val="005368E5"/>
    <w:rsid w:val="00537F04"/>
    <w:rsid w:val="00543045"/>
    <w:rsid w:val="005504D6"/>
    <w:rsid w:val="00563213"/>
    <w:rsid w:val="00567F48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1E5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1947"/>
    <w:rsid w:val="00614301"/>
    <w:rsid w:val="0062266E"/>
    <w:rsid w:val="00632CC0"/>
    <w:rsid w:val="00637939"/>
    <w:rsid w:val="00640861"/>
    <w:rsid w:val="00642323"/>
    <w:rsid w:val="00651A4B"/>
    <w:rsid w:val="00660E15"/>
    <w:rsid w:val="006631DE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B0B49"/>
    <w:rsid w:val="006B1987"/>
    <w:rsid w:val="006B37BA"/>
    <w:rsid w:val="006C60F5"/>
    <w:rsid w:val="006D4F1E"/>
    <w:rsid w:val="006F25D8"/>
    <w:rsid w:val="006F4348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5F21"/>
    <w:rsid w:val="007674CC"/>
    <w:rsid w:val="00774921"/>
    <w:rsid w:val="007759A4"/>
    <w:rsid w:val="007845B1"/>
    <w:rsid w:val="007935A7"/>
    <w:rsid w:val="00796AD0"/>
    <w:rsid w:val="007A1A09"/>
    <w:rsid w:val="007B749F"/>
    <w:rsid w:val="007C0DBD"/>
    <w:rsid w:val="007C6A48"/>
    <w:rsid w:val="007C7FF0"/>
    <w:rsid w:val="007D2000"/>
    <w:rsid w:val="007D2DE1"/>
    <w:rsid w:val="007D65B8"/>
    <w:rsid w:val="007E1C44"/>
    <w:rsid w:val="007E345D"/>
    <w:rsid w:val="007E5B6F"/>
    <w:rsid w:val="007F0C81"/>
    <w:rsid w:val="007F375E"/>
    <w:rsid w:val="007F5488"/>
    <w:rsid w:val="007F6FAA"/>
    <w:rsid w:val="008027DC"/>
    <w:rsid w:val="0080387D"/>
    <w:rsid w:val="00805612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51D2C"/>
    <w:rsid w:val="008672A0"/>
    <w:rsid w:val="0087511D"/>
    <w:rsid w:val="00882406"/>
    <w:rsid w:val="00892416"/>
    <w:rsid w:val="0089293A"/>
    <w:rsid w:val="008948D4"/>
    <w:rsid w:val="008B253E"/>
    <w:rsid w:val="008C1382"/>
    <w:rsid w:val="008C3E80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53BB"/>
    <w:rsid w:val="00905A55"/>
    <w:rsid w:val="00910BE9"/>
    <w:rsid w:val="0091573D"/>
    <w:rsid w:val="009225E3"/>
    <w:rsid w:val="0092297E"/>
    <w:rsid w:val="00923E3F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F0526"/>
    <w:rsid w:val="00A01E3A"/>
    <w:rsid w:val="00A04AC0"/>
    <w:rsid w:val="00A05580"/>
    <w:rsid w:val="00A056F6"/>
    <w:rsid w:val="00A06F64"/>
    <w:rsid w:val="00A16660"/>
    <w:rsid w:val="00A16C5A"/>
    <w:rsid w:val="00A170A4"/>
    <w:rsid w:val="00A23433"/>
    <w:rsid w:val="00A23C6C"/>
    <w:rsid w:val="00A251E3"/>
    <w:rsid w:val="00A27A4D"/>
    <w:rsid w:val="00A3289A"/>
    <w:rsid w:val="00A32B37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0784"/>
    <w:rsid w:val="00A62819"/>
    <w:rsid w:val="00A766DD"/>
    <w:rsid w:val="00A77042"/>
    <w:rsid w:val="00A80E48"/>
    <w:rsid w:val="00A82BBD"/>
    <w:rsid w:val="00AB314D"/>
    <w:rsid w:val="00AB3B50"/>
    <w:rsid w:val="00AB51DF"/>
    <w:rsid w:val="00AB5211"/>
    <w:rsid w:val="00AB5CD5"/>
    <w:rsid w:val="00AC0D07"/>
    <w:rsid w:val="00AC3604"/>
    <w:rsid w:val="00AC5B44"/>
    <w:rsid w:val="00AD1168"/>
    <w:rsid w:val="00AE3EE5"/>
    <w:rsid w:val="00AF0DBF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E30E0"/>
    <w:rsid w:val="00BE3B12"/>
    <w:rsid w:val="00BF4411"/>
    <w:rsid w:val="00BF75C3"/>
    <w:rsid w:val="00BF7A0D"/>
    <w:rsid w:val="00C03212"/>
    <w:rsid w:val="00C0574B"/>
    <w:rsid w:val="00C11680"/>
    <w:rsid w:val="00C1193E"/>
    <w:rsid w:val="00C124F5"/>
    <w:rsid w:val="00C20813"/>
    <w:rsid w:val="00C3066A"/>
    <w:rsid w:val="00C342B1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4752"/>
    <w:rsid w:val="00C756BA"/>
    <w:rsid w:val="00C769B5"/>
    <w:rsid w:val="00CB6CB8"/>
    <w:rsid w:val="00CC5FAF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24D5E"/>
    <w:rsid w:val="00D354A9"/>
    <w:rsid w:val="00D378AB"/>
    <w:rsid w:val="00D40809"/>
    <w:rsid w:val="00D421D8"/>
    <w:rsid w:val="00D45A62"/>
    <w:rsid w:val="00D51CCC"/>
    <w:rsid w:val="00D54FC4"/>
    <w:rsid w:val="00D63D54"/>
    <w:rsid w:val="00D75DA6"/>
    <w:rsid w:val="00D8111E"/>
    <w:rsid w:val="00D90165"/>
    <w:rsid w:val="00DA0162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5906"/>
    <w:rsid w:val="00DD6782"/>
    <w:rsid w:val="00DE24D9"/>
    <w:rsid w:val="00DE2882"/>
    <w:rsid w:val="00DE358C"/>
    <w:rsid w:val="00DE5D8E"/>
    <w:rsid w:val="00DE6902"/>
    <w:rsid w:val="00DF1790"/>
    <w:rsid w:val="00DF6E75"/>
    <w:rsid w:val="00E017F5"/>
    <w:rsid w:val="00E03470"/>
    <w:rsid w:val="00E04344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6E11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A232D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67C9"/>
    <w:rsid w:val="00F17547"/>
    <w:rsid w:val="00F17707"/>
    <w:rsid w:val="00F23A0A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A33D1"/>
    <w:rsid w:val="00FB39A0"/>
    <w:rsid w:val="00FB742D"/>
    <w:rsid w:val="00FC2E4E"/>
    <w:rsid w:val="00FC7305"/>
    <w:rsid w:val="00FD0724"/>
    <w:rsid w:val="00FD1C46"/>
    <w:rsid w:val="00FD5847"/>
    <w:rsid w:val="00FE17C5"/>
    <w:rsid w:val="00FE4960"/>
    <w:rsid w:val="00FE65F7"/>
    <w:rsid w:val="00FE665D"/>
    <w:rsid w:val="00FF2E2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1573D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5A6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D45A6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45A6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5A6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5A6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1573D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5A6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D45A6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45A6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5A6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5A6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14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0415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30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5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860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68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696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226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920</izvorni_sadrzaj>
    <derivirana_varijabla naziv="DomainObject.Predmet.Broj_1">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St-920/2018</izvorni_sadrzaj>
    <derivirana_varijabla naziv="DomainObject.Predmet.OznakaBroj_1">St-920/2018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JURO j.d.o.o. za proizvodnju i trgovinu</izvorni_sadrzaj>
    <derivirana_varijabla naziv="DomainObject.Predmet.ProtustrankaFormated_1">  JURO j.d.o.o. za proizvodnju i trgovinu</derivirana_varijabla>
  </DomainObject.Predmet.ProtustrankaFormated>
  <DomainObject.Predmet.ProtustrankaFormatedOIB>
    <izvorni_sadrzaj>  JURO j.d.o.o. za proizvodnju i trgovinu, OIB 25239158739</izvorni_sadrzaj>
    <derivirana_varijabla naziv="DomainObject.Predmet.ProtustrankaFormatedOIB_1">  JURO j.d.o.o. za proizvodnju i trgovinu, OIB 25239158739</derivirana_varijabla>
  </DomainObject.Predmet.ProtustrankaFormatedOIB>
  <DomainObject.Predmet.ProtustrankaFormatedWithAdress>
    <izvorni_sadrzaj> JURO j.d.o.o. za proizvodnju i trgovinu, Anina 3, 32100 Vinkovci</izvorni_sadrzaj>
    <derivirana_varijabla naziv="DomainObject.Predmet.ProtustrankaFormatedWithAdress_1"> JURO j.d.o.o. za proizvodnju i trgovinu, Anina 3, 32100 Vinkovci</derivirana_varijabla>
  </DomainObject.Predmet.ProtustrankaFormatedWithAdress>
  <DomainObject.Predmet.ProtustrankaFormatedWithAdressOIB>
    <izvorni_sadrzaj> JURO j.d.o.o. za proizvodnju i trgovinu, OIB 25239158739, Anina 3, 32100 Vinkovci</izvorni_sadrzaj>
    <derivirana_varijabla naziv="DomainObject.Predmet.ProtustrankaFormatedWithAdressOIB_1"> JURO j.d.o.o. za proizvodnju i trgovinu, OIB 25239158739, Anina 3, 32100 Vinkovci</derivirana_varijabla>
  </DomainObject.Predmet.ProtustrankaFormatedWithAdressOIB>
  <DomainObject.Predmet.ProtustrankaWithAdress>
    <izvorni_sadrzaj>JURO j.d.o.o. za proizvodnju i trgovinu Anina 3, 32100 Vinkovci</izvorni_sadrzaj>
    <derivirana_varijabla naziv="DomainObject.Predmet.ProtustrankaWithAdress_1">JURO j.d.o.o. za proizvodnju i trgovinu Anina 3, 32100 Vinkovci</derivirana_varijabla>
  </DomainObject.Predmet.ProtustrankaWithAdress>
  <DomainObject.Predmet.ProtustrankaWithAdressOIB>
    <izvorni_sadrzaj>JURO j.d.o.o. za proizvodnju i trgovinu, OIB 25239158739, Anina 3, 32100 Vinkovci</izvorni_sadrzaj>
    <derivirana_varijabla naziv="DomainObject.Predmet.ProtustrankaWithAdressOIB_1">JURO j.d.o.o. za proizvodnju i trgovinu, OIB 25239158739, Anina 3, 32100 Vinkovci</derivirana_varijabla>
  </DomainObject.Predmet.ProtustrankaWithAdressOIB>
  <DomainObject.Predmet.ProtustrankaNazivFormated>
    <izvorni_sadrzaj>JURO j.d.o.o. za proizvodnju i trgovinu</izvorni_sadrzaj>
    <derivirana_varijabla naziv="DomainObject.Predmet.ProtustrankaNazivFormated_1">JURO j.d.o.o. za proizvodnju i trgovinu</derivirana_varijabla>
  </DomainObject.Predmet.ProtustrankaNazivFormated>
  <DomainObject.Predmet.ProtustrankaNazivFormatedOIB>
    <izvorni_sadrzaj>JURO j.d.o.o. za proizvodnju i trgovinu, OIB 25239158739</izvorni_sadrzaj>
    <derivirana_varijabla naziv="DomainObject.Predmet.ProtustrankaNazivFormatedOIB_1">JURO j.d.o.o. za proizvodnju i trgovinu, OIB 25239158739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JURO j.d.o.o. za proizvodnju i trgovinu</item>
    </izvorni_sadrzaj>
    <derivirana_varijabla naziv="DomainObject.Predmet.ProtuStrankaListFormated_1">
      <item>JURO j.d.o.o. za proizvodnju i trgovinu</item>
    </derivirana_varijabla>
  </DomainObject.Predmet.ProtuStrankaListFormated>
  <DomainObject.Predmet.ProtuStrankaListFormatedOIB>
    <izvorni_sadrzaj>
      <item>JURO j.d.o.o. za proizvodnju i trgovinu, OIB 25239158739</item>
    </izvorni_sadrzaj>
    <derivirana_varijabla naziv="DomainObject.Predmet.ProtuStrankaListFormatedOIB_1">
      <item>JURO j.d.o.o. za proizvodnju i trgovinu, OIB 25239158739</item>
    </derivirana_varijabla>
  </DomainObject.Predmet.ProtuStrankaListFormatedOIB>
  <DomainObject.Predmet.ProtuStrankaListFormatedWithAdress>
    <izvorni_sadrzaj>
      <item>JURO j.d.o.o. za proizvodnju i trgovinu, Anina 3, 32100 Vinkovci</item>
    </izvorni_sadrzaj>
    <derivirana_varijabla naziv="DomainObject.Predmet.ProtuStrankaListFormatedWithAdress_1">
      <item>JURO j.d.o.o. za proizvodnju i trgovinu, Anina 3, 32100 Vinkovci</item>
    </derivirana_varijabla>
  </DomainObject.Predmet.ProtuStrankaListFormatedWithAdress>
  <DomainObject.Predmet.ProtuStrankaListFormatedWithAdressOIB>
    <izvorni_sadrzaj>
      <item>JURO j.d.o.o. za proizvodnju i trgovinu, OIB 25239158739, Anina 3, 32100 Vinkovci</item>
    </izvorni_sadrzaj>
    <derivirana_varijabla naziv="DomainObject.Predmet.ProtuStrankaListFormatedWithAdressOIB_1">
      <item>JURO j.d.o.o. za proizvodnju i trgovinu, OIB 25239158739, Anina 3, 32100 Vinkovci</item>
    </derivirana_varijabla>
  </DomainObject.Predmet.ProtuStrankaListFormatedWithAdressOIB>
  <DomainObject.Predmet.ProtuStrankaListNazivFormated>
    <izvorni_sadrzaj>
      <item>JURO j.d.o.o. za proizvodnju i trgovinu</item>
    </izvorni_sadrzaj>
    <derivirana_varijabla naziv="DomainObject.Predmet.ProtuStrankaListNazivFormated_1">
      <item>JURO j.d.o.o. za proizvodnju i trgovinu</item>
    </derivirana_varijabla>
  </DomainObject.Predmet.ProtuStrankaListNazivFormated>
  <DomainObject.Predmet.ProtuStrankaListNazivFormatedOIB>
    <izvorni_sadrzaj>
      <item>JURO j.d.o.o. za proizvodnju i trgovinu, OIB 25239158739</item>
    </izvorni_sadrzaj>
    <derivirana_varijabla naziv="DomainObject.Predmet.ProtuStrankaListNazivFormatedOIB_1">
      <item>JURO j.d.o.o. za proizvodnju i trgovinu, OIB 25239158739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JURO j.d.o.o. za proizvodnju i trgovinu</izvorni_sadrzaj>
    <derivirana_varijabla naziv="DomainObject.Predmet.ProtustrankaIDrugi_1">JURO j.d.o.o.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JURO j.d.o.o. za proizvodnju i trgovinu, OIB 25239158739, Anina 3, 32100 Vinkovci</izvorni_sadrzaj>
    <derivirana_varijabla naziv="DomainObject.Predmet.ProtustrankaIDrugiAdressOIB_1">JURO j.d.o.o. za proizvodnju i trgovinu, OIB 25239158739, Anina 3,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JURO j.d.o.o. za proizvodnju i trgovinu</item>
    </izvorni_sadrzaj>
    <derivirana_varijabla naziv="DomainObject.Predmet.SudioniciListNaziv_1">
      <item>FINA RC OSIJEK</item>
      <item>JURO j.d.o.o. za proizvodnju i trgovinu</item>
    </derivirana_varijabla>
  </DomainObject.Predmet.SudioniciListNaziv>
  <DomainObject.Predmet.SudioniciListAdressOIB>
    <izvorni_sadrzaj>
      <item>FINA RC OSIJEK, OIB 85821130368</item>
      <item>JURO j.d.o.o. za proizvodnju i trgovinu, OIB 25239158739, Anina 3,32100 Vinkovci</item>
    </izvorni_sadrzaj>
    <derivirana_varijabla naziv="DomainObject.Predmet.SudioniciListAdressOIB_1">
      <item>FINA RC OSIJEK, OIB 85821130368</item>
      <item>JURO j.d.o.o. za proizvodnju i trgovinu, OIB 25239158739, Anina 3,32100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25239158739</item>
    </izvorni_sadrzaj>
    <derivirana_varijabla naziv="DomainObject.Predmet.SudioniciListNazivOIB_1">
      <item>, OIB 85821130368</item>
      <item>, OIB 25239158739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listopada 2018.</izvorni_sadrzaj>
    <derivirana_varijabla naziv="DomainObject.PredzadnjaOdlukaIzPredmeta.DatumDonosenjaOdluke_1">17. listopada 2018.</derivirana_varijabla>
  </DomainObject.PredzadnjaOdlukaIzPredmeta.DatumDonosenjaOdluke>
  <DomainObject.PredzadnjaOdlukaIzPredmeta.Oznaka>
    <izvorni_sadrzaj>St-920/2018-5</izvorni_sadrzaj>
    <derivirana_varijabla naziv="DomainObject.PredzadnjaOdlukaIzPredmeta.Oznaka_1">St-920/2018-5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182</properties:Words>
  <properties:Characters>996</properties:Characters>
  <properties:Lines>46</properties:Lines>
  <properties:Paragraphs>23</properties:Paragraphs>
  <properties:TotalTime>174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2018-10-17T09:44:00Z</cp:lastPrinted>
  <dcterms:modified xmlns:xsi="http://www.w3.org/2001/XMLSchema-instance" xsi:type="dcterms:W3CDTF">2018-10-19T06:01:00Z</dcterms:modified>
  <cp:revision>195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za roč. (-7).docx)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