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a7bc5" w14:paraId="1ea7bc5" w:rsidRDefault="00A02786" w:rsidR="00A02786" w:rsidRPr="00DC32B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C32B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DC32B7">
      <w:pPr>
        <w:rPr>
          <w:rFonts w:hAnsi="Times New Roman" w:ascii="Times New Roman"/>
        </w:rPr>
      </w:pPr>
      <w:r w:rsidRPr="00DC32B7">
        <w:rPr>
          <w:rFonts w:hAnsi="Times New Roman" w:ascii="Times New Roman"/>
        </w:rPr>
        <w:t>REPUBLIKA HRVATSKA</w:t>
      </w:r>
    </w:p>
    <w:p w:rsidRDefault="00A02786" w:rsidP="001A3D64" w:rsidR="00A02786" w:rsidRPr="00DC32B7">
      <w:pPr>
        <w:rPr>
          <w:rFonts w:hAnsi="Times New Roman" w:ascii="Times New Roman"/>
        </w:rPr>
      </w:pPr>
      <w:r w:rsidRPr="00DC32B7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DC32B7">
      <w:pPr>
        <w:rPr>
          <w:rFonts w:hAnsi="Times New Roman" w:ascii="Times New Roman"/>
        </w:rPr>
      </w:pPr>
      <w:r w:rsidRPr="00DC32B7">
        <w:rPr>
          <w:rFonts w:hAnsi="Times New Roman" w:ascii="Times New Roman"/>
        </w:rPr>
        <w:t xml:space="preserve">    Zagreb, Amruševa 2/II</w:t>
      </w:r>
    </w:p>
    <w:p w:rsidRDefault="00BF4417" w:rsidP="00A02786" w:rsidR="00A02786" w:rsidRPr="00DC32B7">
      <w:pPr>
        <w:jc w:val="both"/>
        <w:rPr>
          <w:rFonts w:hAnsi="Times New Roman" w:ascii="Times New Roman"/>
          <w:szCs w:val="24"/>
          <w:lang w:val="hr-HR"/>
        </w:rPr>
      </w:pPr>
      <w:r w:rsidRPr="00DC32B7">
        <w:rPr>
          <w:rFonts w:hAnsi="Times New Roman" w:ascii="Times New Roman"/>
          <w:szCs w:val="24"/>
          <w:lang w:val="hr-HR"/>
        </w:rPr>
        <w:tab/>
      </w:r>
      <w:r w:rsidRPr="00DC32B7">
        <w:rPr>
          <w:rFonts w:hAnsi="Times New Roman" w:ascii="Times New Roman"/>
          <w:szCs w:val="24"/>
          <w:lang w:val="hr-HR"/>
        </w:rPr>
        <w:tab/>
      </w:r>
      <w:r w:rsidRPr="00DC32B7">
        <w:rPr>
          <w:rFonts w:hAnsi="Times New Roman" w:ascii="Times New Roman"/>
          <w:szCs w:val="24"/>
          <w:lang w:val="hr-HR"/>
        </w:rPr>
        <w:tab/>
      </w:r>
      <w:r w:rsidRPr="00DC32B7">
        <w:rPr>
          <w:rFonts w:hAnsi="Times New Roman" w:ascii="Times New Roman"/>
          <w:szCs w:val="24"/>
          <w:lang w:val="hr-HR"/>
        </w:rPr>
        <w:tab/>
      </w:r>
      <w:r w:rsidRPr="00DC32B7">
        <w:rPr>
          <w:rFonts w:hAnsi="Times New Roman" w:ascii="Times New Roman"/>
          <w:szCs w:val="24"/>
          <w:lang w:val="hr-HR"/>
        </w:rPr>
        <w:tab/>
      </w:r>
      <w:r w:rsidRPr="00DC32B7">
        <w:rPr>
          <w:rFonts w:hAnsi="Times New Roman" w:ascii="Times New Roman"/>
          <w:szCs w:val="24"/>
          <w:lang w:val="hr-HR"/>
        </w:rPr>
        <w:tab/>
      </w:r>
      <w:r w:rsidRPr="00DC32B7">
        <w:rPr>
          <w:rFonts w:hAnsi="Times New Roman" w:ascii="Times New Roman"/>
          <w:szCs w:val="24"/>
          <w:lang w:val="hr-HR"/>
        </w:rPr>
        <w:tab/>
      </w:r>
      <w:r w:rsidRPr="00DC32B7">
        <w:rPr>
          <w:rFonts w:hAnsi="Times New Roman" w:ascii="Times New Roman"/>
          <w:szCs w:val="24"/>
          <w:lang w:val="hr-HR"/>
        </w:rPr>
        <w:tab/>
      </w:r>
      <w:r w:rsidRPr="00DC32B7">
        <w:rPr>
          <w:rFonts w:hAnsi="Times New Roman" w:ascii="Times New Roman"/>
          <w:szCs w:val="24"/>
          <w:lang w:val="hr-HR"/>
        </w:rPr>
        <w:tab/>
      </w:r>
      <w:r w:rsidRPr="00DC32B7">
        <w:rPr>
          <w:rFonts w:hAnsi="Times New Roman" w:ascii="Times New Roman"/>
          <w:szCs w:val="24"/>
          <w:lang w:val="hr-HR"/>
        </w:rPr>
        <w:tab/>
        <w:t xml:space="preserve">   </w:t>
      </w:r>
      <w:r w:rsidR="00A02786" w:rsidRPr="00DC32B7">
        <w:rPr>
          <w:rFonts w:hAnsi="Times New Roman" w:ascii="Times New Roman"/>
          <w:szCs w:val="24"/>
          <w:lang w:val="hr-HR"/>
        </w:rPr>
        <w:t>27. St-</w:t>
      </w:r>
      <w:r w:rsidR="00D602DE" w:rsidRPr="00DC32B7">
        <w:rPr>
          <w:rFonts w:hAnsi="Times New Roman" w:ascii="Times New Roman"/>
          <w:szCs w:val="24"/>
          <w:lang w:val="hr-HR"/>
        </w:rPr>
        <w:t>4049</w:t>
      </w:r>
      <w:r w:rsidRPr="00DC32B7"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 w:rsidRPr="00DC32B7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DC32B7">
      <w:pPr>
        <w:jc w:val="center"/>
        <w:rPr>
          <w:rFonts w:hAnsi="Times New Roman" w:ascii="Times New Roman"/>
          <w:szCs w:val="24"/>
          <w:lang w:val="hr-HR"/>
        </w:rPr>
      </w:pPr>
      <w:r w:rsidRPr="00DC32B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 w:rsidRPr="00DC32B7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DC32B7">
      <w:pPr>
        <w:jc w:val="center"/>
        <w:rPr>
          <w:rFonts w:hAnsi="Times New Roman" w:ascii="Times New Roman"/>
          <w:szCs w:val="24"/>
          <w:lang w:val="hr-HR"/>
        </w:rPr>
      </w:pPr>
      <w:r w:rsidRPr="00DC32B7"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 w:rsidRPr="00DC32B7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DC32B7">
      <w:pPr>
        <w:jc w:val="both"/>
        <w:rPr>
          <w:rFonts w:hAnsi="Times New Roman" w:ascii="Times New Roman"/>
          <w:szCs w:val="24"/>
          <w:lang w:val="hr-HR"/>
        </w:rPr>
      </w:pPr>
      <w:r w:rsidRPr="00DC32B7"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DC32B7" w:rsidRPr="00DC32B7">
        <w:rPr>
          <w:rFonts w:hAnsi="Times New Roman" w:ascii="Times New Roman"/>
        </w:rPr>
        <w:t>POLIKLINIKA ZA FIZIKALNU MEDICINU I REHABILITACIJU, TE NEUROLOGIJU MAREA – NOVA, Zagreb, Martićeva 69, MBS: 060203788, OIB: 98286476758</w:t>
      </w:r>
      <w:r w:rsidR="004503D1" w:rsidRPr="00DC32B7">
        <w:rPr>
          <w:rFonts w:hAnsi="Times New Roman" w:ascii="Times New Roman"/>
          <w:szCs w:val="24"/>
          <w:lang w:val="hr-HR"/>
        </w:rPr>
        <w:t xml:space="preserve">, dana  </w:t>
      </w:r>
      <w:r w:rsidR="009C29C9" w:rsidRPr="00DC32B7">
        <w:rPr>
          <w:rFonts w:hAnsi="Times New Roman" w:ascii="Times New Roman"/>
          <w:szCs w:val="24"/>
          <w:lang w:val="hr-HR"/>
        </w:rPr>
        <w:t>7</w:t>
      </w:r>
      <w:r w:rsidR="008278B4" w:rsidRPr="00DC32B7">
        <w:rPr>
          <w:rFonts w:hAnsi="Times New Roman" w:ascii="Times New Roman"/>
          <w:szCs w:val="24"/>
          <w:lang w:val="hr-HR"/>
        </w:rPr>
        <w:t>. travnja 2016</w:t>
      </w:r>
      <w:r w:rsidRPr="00DC32B7"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 w:rsidRPr="00DC32B7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DC32B7">
      <w:pPr>
        <w:jc w:val="center"/>
        <w:rPr>
          <w:rFonts w:hAnsi="Times New Roman" w:ascii="Times New Roman"/>
          <w:szCs w:val="24"/>
          <w:lang w:val="hr-HR"/>
        </w:rPr>
      </w:pPr>
      <w:r w:rsidRPr="00DC32B7"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 w:rsidRPr="00DC32B7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 w:rsidRPr="00DC32B7">
      <w:pPr>
        <w:pStyle w:val="BodyText21"/>
        <w:rPr>
          <w:rFonts w:hAnsi="Times New Roman" w:ascii="Times New Roman"/>
          <w:szCs w:val="24"/>
        </w:rPr>
      </w:pPr>
      <w:r w:rsidRPr="00DC32B7">
        <w:rPr>
          <w:rFonts w:hAnsi="Times New Roman" w:ascii="Times New Roman"/>
          <w:szCs w:val="24"/>
        </w:rPr>
        <w:t xml:space="preserve">I    Otvara se stečajni postupak nad dužnikom </w:t>
      </w:r>
      <w:r w:rsidR="00DC32B7" w:rsidRPr="00DC32B7">
        <w:rPr>
          <w:rFonts w:hAnsi="Times New Roman" w:ascii="Times New Roman"/>
        </w:rPr>
        <w:t>POLIKLINIKA ZA FIZIKALNU MEDICINU I REHABILITACIJU, TE NEUROLOGIJU MAREA – NOVA, Zagreb, Martićeva 69, MBS: 060203788, OIB: 98286476758</w:t>
      </w:r>
    </w:p>
    <w:p w:rsidRDefault="00A02786" w:rsidP="00BF4417" w:rsidR="00A02786" w:rsidRPr="00DC32B7">
      <w:pPr>
        <w:pStyle w:val="BodyText21"/>
        <w:ind w:firstLine="708" w:left="0"/>
        <w:rPr>
          <w:rFonts w:hAnsi="Times New Roman" w:ascii="Times New Roman"/>
          <w:szCs w:val="24"/>
        </w:rPr>
      </w:pPr>
      <w:r w:rsidRPr="00DC32B7">
        <w:rPr>
          <w:rFonts w:hAnsi="Times New Roman" w:ascii="Times New Roman"/>
          <w:szCs w:val="24"/>
        </w:rPr>
        <w:t>Stečajni</w:t>
      </w:r>
      <w:r w:rsidR="001C15BB" w:rsidRPr="00DC32B7">
        <w:rPr>
          <w:rFonts w:hAnsi="Times New Roman" w:ascii="Times New Roman"/>
          <w:szCs w:val="24"/>
        </w:rPr>
        <w:t xml:space="preserve"> postupak otvoren je dana </w:t>
      </w:r>
      <w:r w:rsidR="009C29C9" w:rsidRPr="00DC32B7">
        <w:rPr>
          <w:rFonts w:hAnsi="Times New Roman" w:ascii="Times New Roman"/>
          <w:szCs w:val="24"/>
        </w:rPr>
        <w:t>7</w:t>
      </w:r>
      <w:r w:rsidR="008278B4" w:rsidRPr="00DC32B7">
        <w:rPr>
          <w:rFonts w:hAnsi="Times New Roman" w:ascii="Times New Roman"/>
          <w:szCs w:val="24"/>
        </w:rPr>
        <w:t>. travnja</w:t>
      </w:r>
      <w:r w:rsidR="004503D1" w:rsidRPr="00DC32B7">
        <w:rPr>
          <w:rFonts w:hAnsi="Times New Roman" w:ascii="Times New Roman"/>
          <w:szCs w:val="24"/>
        </w:rPr>
        <w:t xml:space="preserve"> </w:t>
      </w:r>
      <w:r w:rsidR="007E770E" w:rsidRPr="00DC32B7">
        <w:rPr>
          <w:rFonts w:hAnsi="Times New Roman" w:ascii="Times New Roman"/>
          <w:szCs w:val="24"/>
        </w:rPr>
        <w:t>201</w:t>
      </w:r>
      <w:r w:rsidR="008278B4" w:rsidRPr="00DC32B7">
        <w:rPr>
          <w:rFonts w:hAnsi="Times New Roman" w:ascii="Times New Roman"/>
          <w:szCs w:val="24"/>
        </w:rPr>
        <w:t>6</w:t>
      </w:r>
      <w:r w:rsidR="007E770E" w:rsidRPr="00DC32B7">
        <w:rPr>
          <w:rFonts w:hAnsi="Times New Roman" w:ascii="Times New Roman"/>
          <w:szCs w:val="24"/>
        </w:rPr>
        <w:t>. u 1</w:t>
      </w:r>
      <w:r w:rsidR="009C29C9" w:rsidRPr="00DC32B7">
        <w:rPr>
          <w:rFonts w:hAnsi="Times New Roman" w:ascii="Times New Roman"/>
          <w:szCs w:val="24"/>
        </w:rPr>
        <w:t>3</w:t>
      </w:r>
      <w:r w:rsidRPr="00DC32B7">
        <w:rPr>
          <w:rFonts w:hAnsi="Times New Roman" w:ascii="Times New Roman"/>
          <w:szCs w:val="24"/>
        </w:rPr>
        <w:t>,</w:t>
      </w:r>
      <w:r w:rsidR="00866FA1" w:rsidRPr="00DC32B7">
        <w:rPr>
          <w:rFonts w:hAnsi="Times New Roman" w:ascii="Times New Roman"/>
          <w:szCs w:val="24"/>
        </w:rPr>
        <w:t xml:space="preserve">00 sati i  </w:t>
      </w:r>
      <w:r w:rsidR="00DC32B7" w:rsidRPr="00DC32B7">
        <w:rPr>
          <w:rFonts w:hAnsi="Times New Roman" w:ascii="Times New Roman"/>
          <w:szCs w:val="24"/>
        </w:rPr>
        <w:t>45</w:t>
      </w:r>
      <w:r w:rsidRPr="00DC32B7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 w:rsidRPr="00DC32B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DC32B7">
      <w:pPr>
        <w:pStyle w:val="BodyText21"/>
        <w:jc w:val="left"/>
        <w:rPr>
          <w:rFonts w:hAnsi="Times New Roman" w:ascii="Times New Roman"/>
          <w:szCs w:val="24"/>
        </w:rPr>
      </w:pPr>
      <w:r w:rsidRPr="00DC32B7">
        <w:rPr>
          <w:rFonts w:hAnsi="Times New Roman" w:ascii="Times New Roman"/>
          <w:szCs w:val="24"/>
        </w:rPr>
        <w:t xml:space="preserve">II     Za stečajnog upravitelja imenuje se </w:t>
      </w:r>
      <w:r w:rsidR="00DC32B7" w:rsidRPr="00DC32B7">
        <w:rPr>
          <w:rFonts w:hAnsi="Times New Roman" w:ascii="Times New Roman"/>
          <w:szCs w:val="24"/>
        </w:rPr>
        <w:t>Ivan Gjurašić u Zagrebu,</w:t>
      </w:r>
      <w:r w:rsidR="009C29C9" w:rsidRPr="00DC32B7">
        <w:rPr>
          <w:rFonts w:hAnsi="Times New Roman" w:ascii="Times New Roman"/>
          <w:szCs w:val="24"/>
        </w:rPr>
        <w:t xml:space="preserve"> </w:t>
      </w:r>
      <w:r w:rsidR="00DC32B7" w:rsidRPr="00DC32B7">
        <w:rPr>
          <w:rFonts w:hAnsi="Times New Roman" w:ascii="Times New Roman"/>
          <w:szCs w:val="24"/>
        </w:rPr>
        <w:t>Petrinjska 8</w:t>
      </w:r>
      <w:r w:rsidR="00BF4417" w:rsidRPr="00DC32B7">
        <w:rPr>
          <w:rFonts w:hAnsi="Times New Roman" w:ascii="Times New Roman"/>
          <w:szCs w:val="24"/>
        </w:rPr>
        <w:t>,</w:t>
      </w:r>
      <w:r w:rsidR="008A0A2C" w:rsidRPr="00DC32B7">
        <w:rPr>
          <w:rFonts w:hAnsi="Times New Roman" w:ascii="Times New Roman"/>
          <w:szCs w:val="24"/>
        </w:rPr>
        <w:t xml:space="preserve"> OIB:</w:t>
      </w:r>
      <w:r w:rsidR="001859C3" w:rsidRPr="00DC32B7">
        <w:rPr>
          <w:rFonts w:hAnsi="Times New Roman" w:ascii="Times New Roman"/>
          <w:szCs w:val="24"/>
        </w:rPr>
        <w:t xml:space="preserve"> </w:t>
      </w:r>
      <w:r w:rsidR="00DC32B7" w:rsidRPr="00DC32B7">
        <w:rPr>
          <w:rFonts w:hAnsi="Times New Roman" w:ascii="Times New Roman"/>
          <w:szCs w:val="24"/>
        </w:rPr>
        <w:t>66025260916</w:t>
      </w:r>
      <w:r w:rsidR="008A0A2C" w:rsidRPr="00DC32B7">
        <w:rPr>
          <w:rFonts w:hAnsi="Times New Roman" w:ascii="Times New Roman"/>
          <w:szCs w:val="24"/>
        </w:rPr>
        <w:t>.</w:t>
      </w:r>
    </w:p>
    <w:p w:rsidRDefault="00A02786" w:rsidP="00E80772" w:rsidR="00A02786" w:rsidRPr="00DC32B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 w:rsidRPr="00DC32B7">
      <w:pPr>
        <w:jc w:val="both"/>
        <w:rPr>
          <w:rFonts w:hAnsi="Times New Roman" w:ascii="Times New Roman"/>
          <w:szCs w:val="24"/>
          <w:lang w:val="hr-HR"/>
        </w:rPr>
      </w:pPr>
      <w:r w:rsidRPr="00DC32B7">
        <w:rPr>
          <w:rFonts w:hAnsi="Times New Roman" w:ascii="Times New Roman"/>
          <w:szCs w:val="24"/>
          <w:lang w:val="hr-HR"/>
        </w:rPr>
        <w:t xml:space="preserve">III  Zaključuje se stečajni postupak nad dužnikom </w:t>
      </w:r>
      <w:r w:rsidR="00DC32B7" w:rsidRPr="00DC32B7">
        <w:rPr>
          <w:rFonts w:hAnsi="Times New Roman" w:ascii="Times New Roman"/>
        </w:rPr>
        <w:t>POLIKLINIKA ZA FIZIKALNU MEDICINU I REHABILITACIJU, TE NEUROLOGIJU MAREA – NOVA, Zagreb, Martićeva 69, MBS: 060203788, OIB: 98286476758</w:t>
      </w:r>
      <w:r w:rsidR="008A0A2C" w:rsidRPr="00DC32B7">
        <w:rPr>
          <w:rFonts w:hAnsi="Times New Roman" w:ascii="Times New Roman"/>
          <w:szCs w:val="24"/>
          <w:lang w:val="hr-HR"/>
        </w:rPr>
        <w:t>.</w:t>
      </w:r>
    </w:p>
    <w:p w:rsidRDefault="00A02786" w:rsidP="00E80772" w:rsidR="00A02786" w:rsidRPr="00DC32B7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DC32B7">
      <w:pPr>
        <w:jc w:val="both"/>
        <w:rPr>
          <w:rFonts w:hAnsi="Times New Roman" w:ascii="Times New Roman"/>
          <w:szCs w:val="24"/>
          <w:lang w:val="hr-HR"/>
        </w:rPr>
      </w:pPr>
      <w:r w:rsidRPr="00DC32B7"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 w:rsidRPr="00DC32B7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DC32B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C32B7"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 w:rsidRPr="00DC32B7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DC32B7">
      <w:pPr>
        <w:jc w:val="both"/>
        <w:rPr>
          <w:rFonts w:hAnsi="Times New Roman" w:ascii="Times New Roman"/>
          <w:lang w:val="hr-HR"/>
        </w:rPr>
      </w:pPr>
      <w:r w:rsidRPr="00DC32B7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 w:rsidRPr="00DC32B7">
        <w:rPr>
          <w:rFonts w:hAnsi="Times New Roman" w:ascii="Times New Roman"/>
          <w:szCs w:val="24"/>
          <w:lang w:val="hr-HR"/>
        </w:rPr>
        <w:t>lje: FINA), temeljem odredbe članka</w:t>
      </w:r>
      <w:r w:rsidRPr="00DC32B7">
        <w:rPr>
          <w:rFonts w:hAnsi="Times New Roman" w:ascii="Times New Roman"/>
          <w:szCs w:val="24"/>
          <w:lang w:val="hr-HR"/>
        </w:rPr>
        <w:t xml:space="preserve"> 444. </w:t>
      </w:r>
      <w:r w:rsidRPr="00DC32B7">
        <w:rPr>
          <w:rFonts w:hAnsi="Times New Roman" w:ascii="Times New Roman"/>
          <w:lang w:val="hr-HR"/>
        </w:rPr>
        <w:t>Stečajnog zakona (NN 71/</w:t>
      </w:r>
      <w:r w:rsidR="00E80772" w:rsidRPr="00DC32B7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 w:rsidRPr="00DC32B7">
      <w:pPr>
        <w:jc w:val="both"/>
        <w:rPr>
          <w:rFonts w:hAnsi="Times New Roman" w:ascii="Times New Roman"/>
          <w:lang w:val="hr-HR"/>
        </w:rPr>
      </w:pPr>
      <w:r w:rsidRPr="00DC32B7">
        <w:rPr>
          <w:rFonts w:hAnsi="Times New Roman" w:ascii="Times New Roman"/>
          <w:lang w:val="hr-HR"/>
        </w:rPr>
        <w:tab/>
        <w:t xml:space="preserve">Zaključkom od </w:t>
      </w:r>
      <w:r w:rsidR="009C29C9" w:rsidRPr="00DC32B7">
        <w:rPr>
          <w:rFonts w:hAnsi="Times New Roman" w:ascii="Times New Roman"/>
          <w:lang w:val="hr-HR"/>
        </w:rPr>
        <w:t>20. siječnja</w:t>
      </w:r>
      <w:r w:rsidR="00E80772" w:rsidRPr="00DC32B7">
        <w:rPr>
          <w:rFonts w:hAnsi="Times New Roman" w:ascii="Times New Roman"/>
          <w:lang w:val="hr-HR"/>
        </w:rPr>
        <w:t xml:space="preserve"> </w:t>
      </w:r>
      <w:r w:rsidR="009C29C9" w:rsidRPr="00DC32B7">
        <w:rPr>
          <w:rFonts w:hAnsi="Times New Roman" w:ascii="Times New Roman"/>
          <w:lang w:val="hr-HR"/>
        </w:rPr>
        <w:t>2016</w:t>
      </w:r>
      <w:r w:rsidR="00A02786" w:rsidRPr="00DC32B7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 w:rsidRPr="00DC32B7">
        <w:rPr>
          <w:rFonts w:hAnsi="Times New Roman" w:ascii="Times New Roman"/>
          <w:lang w:val="hr-HR"/>
        </w:rPr>
        <w:t>propisanom obrascu, sukladno članku</w:t>
      </w:r>
      <w:r w:rsidR="00A02786" w:rsidRPr="00DC32B7">
        <w:rPr>
          <w:rFonts w:hAnsi="Times New Roman" w:ascii="Times New Roman"/>
          <w:lang w:val="hr-HR"/>
        </w:rPr>
        <w:t xml:space="preserve"> 430., 17.  i 13. SZ</w:t>
      </w:r>
      <w:r w:rsidR="00E80772" w:rsidRPr="00DC32B7">
        <w:rPr>
          <w:rFonts w:hAnsi="Times New Roman" w:ascii="Times New Roman"/>
          <w:lang w:val="hr-HR"/>
        </w:rPr>
        <w:t>-a</w:t>
      </w:r>
      <w:r w:rsidR="00A02786" w:rsidRPr="00DC32B7">
        <w:rPr>
          <w:rFonts w:hAnsi="Times New Roman" w:ascii="Times New Roman"/>
          <w:lang w:val="hr-HR"/>
        </w:rPr>
        <w:t xml:space="preserve">.  </w:t>
      </w:r>
      <w:r w:rsidR="00E80772" w:rsidRPr="00DC32B7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 w:rsidRPr="00DC32B7">
      <w:pPr>
        <w:jc w:val="both"/>
        <w:rPr>
          <w:rFonts w:hAnsi="Times New Roman" w:ascii="Times New Roman"/>
          <w:lang w:val="hr-HR"/>
        </w:rPr>
      </w:pPr>
      <w:r w:rsidRPr="00DC32B7">
        <w:rPr>
          <w:rFonts w:hAnsi="Times New Roman" w:ascii="Times New Roman"/>
          <w:lang w:val="hr-HR"/>
        </w:rPr>
        <w:tab/>
        <w:t xml:space="preserve">Oglasom od </w:t>
      </w:r>
      <w:r w:rsidR="009C29C9" w:rsidRPr="00DC32B7">
        <w:rPr>
          <w:rFonts w:hAnsi="Times New Roman" w:ascii="Times New Roman"/>
          <w:lang w:val="hr-HR"/>
        </w:rPr>
        <w:t>20. siječnja</w:t>
      </w:r>
      <w:r w:rsidR="00E80772" w:rsidRPr="00DC32B7">
        <w:rPr>
          <w:rFonts w:hAnsi="Times New Roman" w:ascii="Times New Roman"/>
          <w:lang w:val="hr-HR"/>
        </w:rPr>
        <w:t xml:space="preserve"> </w:t>
      </w:r>
      <w:r w:rsidR="00A02786" w:rsidRPr="00DC32B7">
        <w:rPr>
          <w:rFonts w:hAnsi="Times New Roman" w:ascii="Times New Roman"/>
          <w:lang w:val="hr-HR"/>
        </w:rPr>
        <w:t>201</w:t>
      </w:r>
      <w:r w:rsidR="009C29C9" w:rsidRPr="00DC32B7">
        <w:rPr>
          <w:rFonts w:hAnsi="Times New Roman" w:ascii="Times New Roman"/>
          <w:lang w:val="hr-HR"/>
        </w:rPr>
        <w:t>6</w:t>
      </w:r>
      <w:r w:rsidR="00A02786" w:rsidRPr="00DC32B7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 w:rsidRPr="00DC32B7">
      <w:pPr>
        <w:jc w:val="both"/>
        <w:rPr>
          <w:rFonts w:hAnsi="Times New Roman" w:ascii="Times New Roman"/>
          <w:lang w:val="hr-HR"/>
        </w:rPr>
      </w:pPr>
      <w:r w:rsidRPr="00DC32B7"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 w:rsidRPr="00DC32B7">
      <w:pPr>
        <w:jc w:val="both"/>
        <w:rPr>
          <w:rFonts w:hAnsi="Times New Roman" w:ascii="Times New Roman"/>
          <w:lang w:val="hr-HR"/>
        </w:rPr>
      </w:pPr>
      <w:r w:rsidRPr="00DC32B7">
        <w:rPr>
          <w:rFonts w:hAnsi="Times New Roman" w:ascii="Times New Roman"/>
          <w:lang w:val="hr-HR"/>
        </w:rPr>
        <w:lastRenderedPageBreak/>
        <w:t xml:space="preserve">         Niti jedan od vjerovnika nije u ostavljenom roku podnio prijedlog za otvaranjem redovnog stečajnog postupka. </w:t>
      </w:r>
    </w:p>
    <w:p w:rsidRDefault="00A02786" w:rsidP="00E80772" w:rsidR="00A02786" w:rsidRPr="00DC32B7">
      <w:pPr>
        <w:jc w:val="both"/>
        <w:rPr>
          <w:rFonts w:hAnsi="Times New Roman" w:ascii="Times New Roman"/>
          <w:lang w:val="hr-HR"/>
        </w:rPr>
      </w:pPr>
      <w:r w:rsidRPr="00DC32B7">
        <w:rPr>
          <w:rFonts w:hAnsi="Times New Roman" w:ascii="Times New Roman"/>
          <w:lang w:val="hr-HR"/>
        </w:rPr>
        <w:tab/>
        <w:t>Temeljem gore navedenog, smatra se da je dužnik  nesposoban za plaćanje , te je stoga odlučeno kao u izreci ov</w:t>
      </w:r>
      <w:r w:rsidR="00E80772" w:rsidRPr="00DC32B7">
        <w:rPr>
          <w:rFonts w:hAnsi="Times New Roman" w:ascii="Times New Roman"/>
          <w:lang w:val="hr-HR"/>
        </w:rPr>
        <w:t>og rješenja temeljem odredbe članka</w:t>
      </w:r>
      <w:r w:rsidRPr="00DC32B7">
        <w:rPr>
          <w:rFonts w:hAnsi="Times New Roman" w:ascii="Times New Roman"/>
          <w:lang w:val="hr-HR"/>
        </w:rPr>
        <w:t xml:space="preserve"> 431. SZ-a. Izbor stečajnog upravitelja </w:t>
      </w:r>
      <w:r w:rsidR="00E80772" w:rsidRPr="00DC32B7">
        <w:rPr>
          <w:rFonts w:hAnsi="Times New Roman" w:ascii="Times New Roman"/>
          <w:lang w:val="hr-HR"/>
        </w:rPr>
        <w:t>odabran je primjenom odredbe članka</w:t>
      </w:r>
      <w:r w:rsidRPr="00DC32B7"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 w:rsidRPr="00DC32B7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 w:rsidRPr="00DC32B7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 w:rsidRPr="00DC32B7">
      <w:pPr>
        <w:jc w:val="center"/>
        <w:rPr>
          <w:rFonts w:hAnsi="Times New Roman" w:ascii="Times New Roman"/>
          <w:lang w:val="hr-HR"/>
        </w:rPr>
      </w:pPr>
      <w:r w:rsidRPr="00DC32B7">
        <w:rPr>
          <w:rFonts w:hAnsi="Times New Roman" w:ascii="Times New Roman"/>
          <w:lang w:val="hr-HR"/>
        </w:rPr>
        <w:t xml:space="preserve">U Zagrebu </w:t>
      </w:r>
      <w:r w:rsidR="009C29C9" w:rsidRPr="00DC32B7">
        <w:rPr>
          <w:rFonts w:hAnsi="Times New Roman" w:ascii="Times New Roman"/>
          <w:lang w:val="hr-HR"/>
        </w:rPr>
        <w:t>7</w:t>
      </w:r>
      <w:r w:rsidR="008278B4" w:rsidRPr="00DC32B7">
        <w:rPr>
          <w:rFonts w:hAnsi="Times New Roman" w:ascii="Times New Roman"/>
          <w:lang w:val="hr-HR"/>
        </w:rPr>
        <w:t>. travnja 2016</w:t>
      </w:r>
      <w:r w:rsidR="00A02786" w:rsidRPr="00DC32B7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 w:rsidRPr="00DC32B7">
      <w:pPr>
        <w:jc w:val="center"/>
        <w:rPr>
          <w:rFonts w:hAnsi="Times New Roman" w:ascii="Times New Roman"/>
          <w:lang w:val="hr-HR"/>
        </w:rPr>
      </w:pPr>
    </w:p>
    <w:p w:rsidRDefault="00A02786" w:rsidP="009C29C9" w:rsidR="00A02786" w:rsidRPr="00DC32B7">
      <w:pPr>
        <w:ind w:firstLine="720" w:left="5040"/>
        <w:jc w:val="right"/>
        <w:rPr>
          <w:rFonts w:hAnsi="Times New Roman" w:ascii="Times New Roman"/>
          <w:lang w:val="hr-HR"/>
        </w:rPr>
      </w:pPr>
      <w:r w:rsidRPr="00DC32B7">
        <w:rPr>
          <w:rFonts w:hAnsi="Times New Roman" w:ascii="Times New Roman"/>
          <w:lang w:val="hr-HR"/>
        </w:rPr>
        <w:t xml:space="preserve">      SUDAC:</w:t>
      </w:r>
    </w:p>
    <w:p w:rsidRDefault="00A02786" w:rsidP="009C29C9" w:rsidR="009C29C9" w:rsidRPr="00DC32B7">
      <w:pPr>
        <w:jc w:val="right"/>
        <w:rPr>
          <w:rFonts w:hAnsi="Times New Roman" w:ascii="Times New Roman"/>
        </w:rPr>
      </w:pPr>
      <w:r w:rsidRPr="00DC32B7">
        <w:rPr>
          <w:rFonts w:hAnsi="Times New Roman" w:ascii="Times New Roman"/>
          <w:lang w:val="hr-HR"/>
        </w:rPr>
        <w:t>Ružica Omazić</w:t>
      </w:r>
      <w:r w:rsidR="009C29C9" w:rsidRPr="00DC32B7">
        <w:rPr>
          <w:rFonts w:hAnsi="Times New Roman" w:ascii="Times New Roman"/>
          <w:lang w:val="hr-HR"/>
        </w:rPr>
        <w:t xml:space="preserve">, </w:t>
      </w:r>
      <w:r w:rsidR="009C29C9" w:rsidRPr="00DC32B7">
        <w:rPr>
          <w:rFonts w:hAnsi="Times New Roman" w:ascii="Times New Roman"/>
        </w:rPr>
        <w:t>v.r.</w:t>
      </w:r>
    </w:p>
    <w:p w:rsidRDefault="009C29C9" w:rsidP="009C29C9" w:rsidR="009C29C9" w:rsidRPr="00DC32B7">
      <w:pPr>
        <w:jc w:val="right"/>
        <w:rPr>
          <w:rFonts w:hAnsi="Times New Roman" w:ascii="Times New Roman"/>
        </w:rPr>
      </w:pPr>
    </w:p>
    <w:p w:rsidRDefault="009C29C9" w:rsidP="009C29C9" w:rsidR="009C29C9" w:rsidRPr="00DC32B7">
      <w:pPr>
        <w:jc w:val="right"/>
        <w:rPr>
          <w:rFonts w:hAnsi="Times New Roman" w:ascii="Times New Roman"/>
        </w:rPr>
      </w:pPr>
      <w:r w:rsidRPr="00DC32B7">
        <w:rPr>
          <w:rFonts w:hAnsi="Times New Roman" w:ascii="Times New Roman"/>
        </w:rPr>
        <w:tab/>
      </w:r>
      <w:r w:rsidRPr="00DC32B7">
        <w:rPr>
          <w:rFonts w:hAnsi="Times New Roman" w:ascii="Times New Roman"/>
        </w:rPr>
        <w:tab/>
      </w:r>
      <w:r w:rsidRPr="00DC32B7">
        <w:rPr>
          <w:rFonts w:hAnsi="Times New Roman" w:ascii="Times New Roman"/>
        </w:rPr>
        <w:tab/>
      </w:r>
      <w:r w:rsidRPr="00DC32B7">
        <w:rPr>
          <w:rFonts w:hAnsi="Times New Roman" w:ascii="Times New Roman"/>
        </w:rPr>
        <w:tab/>
      </w:r>
      <w:r w:rsidRPr="00DC32B7">
        <w:rPr>
          <w:rFonts w:hAnsi="Times New Roman" w:ascii="Times New Roman"/>
        </w:rPr>
        <w:tab/>
      </w:r>
      <w:r w:rsidRPr="00DC32B7">
        <w:rPr>
          <w:rFonts w:hAnsi="Times New Roman" w:ascii="Times New Roman"/>
        </w:rPr>
        <w:tab/>
        <w:t xml:space="preserve">    Za točnost otpravka – ovlašteni službenik</w:t>
      </w:r>
    </w:p>
    <w:p w:rsidRDefault="009C29C9" w:rsidP="009C29C9" w:rsidR="009C29C9" w:rsidRPr="00DC32B7">
      <w:pPr>
        <w:jc w:val="right"/>
        <w:rPr>
          <w:rFonts w:hAnsi="Times New Roman" w:ascii="Times New Roman"/>
        </w:rPr>
      </w:pPr>
      <w:r w:rsidRPr="00DC32B7">
        <w:rPr>
          <w:rFonts w:hAnsi="Times New Roman" w:ascii="Times New Roman"/>
        </w:rPr>
        <w:t xml:space="preserve">     </w:t>
      </w:r>
      <w:r w:rsidRPr="00DC32B7">
        <w:rPr>
          <w:rFonts w:hAnsi="Times New Roman" w:ascii="Times New Roman"/>
        </w:rPr>
        <w:tab/>
      </w:r>
      <w:r w:rsidRPr="00DC32B7">
        <w:rPr>
          <w:rFonts w:hAnsi="Times New Roman" w:ascii="Times New Roman"/>
        </w:rPr>
        <w:tab/>
      </w:r>
      <w:r w:rsidRPr="00DC32B7">
        <w:rPr>
          <w:rFonts w:hAnsi="Times New Roman" w:ascii="Times New Roman"/>
        </w:rPr>
        <w:tab/>
      </w:r>
      <w:r w:rsidRPr="00DC32B7">
        <w:rPr>
          <w:rFonts w:hAnsi="Times New Roman" w:ascii="Times New Roman"/>
        </w:rPr>
        <w:tab/>
      </w:r>
      <w:r w:rsidRPr="00DC32B7">
        <w:rPr>
          <w:rFonts w:hAnsi="Times New Roman" w:ascii="Times New Roman"/>
        </w:rPr>
        <w:tab/>
      </w:r>
      <w:r w:rsidRPr="00DC32B7">
        <w:rPr>
          <w:rFonts w:hAnsi="Times New Roman" w:ascii="Times New Roman"/>
        </w:rPr>
        <w:tab/>
      </w:r>
      <w:r w:rsidRPr="00DC32B7">
        <w:rPr>
          <w:rFonts w:hAnsi="Times New Roman" w:ascii="Times New Roman"/>
        </w:rPr>
        <w:tab/>
        <w:t xml:space="preserve">                   </w:t>
      </w:r>
      <w:r w:rsidRPr="00DC32B7">
        <w:rPr>
          <w:rFonts w:hAnsi="Times New Roman" w:ascii="Times New Roman"/>
        </w:rPr>
        <w:tab/>
        <w:t>Ksenija Nol</w:t>
      </w:r>
    </w:p>
    <w:p w:rsidRDefault="00A02786" w:rsidP="00A02786" w:rsidR="00A02786" w:rsidRPr="00DC32B7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DC32B7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 w:rsidRPr="00DC32B7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DC32B7">
      <w:pPr>
        <w:jc w:val="both"/>
        <w:rPr>
          <w:rFonts w:hAnsi="Times New Roman" w:ascii="Times New Roman"/>
          <w:szCs w:val="24"/>
          <w:lang w:val="hr-HR"/>
        </w:rPr>
      </w:pPr>
      <w:r w:rsidRPr="00DC32B7"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 w:rsidRPr="00DC32B7">
      <w:pPr>
        <w:jc w:val="both"/>
        <w:rPr>
          <w:rFonts w:hAnsi="Times New Roman" w:ascii="Times New Roman"/>
          <w:szCs w:val="24"/>
          <w:lang w:val="hr-HR"/>
        </w:rPr>
      </w:pPr>
      <w:r w:rsidRPr="00DC32B7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 w:rsidRPr="00DC32B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DC32B7">
      <w:pPr>
        <w:jc w:val="both"/>
        <w:rPr>
          <w:rFonts w:hAnsi="Times New Roman" w:ascii="Times New Roman"/>
        </w:rPr>
      </w:pPr>
    </w:p>
    <w:p w:rsidRDefault="00A02786" w:rsidP="00A02786" w:rsidR="00A02786" w:rsidRPr="00DC32B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DC32B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DC32B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DC32B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495ED5" w:rsidR="00495ED5" w:rsidRPr="00DC32B7">
      <w:pPr>
        <w:rPr>
          <w:rFonts w:hAnsi="Times New Roman" w:ascii="Times New Roman"/>
        </w:rPr>
      </w:pPr>
    </w:p>
    <w:sectPr w:rsidSect="00201F62" w:rsidR="00495ED5" w:rsidRPr="00DC32B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6F2981" w:rsidRPr="006F2981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                    </w:t>
        </w:r>
        <w:r w:rsidR="007E770E">
          <w:rPr>
            <w:rFonts w:hAnsi="Times New Roman" w:ascii="Times New Roman"/>
          </w:rPr>
          <w:t>27. St-</w:t>
        </w:r>
        <w:r w:rsidR="00DC32B7">
          <w:rPr>
            <w:rFonts w:hAnsi="Times New Roman" w:ascii="Times New Roman"/>
          </w:rPr>
          <w:t>4049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1859C3"/>
    <w:rsid w:val="001C15BB"/>
    <w:rsid w:val="00201F62"/>
    <w:rsid w:val="00290B47"/>
    <w:rsid w:val="00303F1F"/>
    <w:rsid w:val="00314C84"/>
    <w:rsid w:val="003E052E"/>
    <w:rsid w:val="003E1065"/>
    <w:rsid w:val="00411C85"/>
    <w:rsid w:val="00423F03"/>
    <w:rsid w:val="004503D1"/>
    <w:rsid w:val="004612D0"/>
    <w:rsid w:val="00495ED5"/>
    <w:rsid w:val="004E1FA2"/>
    <w:rsid w:val="005038B9"/>
    <w:rsid w:val="005217F6"/>
    <w:rsid w:val="00631843"/>
    <w:rsid w:val="006963F4"/>
    <w:rsid w:val="006F2981"/>
    <w:rsid w:val="007E770E"/>
    <w:rsid w:val="008059EC"/>
    <w:rsid w:val="008278B4"/>
    <w:rsid w:val="00866FA1"/>
    <w:rsid w:val="008A0A2C"/>
    <w:rsid w:val="008D7665"/>
    <w:rsid w:val="00906F46"/>
    <w:rsid w:val="009237A3"/>
    <w:rsid w:val="00923F04"/>
    <w:rsid w:val="00991234"/>
    <w:rsid w:val="009C29C9"/>
    <w:rsid w:val="00A02786"/>
    <w:rsid w:val="00A56EB1"/>
    <w:rsid w:val="00AC5E51"/>
    <w:rsid w:val="00B4743B"/>
    <w:rsid w:val="00BA6C65"/>
    <w:rsid w:val="00BF4417"/>
    <w:rsid w:val="00CC2F6B"/>
    <w:rsid w:val="00D012D1"/>
    <w:rsid w:val="00D602DE"/>
    <w:rsid w:val="00DC32B7"/>
    <w:rsid w:val="00E22456"/>
    <w:rsid w:val="00E45A83"/>
    <w:rsid w:val="00E80772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F29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9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98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9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9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F29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9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98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9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9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4049</izvorni_sadrzaj>
    <derivirana_varijabla naziv="DomainObject.Predmet.Broj_1">4049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St-4049/2015</izvorni_sadrzaj>
    <derivirana_varijabla naziv="DomainObject.Predmet.OznakaBroj_1">St-4049/2015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ZA FIZIKALNU MEDICINU I REHABILITACIJU, TE NEUROLOGIJU MAREA - NOVA zastupanog po punomoćniku ŽELJKO KRUPEŽEVIĆ</izvorni_sadrzaj>
    <derivirana_varijabla naziv="DomainObject.Predmet.ProtustrankaFormated_1">  POLIKLINIKA ZA FIZIKALNU MEDICINU I REHABILITACIJU, TE NEUROLOGIJU MAREA - NOVA zastupanog po punomoćniku ŽELJKO KRUPEŽEVIĆ</derivirana_varijabla>
  </DomainObject.Predmet.ProtustrankaFormated>
  <DomainObject.Predmet.ProtustrankaFormatedOIB>
    <izvorni_sadrzaj>  POLIKLINIKA ZA FIZIKALNU MEDICINU I REHABILITACIJU, TE NEUROLOGIJU MAREA - NOVA, OIB 98286476758 zastupanog po punomoćniku ŽELJKO KRUPEŽEVIĆ</izvorni_sadrzaj>
    <derivirana_varijabla naziv="DomainObject.Predmet.ProtustrankaFormatedOIB_1">  POLIKLINIKA ZA FIZIKALNU MEDICINU I REHABILITACIJU, TE NEUROLOGIJU MAREA - NOVA, OIB 98286476758 zastupanog po punomoćniku ŽELJKO KRUPEŽEVIĆ</derivirana_varijabla>
  </DomainObject.Predmet.ProtustrankaFormatedOIB>
  <DomainObject.Predmet.ProtustrankaFormatedWithAdress>
    <izvorni_sadrzaj> POLIKLINIKA ZA FIZIKALNU MEDICINU I REHABILITACIJU, TE NEUROLOGIJU MAREA - NOVA, MARTIĆEVA 69, 10000 Zagreb zastupanog po punomoćniku ŽELJKO KRUPEŽEVIĆ</izvorni_sadrzaj>
    <derivirana_varijabla naziv="DomainObject.Predmet.ProtustrankaFormatedWithAdress_1"> POLIKLINIKA ZA FIZIKALNU MEDICINU I REHABILITACIJU, TE NEUROLOGIJU MAREA - NOVA, MARTIĆEVA 69, 10000 Zagreb zastupanog po punomoćniku ŽELJKO KRUPEŽEVIĆ</derivirana_varijabla>
  </DomainObject.Predmet.ProtustrankaFormatedWithAdress>
  <DomainObject.Predmet.ProtustrankaFormatedWithAdressOIB>
    <izvorni_sadrzaj> POLIKLINIKA ZA FIZIKALNU MEDICINU I REHABILITACIJU, TE NEUROLOGIJU MAREA - NOVA, OIB 98286476758, MARTIĆEVA 69, 10000 Zagreb zastupanog po punomoćniku ŽELJKO KRUPEŽEVIĆ</izvorni_sadrzaj>
    <derivirana_varijabla naziv="DomainObject.Predmet.ProtustrankaFormatedWithAdressOIB_1"> POLIKLINIKA ZA FIZIKALNU MEDICINU I REHABILITACIJU, TE NEUROLOGIJU MAREA - NOVA, OIB 98286476758, MARTIĆEVA 69, 10000 Zagreb zastupanog po punomoćniku ŽELJKO KRUPEŽEVIĆ</derivirana_varijabla>
  </DomainObject.Predmet.ProtustrankaFormatedWithAdressOIB>
  <DomainObject.Predmet.ProtustrankaWithAdress>
    <izvorni_sadrzaj>POLIKLINIKA ZA FIZIKALNU MEDICINU I REHABILITACIJU, TE NEUROLOGIJU MAREA - NOVA MARTIĆEVA 69, 10000 Zagreb</izvorni_sadrzaj>
    <derivirana_varijabla naziv="DomainObject.Predmet.ProtustrankaWithAdress_1">POLIKLINIKA ZA FIZIKALNU MEDICINU I REHABILITACIJU, TE NEUROLOGIJU MAREA - NOVA MARTIĆEVA 69, 10000 Zagreb</derivirana_varijabla>
  </DomainObject.Predmet.ProtustrankaWithAdress>
  <DomainObject.Predmet.ProtustrankaWithAdressOIB>
    <izvorni_sadrzaj>POLIKLINIKA ZA FIZIKALNU MEDICINU I REHABILITACIJU, TE NEUROLOGIJU MAREA - NOVA, OIB 98286476758, MARTIĆEVA 69, 10000 Zagreb</izvorni_sadrzaj>
    <derivirana_varijabla naziv="DomainObject.Predmet.ProtustrankaWithAdressOIB_1">POLIKLINIKA ZA FIZIKALNU MEDICINU I REHABILITACIJU, TE NEUROLOGIJU MAREA - NOVA, OIB 98286476758, MARTIĆEVA 69, 10000 Zagreb</derivirana_varijabla>
  </DomainObject.Predmet.ProtustrankaWithAdressOIB>
  <DomainObject.Predmet.ProtustrankaNazivFormated>
    <izvorni_sadrzaj>POLIKLINIKA ZA FIZIKALNU MEDICINU I REHABILITACIJU, TE NEUROLOGIJU MAREA - NOVA</izvorni_sadrzaj>
    <derivirana_varijabla naziv="DomainObject.Predmet.ProtustrankaNazivFormated_1">POLIKLINIKA ZA FIZIKALNU MEDICINU I REHABILITACIJU, TE NEUROLOGIJU MAREA - NOVA</derivirana_varijabla>
  </DomainObject.Predmet.ProtustrankaNazivFormated>
  <DomainObject.Predmet.ProtustrankaNazivFormatedOIB>
    <izvorni_sadrzaj>POLIKLINIKA ZA FIZIKALNU MEDICINU I REHABILITACIJU, TE NEUROLOGIJU MAREA - NOVA, OIB 98286476758</izvorni_sadrzaj>
    <derivirana_varijabla naziv="DomainObject.Predmet.ProtustrankaNazivFormatedOIB_1">POLIKLINIKA ZA FIZIKALNU MEDICINU I REHABILITACIJU, TE NEUROLOGIJU MAREA - NOVA, OIB 98286476758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ZA FIZIKALNU MEDICINU I REHABILITACIJU, TE NEUROLOGIJU MAREA - NOVA zastupanog po punomoćniku ŽELJKO KRUPEŽEVIĆ</item>
    </izvorni_sadrzaj>
    <derivirana_varijabla naziv="DomainObject.Predmet.ProtuStrankaListFormated_1">
      <item>POLIKLINIKA ZA FIZIKALNU MEDICINU I REHABILITACIJU, TE NEUROLOGIJU MAREA - NOVA zastupanog po punomoćniku ŽELJKO KRUPEŽEVIĆ</item>
    </derivirana_varijabla>
  </DomainObject.Predmet.ProtuStrankaListFormated>
  <DomainObject.Predmet.ProtuStrankaListFormatedOIB>
    <izvorni_sadrzaj>
      <item>POLIKLINIKA ZA FIZIKALNU MEDICINU I REHABILITACIJU, TE NEUROLOGIJU MAREA - NOVA, OIB 98286476758 zastupanog po punomoćniku ŽELJKO KRUPEŽEVIĆ</item>
    </izvorni_sadrzaj>
    <derivirana_varijabla naziv="DomainObject.Predmet.ProtuStrankaListFormatedOIB_1">
      <item>POLIKLINIKA ZA FIZIKALNU MEDICINU I REHABILITACIJU, TE NEUROLOGIJU MAREA - NOVA, OIB 98286476758 zastupanog po punomoćniku ŽELJKO KRUPEŽEVIĆ</item>
    </derivirana_varijabla>
  </DomainObject.Predmet.ProtuStrankaListFormatedOIB>
  <DomainObject.Predmet.ProtuStrankaListFormatedWithAdress>
    <izvorni_sadrzaj>
      <item>POLIKLINIKA ZA FIZIKALNU MEDICINU I REHABILITACIJU, TE NEUROLOGIJU MAREA - NOVA, MARTIĆEVA 69, 10000 Zagreb zastupanog po punomoćniku ŽELJKO KRUPEŽEVIĆ</item>
    </izvorni_sadrzaj>
    <derivirana_varijabla naziv="DomainObject.Predmet.ProtuStrankaListFormatedWithAdress_1">
      <item>POLIKLINIKA ZA FIZIKALNU MEDICINU I REHABILITACIJU, TE NEUROLOGIJU MAREA - NOVA, MARTIĆEVA 69, 10000 Zagreb zastupanog po punomoćniku ŽELJKO KRUPEŽEVIĆ</item>
    </derivirana_varijabla>
  </DomainObject.Predmet.ProtuStrankaListFormatedWithAdress>
  <DomainObject.Predmet.ProtuStrankaListFormatedWithAdressOIB>
    <izvorni_sadrzaj>
      <item>POLIKLINIKA ZA FIZIKALNU MEDICINU I REHABILITACIJU, TE NEUROLOGIJU MAREA - NOVA, OIB 98286476758, MARTIĆEVA 69, 10000 Zagreb zastupanog po punomoćniku ŽELJKO KRUPEŽEVIĆ</item>
    </izvorni_sadrzaj>
    <derivirana_varijabla naziv="DomainObject.Predmet.ProtuStrankaListFormatedWithAdressOIB_1">
      <item>POLIKLINIKA ZA FIZIKALNU MEDICINU I REHABILITACIJU, TE NEUROLOGIJU MAREA - NOVA, OIB 98286476758, MARTIĆEVA 69, 10000 Zagreb zastupanog po punomoćniku ŽELJKO KRUPEŽEVIĆ</item>
    </derivirana_varijabla>
  </DomainObject.Predmet.ProtuStrankaListFormatedWithAdressOIB>
  <DomainObject.Predmet.ProtuStrankaListNazivFormated>
    <izvorni_sadrzaj>
      <item>POLIKLINIKA ZA FIZIKALNU MEDICINU I REHABILITACIJU, TE NEUROLOGIJU MAREA - NOVA</item>
    </izvorni_sadrzaj>
    <derivirana_varijabla naziv="DomainObject.Predmet.ProtuStrankaListNazivFormated_1">
      <item>POLIKLINIKA ZA FIZIKALNU MEDICINU I REHABILITACIJU, TE NEUROLOGIJU MAREA - NOVA</item>
    </derivirana_varijabla>
  </DomainObject.Predmet.ProtuStrankaListNazivFormated>
  <DomainObject.Predmet.ProtuStrankaListNazivFormatedOIB>
    <izvorni_sadrzaj>
      <item>POLIKLINIKA ZA FIZIKALNU MEDICINU I REHABILITACIJU, TE NEUROLOGIJU MAREA - NOVA, OIB 98286476758</item>
    </izvorni_sadrzaj>
    <derivirana_varijabla naziv="DomainObject.Predmet.ProtuStrankaListNazivFormatedOIB_1">
      <item>POLIKLINIKA ZA FIZIKALNU MEDICINU I REHABILITACIJU, TE NEUROLOGIJU MAREA - NOVA, OIB 98286476758</item>
    </derivirana_varijabla>
  </DomainObject.Predmet.ProtuStrankaListNazivFormatedOIB>
  <DomainObject.Predmet.OstaliListFormated>
    <izvorni_sadrzaj>
      <item>ŽELJKO KRUPEŽEVIĆ punomoćnik sudionika u postupku POLIKLINIKA ZA FIZIKALNU MEDICINU I REHABILITACIJU, TE NEUROLOGIJU MAREA - NOVA</item>
    </izvorni_sadrzaj>
    <derivirana_varijabla naziv="DomainObject.Predmet.OstaliListFormated_1">
      <item>ŽELJKO KRUPEŽEVIĆ punomoćnik sudionika u postupku POLIKLINIKA ZA FIZIKALNU MEDICINU I REHABILITACIJU, TE NEUROLOGIJU MAREA - NOVA</item>
    </derivirana_varijabla>
  </DomainObject.Predmet.OstaliListFormated>
  <DomainObject.Predmet.OstaliListFormatedOIB>
    <izvorni_sadrzaj>
      <item>ŽELJKO KRUPEŽEVIĆ, OIB 43291577172 punomoćnik sudionika u postupku POLIKLINIKA ZA FIZIKALNU MEDICINU I REHABILITACIJU, TE NEUROLOGIJU MAREA - NOVA</item>
    </izvorni_sadrzaj>
    <derivirana_varijabla naziv="DomainObject.Predmet.OstaliListFormatedOIB_1">
      <item>ŽELJKO KRUPEŽEVIĆ, OIB 43291577172 punomoćnik sudionika u postupku POLIKLINIKA ZA FIZIKALNU MEDICINU I REHABILITACIJU, TE NEUROLOGIJU MAREA - NOVA</item>
    </derivirana_varijabla>
  </DomainObject.Predmet.OstaliListFormatedOIB>
  <DomainObject.Predmet.OstaliListFormatedWithAdress>
    <izvorni_sadrzaj>
      <item>ŽELJKO KRUPEŽEVIĆ, Senaja Poljane 4, Mladenovac punomoćnik sudionika u postupku POLIKLINIKA ZA FIZIKALNU MEDICINU I REHABILITACIJU, TE NEUROLOGIJU MAREA - NOVA</item>
    </izvorni_sadrzaj>
    <derivirana_varijabla naziv="DomainObject.Predmet.OstaliListFormatedWithAdress_1">
      <item>ŽELJKO KRUPEŽEVIĆ, Senaja Poljane 4, Mladenovac punomoćnik sudionika u postupku POLIKLINIKA ZA FIZIKALNU MEDICINU I REHABILITACIJU, TE NEUROLOGIJU MAREA - NOVA</item>
    </derivirana_varijabla>
  </DomainObject.Predmet.OstaliListFormatedWithAdress>
  <DomainObject.Predmet.OstaliListFormatedWithAdressOIB>
    <izvorni_sadrzaj>
      <item>ŽELJKO KRUPEŽEVIĆ, OIB 43291577172, Senaja Poljane 4, Mladenovac punomoćnik sudionika u postupku POLIKLINIKA ZA FIZIKALNU MEDICINU I REHABILITACIJU, TE NEUROLOGIJU MAREA - NOVA</item>
    </izvorni_sadrzaj>
    <derivirana_varijabla naziv="DomainObject.Predmet.OstaliListFormatedWithAdressOIB_1">
      <item>ŽELJKO KRUPEŽEVIĆ, OIB 43291577172, Senaja Poljane 4, Mladenovac punomoćnik sudionika u postupku POLIKLINIKA ZA FIZIKALNU MEDICINU I REHABILITACIJU, TE NEUROLOGIJU MAREA - NOVA</item>
    </derivirana_varijabla>
  </DomainObject.Predmet.OstaliListFormatedWithAdressOIB>
  <DomainObject.Predmet.OstaliListNazivFormated>
    <izvorni_sadrzaj>
      <item>ŽELJKO KRUPEŽEVIĆ</item>
    </izvorni_sadrzaj>
    <derivirana_varijabla naziv="DomainObject.Predmet.OstaliListNazivFormated_1">
      <item>ŽELJKO KRUPEŽEVIĆ</item>
    </derivirana_varijabla>
  </DomainObject.Predmet.OstaliListNazivFormated>
  <DomainObject.Predmet.OstaliListNazivFormatedOIB>
    <izvorni_sadrzaj>
      <item>ŽELJKO KRUPEŽEVIĆ, OIB 43291577172</item>
    </izvorni_sadrzaj>
    <derivirana_varijabla naziv="DomainObject.Predmet.OstaliListNazivFormatedOIB_1">
      <item>ŽELJKO KRUPEŽEVIĆ, OIB 43291577172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ZA FIZIKALNU MEDICINU I REHABILITACIJU, TE NEUROLOGIJU MAREA - NOVA</izvorni_sadrzaj>
    <derivirana_varijabla naziv="DomainObject.Predmet.ProtustrankaIDrugi_1">POLIKLINIKA ZA FIZIKALNU MEDICINU I REHABILITACIJU, TE NEUROLOGIJU MAREA - NOVA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POLIKLINIKA ZA FIZIKALNU MEDICINU I REHABILITACIJU, TE NEUROLOGIJU MAREA - NOVA, OIB 98286476758, MARTIĆEVA 69, 10000 Zagreb</izvorni_sadrzaj>
    <derivirana_varijabla naziv="DomainObject.Predmet.ProtustrankaIDrugiAdressOIB_1">POLIKLINIKA ZA FIZIKALNU MEDICINU I REHABILITACIJU, TE NEUROLOGIJU MAREA - NOVA, OIB 98286476758, MARTIĆEVA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POLIKLINIKA ZA FIZIKALNU MEDICINU I REHABILITACIJU, TE NEUROLOGIJU MAREA - NOVA</item>
      <item>ŽELJKO KRUPEŽEVIĆ</item>
    </izvorni_sadrzaj>
    <derivirana_varijabla naziv="DomainObject.Predmet.SudioniciListNaziv_1">
      <item>FINA Regionalni centar Zagreb</item>
      <item>POLIKLINIKA ZA FIZIKALNU MEDICINU I REHABILITACIJU, TE NEUROLOGIJU MAREA - NOVA</item>
      <item>ŽELJKO KRUPEŽEVIĆ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POLIKLINIKA ZA FIZIKALNU MEDICINU I REHABILITACIJU, TE NEUROLOGIJU MAREA - NOVA, OIB 98286476758, MARTIĆEVA 69,10000 Zagreb</item>
      <item>ŽELJKO KRUPEŽEVIĆ, OIB 43291577172, Senaja Poljane 4,Mladenovac</item>
    </izvorni_sadrzaj>
    <derivirana_varijabla naziv="DomainObject.Predmet.SudioniciListAdressOIB_1">
      <item>FINA Regionalni centar Zagreb, OIB 85821130368, Trg svibanjskih žrtava 1995. 1,10000 Zagreb</item>
      <item>POLIKLINIKA ZA FIZIKALNU MEDICINU I REHABILITACIJU, TE NEUROLOGIJU MAREA - NOVA, OIB 98286476758, MARTIĆEVA 69,10000 Zagreb</item>
      <item>ŽELJKO KRUPEŽEVIĆ, OIB 43291577172, Senaja Poljane 4,Mladenovac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98286476758</item>
      <item>, OIB 43291577172</item>
    </izvorni_sadrzaj>
    <derivirana_varijabla naziv="DomainObject.Predmet.SudioniciListNazivOIB_1">
      <item>, OIB 85821130368</item>
      <item>, OIB 98286476758</item>
      <item>, OIB 43291577172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011B88-34E8-4FF0-AE14-D7BC420243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2239</properties:Characters>
  <properties:Lines>72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2016-04-07T11:23:00Z</dcterms:created>
  <dc:creator>Ksenija Nol</dc:creator>
  <cp:lastModifiedBy>Ksenija Nol</cp:lastModifiedBy>
  <cp:lastPrinted>2016-04-07T11:47:00Z</cp:lastPrinted>
  <dcterms:modified xmlns:xsi="http://www.w3.org/2001/XMLSchema-instance" xsi:type="dcterms:W3CDTF">2016-04-07T11:47:00Z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