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492c" w14:paraId="66a492c" w:rsidRDefault="00FD10DE" w:rsidP="0009063B" w:rsidR="0009063B" w:rsidRPr="00FD10DE">
      <w:pPr>
        <w15:collapsed w:val="false"/>
      </w:pPr>
      <w:r>
        <w:t xml:space="preserve">               </w:t>
      </w:r>
      <w:r w:rsidR="0009063B" w:rsidRPr="00FD10DE">
        <w:t xml:space="preserve">   </w:t>
      </w:r>
      <w:r w:rsidR="0009063B" w:rsidRPr="00FD10DE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9063B" w:rsidRPr="00FD10DE">
        <w:t xml:space="preserve">                                                            </w:t>
      </w:r>
    </w:p>
    <w:p w:rsidRDefault="0009063B" w:rsidP="0009063B" w:rsidR="004736D2">
      <w:r w:rsidRPr="00FD10DE">
        <w:t xml:space="preserve">   </w:t>
      </w:r>
    </w:p>
    <w:p w:rsidRDefault="0009063B" w:rsidP="0009063B" w:rsidR="0009063B" w:rsidRPr="00FD10DE">
      <w:r w:rsidRPr="00FD10DE">
        <w:t xml:space="preserve"> REPUBLIKA HRVATSKA </w:t>
      </w:r>
      <w:r w:rsidRPr="00FD10DE">
        <w:tab/>
      </w:r>
      <w:r w:rsidRPr="00FD10DE">
        <w:tab/>
      </w:r>
      <w:r w:rsidRPr="00FD10DE">
        <w:tab/>
      </w:r>
      <w:r w:rsidRPr="00FD10DE">
        <w:tab/>
      </w:r>
      <w:r w:rsidRPr="00FD10DE">
        <w:tab/>
      </w:r>
    </w:p>
    <w:p w:rsidRDefault="0009063B" w:rsidP="0009063B" w:rsidR="0064065E">
      <w:r w:rsidRPr="00FD10DE">
        <w:t xml:space="preserve"> TRGOVAČKI SUD U </w:t>
      </w:r>
      <w:r w:rsidR="0064065E">
        <w:t xml:space="preserve">RIJECI </w:t>
      </w:r>
    </w:p>
    <w:p w:rsidRDefault="0064065E" w:rsidP="0009063B" w:rsidR="0064065E">
      <w:r>
        <w:t xml:space="preserve">      </w:t>
      </w:r>
      <w:r w:rsidR="004C2ED7">
        <w:t xml:space="preserve">           </w:t>
      </w:r>
      <w:r>
        <w:t xml:space="preserve"> Rijeka</w:t>
      </w:r>
      <w:r w:rsidR="004C2ED7">
        <w:t xml:space="preserve"> </w:t>
      </w:r>
    </w:p>
    <w:p w:rsidRDefault="0064065E" w:rsidP="0009063B" w:rsidR="0009063B" w:rsidRPr="00FD10DE">
      <w:pPr>
        <w:jc w:val="both"/>
      </w:pPr>
      <w:r>
        <w:t xml:space="preserve"> </w:t>
      </w:r>
    </w:p>
    <w:p w:rsidRDefault="0064065E" w:rsidP="0009063B" w:rsidR="0064065E">
      <w:pPr>
        <w:jc w:val="center"/>
      </w:pPr>
    </w:p>
    <w:p w:rsidRDefault="0009063B" w:rsidP="0009063B" w:rsidR="0009063B" w:rsidRPr="00FD10DE">
      <w:pPr>
        <w:jc w:val="center"/>
      </w:pPr>
      <w:r w:rsidRPr="00FD10DE">
        <w:t xml:space="preserve">R E P U B L I K A </w:t>
      </w:r>
      <w:r w:rsidR="004736D2">
        <w:t xml:space="preserve">  </w:t>
      </w:r>
      <w:r w:rsidRPr="00FD10DE">
        <w:t xml:space="preserve"> H R V A T S K A</w:t>
      </w:r>
    </w:p>
    <w:p w:rsidRDefault="0009063B" w:rsidP="0009063B" w:rsidR="0009063B" w:rsidRPr="00FD10DE"/>
    <w:p w:rsidRDefault="0009063B" w:rsidP="0009063B" w:rsidR="0009063B" w:rsidRPr="00FD10DE">
      <w:pPr>
        <w:jc w:val="center"/>
      </w:pPr>
      <w:r w:rsidRPr="00FD10DE">
        <w:t>R J E Š E N</w:t>
      </w:r>
      <w:r w:rsidR="004736D2">
        <w:t xml:space="preserve"> </w:t>
      </w:r>
      <w:r w:rsidRPr="00FD10DE">
        <w:t>J E</w:t>
      </w:r>
    </w:p>
    <w:p w:rsidRDefault="0009063B" w:rsidP="0009063B" w:rsidR="0009063B"/>
    <w:p w:rsidRDefault="003037C3" w:rsidP="0009063B" w:rsidR="003037C3" w:rsidRPr="00FD10DE"/>
    <w:p w:rsidRDefault="005557CA" w:rsidP="00962487" w:rsidR="0009063B">
      <w:pPr>
        <w:ind w:firstLine="708"/>
        <w:jc w:val="both"/>
      </w:pPr>
      <w:r w:rsidRPr="00FD10DE">
        <w:t xml:space="preserve">Trgovački sud u </w:t>
      </w:r>
      <w:r w:rsidR="004736D2">
        <w:t>Rijeci</w:t>
      </w:r>
      <w:r w:rsidRPr="00FD10DE">
        <w:t xml:space="preserve">, po sucu </w:t>
      </w:r>
      <w:proofErr w:type="spellStart"/>
      <w:r w:rsidR="0064065E">
        <w:t>Liljani</w:t>
      </w:r>
      <w:proofErr w:type="spellEnd"/>
      <w:r w:rsidR="0064065E">
        <w:t xml:space="preserve"> Ugrin, kao sucu pojedincu </w:t>
      </w:r>
      <w:r w:rsidRPr="00FD10DE">
        <w:t xml:space="preserve">u </w:t>
      </w:r>
      <w:r w:rsidR="00962487">
        <w:t>stečajnom postupku n</w:t>
      </w:r>
      <w:r w:rsidR="00962487" w:rsidRPr="00962487">
        <w:t xml:space="preserve">ad </w:t>
      </w:r>
      <w:r w:rsidR="00420133">
        <w:t xml:space="preserve">dužnikom </w:t>
      </w:r>
      <w:r w:rsidR="00D73E33" w:rsidRPr="00D73E33">
        <w:t>FLUMEN SHIPPING &amp; CHARTERING pomorska agencija d. o. o. Rijeka, Matije Gupca 6 ( MBS 040041436 – OIB 37651671393 )</w:t>
      </w:r>
      <w:r w:rsidR="00420133">
        <w:t xml:space="preserve"> </w:t>
      </w:r>
      <w:r w:rsidR="00962487" w:rsidRPr="00962487">
        <w:t xml:space="preserve">na ispitnom ročištu vjerovnika održanom dana </w:t>
      </w:r>
      <w:r w:rsidR="00D73E33" w:rsidRPr="00D73E33">
        <w:t>6. lipnja 2017</w:t>
      </w:r>
      <w:r w:rsidR="00962487" w:rsidRPr="00962487">
        <w:t>. u prisutnosti stečajnog upravitelja</w:t>
      </w:r>
      <w:r w:rsidR="00420133">
        <w:t xml:space="preserve"> i </w:t>
      </w:r>
      <w:r w:rsidR="00962487" w:rsidRPr="00962487">
        <w:t xml:space="preserve">punomoćnika </w:t>
      </w:r>
      <w:r w:rsidR="00420133">
        <w:t xml:space="preserve">vjerovnika </w:t>
      </w:r>
    </w:p>
    <w:p w:rsidRDefault="0009063B" w:rsidP="0009063B" w:rsidR="00D73E33">
      <w:pPr>
        <w:ind w:firstLine="708"/>
      </w:pPr>
      <w:r w:rsidRPr="00FD10DE">
        <w:tab/>
      </w:r>
      <w:r w:rsidRPr="00FD10DE">
        <w:tab/>
      </w:r>
      <w:r w:rsidRPr="00FD10DE">
        <w:tab/>
      </w:r>
      <w:r w:rsidRPr="00FD10DE">
        <w:tab/>
        <w:t xml:space="preserve">     </w:t>
      </w:r>
    </w:p>
    <w:p w:rsidRDefault="0009063B" w:rsidP="00D73E33" w:rsidR="0009063B">
      <w:pPr>
        <w:ind w:firstLine="708"/>
        <w:jc w:val="center"/>
      </w:pPr>
      <w:r w:rsidRPr="00FD10DE">
        <w:t>r i j e š i o   j e</w:t>
      </w:r>
    </w:p>
    <w:p w:rsidRDefault="00C66E40" w:rsidP="00D73E33" w:rsidR="00C66E40" w:rsidRPr="00FD10DE">
      <w:pPr>
        <w:ind w:firstLine="708"/>
        <w:jc w:val="center"/>
      </w:pPr>
    </w:p>
    <w:p w:rsidRDefault="005557CA" w:rsidP="005557CA" w:rsidR="005557CA">
      <w:pPr>
        <w:ind w:left="1080"/>
        <w:jc w:val="both"/>
      </w:pPr>
    </w:p>
    <w:p w:rsidRDefault="00D73E33" w:rsidP="00D73E33" w:rsidR="00D73E33" w:rsidRPr="006670CE">
      <w:pPr>
        <w:jc w:val="both"/>
        <w:rPr>
          <w:rFonts w:eastAsia="MS Mincho"/>
        </w:rPr>
      </w:pPr>
      <w:r w:rsidRPr="006670CE">
        <w:rPr>
          <w:rFonts w:eastAsia="MS Mincho"/>
        </w:rPr>
        <w:t xml:space="preserve">I.        Utvrđene tražbine vjerovnika </w:t>
      </w:r>
      <w:r>
        <w:rPr>
          <w:rFonts w:eastAsia="MS Mincho"/>
        </w:rPr>
        <w:t xml:space="preserve">drugog </w:t>
      </w:r>
      <w:r w:rsidRPr="006670CE">
        <w:rPr>
          <w:rFonts w:eastAsia="MS Mincho"/>
        </w:rPr>
        <w:t>viš</w:t>
      </w:r>
      <w:r>
        <w:rPr>
          <w:rFonts w:eastAsia="MS Mincho"/>
        </w:rPr>
        <w:t>eg</w:t>
      </w:r>
      <w:r w:rsidRPr="006670CE">
        <w:rPr>
          <w:rFonts w:eastAsia="MS Mincho"/>
        </w:rPr>
        <w:t xml:space="preserve"> isplatn</w:t>
      </w:r>
      <w:r>
        <w:rPr>
          <w:rFonts w:eastAsia="MS Mincho"/>
        </w:rPr>
        <w:t xml:space="preserve">og </w:t>
      </w:r>
      <w:r w:rsidRPr="006670CE">
        <w:rPr>
          <w:rFonts w:eastAsia="MS Mincho"/>
        </w:rPr>
        <w:t>reda:</w:t>
      </w:r>
    </w:p>
    <w:p w:rsidRDefault="00D73E33" w:rsidP="00D73E33" w:rsidR="00D73E33">
      <w:pPr>
        <w:jc w:val="both"/>
        <w:rPr>
          <w:rFonts w:eastAsia="MS Mincho"/>
        </w:rPr>
      </w:pPr>
    </w:p>
    <w:tbl>
      <w:tblPr>
        <w:tblStyle w:val="Reetkatablice"/>
        <w:tblW w:type="auto" w:w="0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6521"/>
        <w:gridCol w:w="1701"/>
      </w:tblGrid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  <w:r>
              <w:rPr>
                <w:rFonts w:eastAsia="MS Mincho"/>
              </w:rPr>
              <w:t xml:space="preserve"> </w:t>
            </w:r>
          </w:p>
        </w:tc>
        <w:tc>
          <w:tcPr>
            <w:tcW w:type="dxa" w:w="6521"/>
          </w:tcPr>
          <w:p w:rsidRDefault="00D73E33" w:rsidP="00C33C5E" w:rsidR="00D73E33" w:rsidRPr="009A7D76">
            <w:pPr>
              <w:pStyle w:val="Odlomakpopisa"/>
            </w:pPr>
            <w:r w:rsidRPr="009A7D76">
              <w:t>VIP net d.o.o. Zagreb,  Vrtni put 1, OIB 29524210204 ( 1 )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3.086,24 kn</w:t>
            </w:r>
          </w:p>
        </w:tc>
      </w:tr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</w:p>
        </w:tc>
        <w:tc>
          <w:tcPr>
            <w:tcW w:type="dxa" w:w="6521"/>
            <w:vAlign w:val="center"/>
          </w:tcPr>
          <w:p w:rsidRDefault="00D73E33" w:rsidP="00C33C5E" w:rsidR="00D73E33" w:rsidRPr="009A7D76">
            <w:pPr>
              <w:rPr>
                <w:color w:val="000000"/>
              </w:rPr>
            </w:pPr>
            <w:r w:rsidRPr="009A7D76">
              <w:rPr>
                <w:color w:val="000000"/>
              </w:rPr>
              <w:t>KD ČISTOĆA d.o.o. Rijeka, Dolac 14, OIB: 06531901714 ( 2 )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35.830,27 kn</w:t>
            </w:r>
          </w:p>
        </w:tc>
      </w:tr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</w:p>
        </w:tc>
        <w:tc>
          <w:tcPr>
            <w:tcW w:type="dxa" w:w="6521"/>
          </w:tcPr>
          <w:p w:rsidRDefault="00D73E33" w:rsidP="00C33C5E" w:rsidR="00D73E33" w:rsidRPr="009A7D76">
            <w:r w:rsidRPr="009A7D76">
              <w:t>Financijska agencija, Ulica grada Vukovara 70, Zagreb</w:t>
            </w:r>
          </w:p>
          <w:p w:rsidRDefault="00D73E33" w:rsidP="00C33C5E" w:rsidR="00D73E33" w:rsidRPr="009A7D76">
            <w:r w:rsidRPr="009A7D76">
              <w:t>OIB 85821130368 ( 3 )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611,58 kn</w:t>
            </w:r>
          </w:p>
        </w:tc>
      </w:tr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</w:p>
        </w:tc>
        <w:tc>
          <w:tcPr>
            <w:tcW w:type="dxa" w:w="6521"/>
          </w:tcPr>
          <w:p w:rsidRDefault="00D73E33" w:rsidP="00C33C5E" w:rsidR="00D73E33" w:rsidRPr="009A7D76">
            <w:r w:rsidRPr="009A7D76">
              <w:t>GRAD RIJEKA, Rijeka, Korzo 16, OIB: 54382731928 ( 4 )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1.452,62 kn</w:t>
            </w:r>
          </w:p>
        </w:tc>
      </w:tr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</w:p>
        </w:tc>
        <w:tc>
          <w:tcPr>
            <w:tcW w:type="dxa" w:w="6521"/>
          </w:tcPr>
          <w:p w:rsidRDefault="00D73E33" w:rsidP="00C33C5E" w:rsidR="00D73E33" w:rsidRPr="009A7D76">
            <w:proofErr w:type="spellStart"/>
            <w:r w:rsidRPr="009A7D76">
              <w:t>Plovput</w:t>
            </w:r>
            <w:proofErr w:type="spellEnd"/>
            <w:r w:rsidRPr="009A7D76">
              <w:t xml:space="preserve"> d.o.o. Split, Obala Lazareta 1, OIB 14480721492 ( 5 ) 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418.385,34 kn</w:t>
            </w:r>
          </w:p>
        </w:tc>
      </w:tr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</w:p>
        </w:tc>
        <w:tc>
          <w:tcPr>
            <w:tcW w:type="dxa" w:w="6521"/>
          </w:tcPr>
          <w:p w:rsidRDefault="00D73E33" w:rsidP="00C33C5E" w:rsidR="00D73E33" w:rsidRPr="009A7D76">
            <w:r w:rsidRPr="009A7D76">
              <w:t xml:space="preserve">Lučka uprava Rijeka, Riva 1, Rijeka,  OIB </w:t>
            </w:r>
            <w:r w:rsidRPr="009A7D76">
              <w:rPr>
                <w:color w:val="003366"/>
              </w:rPr>
              <w:t xml:space="preserve">60521475400 </w:t>
            </w:r>
            <w:r w:rsidRPr="009A7D76">
              <w:t xml:space="preserve"> ( 6)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528.353,95 kn</w:t>
            </w:r>
          </w:p>
        </w:tc>
      </w:tr>
      <w:tr w:rsidTr="00D73E33" w:rsidR="00D73E33" w:rsidRPr="009A7D76">
        <w:tc>
          <w:tcPr>
            <w:tcW w:type="dxa" w:w="709"/>
          </w:tcPr>
          <w:p w:rsidRDefault="00D73E33" w:rsidP="00D73E33" w:rsidR="00D73E33" w:rsidRPr="009A7D76">
            <w:pPr>
              <w:pStyle w:val="Odlomakpopisa"/>
              <w:numPr>
                <w:ilvl w:val="0"/>
                <w:numId w:val="2"/>
              </w:numPr>
              <w:tabs>
                <w:tab w:pos="851" w:val="clear"/>
              </w:tabs>
              <w:spacing w:after="0"/>
              <w:contextualSpacing/>
            </w:pPr>
          </w:p>
        </w:tc>
        <w:tc>
          <w:tcPr>
            <w:tcW w:type="dxa" w:w="6521"/>
          </w:tcPr>
          <w:p w:rsidRDefault="00D73E33" w:rsidP="00C33C5E" w:rsidR="00D73E33" w:rsidRPr="009A7D76">
            <w:r w:rsidRPr="009A7D76">
              <w:t>HRVATSKA RADIOTELEVIZIJA, Prisavlje 3, Zagreb,</w:t>
            </w:r>
          </w:p>
          <w:p w:rsidRDefault="00D73E33" w:rsidP="00C33C5E" w:rsidR="00D73E33" w:rsidRPr="009A7D76">
            <w:r w:rsidRPr="009A7D76">
              <w:rPr>
                <w:color w:val="000000"/>
              </w:rPr>
              <w:t xml:space="preserve">OIB </w:t>
            </w:r>
            <w:r w:rsidRPr="009A7D76">
              <w:t xml:space="preserve">68419124305 </w:t>
            </w:r>
            <w:r w:rsidRPr="009A7D76">
              <w:rPr>
                <w:color w:val="000000"/>
              </w:rPr>
              <w:t>(7)</w:t>
            </w:r>
          </w:p>
        </w:tc>
        <w:tc>
          <w:tcPr>
            <w:tcW w:type="dxa" w:w="1701"/>
          </w:tcPr>
          <w:p w:rsidRDefault="00D73E33" w:rsidP="00C33C5E" w:rsidR="00D73E33" w:rsidRPr="009A7D76">
            <w:pPr>
              <w:jc w:val="right"/>
            </w:pPr>
            <w:r w:rsidRPr="009A7D76">
              <w:t>4.235,75 kn</w:t>
            </w:r>
          </w:p>
        </w:tc>
      </w:tr>
    </w:tbl>
    <w:p w:rsidRDefault="00D73E33" w:rsidP="005557CA" w:rsidR="00D73E33">
      <w:pPr>
        <w:jc w:val="center"/>
      </w:pPr>
    </w:p>
    <w:p w:rsidRDefault="00C66E40" w:rsidP="005557CA" w:rsidR="00C66E40">
      <w:pPr>
        <w:jc w:val="center"/>
      </w:pPr>
    </w:p>
    <w:p w:rsidRDefault="005557CA" w:rsidP="005557CA" w:rsidR="005557CA" w:rsidRPr="00FD10DE">
      <w:pPr>
        <w:jc w:val="center"/>
      </w:pPr>
      <w:r w:rsidRPr="00FD10DE">
        <w:t>Obrazloženje</w:t>
      </w:r>
    </w:p>
    <w:p w:rsidRDefault="00ED64D7" w:rsidP="005557CA" w:rsidR="00ED64D7">
      <w:pPr>
        <w:pStyle w:val="Tijeloteksta"/>
        <w:spacing w:after="0"/>
        <w:jc w:val="center"/>
      </w:pPr>
    </w:p>
    <w:p w:rsidRDefault="00C66E40" w:rsidP="005557CA" w:rsidR="00C66E40" w:rsidRPr="00FD10DE">
      <w:pPr>
        <w:pStyle w:val="Tijeloteksta"/>
        <w:spacing w:after="0"/>
        <w:jc w:val="center"/>
      </w:pPr>
    </w:p>
    <w:p w:rsidRDefault="002529CA" w:rsidP="002529CA" w:rsidR="00E603EE">
      <w:pPr>
        <w:ind w:firstLine="708"/>
        <w:jc w:val="both"/>
        <w:rPr>
          <w:rFonts w:eastAsia="MS Mincho"/>
        </w:rPr>
      </w:pPr>
      <w:r w:rsidRPr="002D4198">
        <w:rPr>
          <w:rFonts w:eastAsia="MS Mincho"/>
        </w:rPr>
        <w:t xml:space="preserve">Na </w:t>
      </w:r>
      <w:r w:rsidR="00962487">
        <w:rPr>
          <w:rFonts w:eastAsia="MS Mincho"/>
        </w:rPr>
        <w:t xml:space="preserve">ispitnom ročištu vjerovnika </w:t>
      </w:r>
      <w:r w:rsidR="008B3391">
        <w:rPr>
          <w:rFonts w:eastAsia="MS Mincho"/>
        </w:rPr>
        <w:t xml:space="preserve">održanom dana </w:t>
      </w:r>
      <w:r w:rsidR="00D73E33" w:rsidRPr="00D73E33">
        <w:rPr>
          <w:rFonts w:eastAsia="MS Mincho"/>
        </w:rPr>
        <w:t>6. lipnja 2017</w:t>
      </w:r>
      <w:r w:rsidR="008B3391">
        <w:rPr>
          <w:rFonts w:eastAsia="MS Mincho"/>
        </w:rPr>
        <w:t xml:space="preserve">. </w:t>
      </w:r>
      <w:r w:rsidRPr="002D4198">
        <w:rPr>
          <w:rFonts w:eastAsia="MS Mincho"/>
        </w:rPr>
        <w:t xml:space="preserve">ispitane su sve prijave tražbina </w:t>
      </w:r>
      <w:r w:rsidR="00962487">
        <w:rPr>
          <w:rFonts w:eastAsia="MS Mincho"/>
        </w:rPr>
        <w:t xml:space="preserve">koje je pravovremeno primio stečajni upravitelj </w:t>
      </w:r>
      <w:r w:rsidRPr="002D4198">
        <w:rPr>
          <w:rFonts w:eastAsia="MS Mincho"/>
        </w:rPr>
        <w:t>prema svojim iznosima i redu</w:t>
      </w:r>
      <w:r w:rsidR="008B3391">
        <w:rPr>
          <w:rFonts w:eastAsia="MS Mincho"/>
        </w:rPr>
        <w:t>, a v</w:t>
      </w:r>
      <w:r w:rsidR="00E603EE">
        <w:rPr>
          <w:rFonts w:eastAsia="MS Mincho"/>
        </w:rPr>
        <w:t xml:space="preserve">jerovnici </w:t>
      </w:r>
      <w:r w:rsidR="008B3391">
        <w:rPr>
          <w:rFonts w:eastAsia="MS Mincho"/>
        </w:rPr>
        <w:t xml:space="preserve">su </w:t>
      </w:r>
      <w:r w:rsidR="00E603EE">
        <w:rPr>
          <w:rFonts w:eastAsia="MS Mincho"/>
        </w:rPr>
        <w:t xml:space="preserve">prije ispitnog ročišta upozoreni po članku 265. stavak 4. SZ.  </w:t>
      </w:r>
    </w:p>
    <w:p w:rsidRDefault="008B3391" w:rsidP="006D3DFA" w:rsidR="002B55E5">
      <w:pPr>
        <w:pStyle w:val="Bezproreda"/>
        <w:ind w:firstLine="708"/>
        <w:jc w:val="both"/>
      </w:pPr>
      <w:r>
        <w:t>Nadalje je s</w:t>
      </w:r>
      <w:r w:rsidR="002B55E5">
        <w:t xml:space="preserve">ud </w:t>
      </w:r>
      <w:r w:rsidR="002B55E5" w:rsidRPr="002D4198">
        <w:t xml:space="preserve">sukladno odredbi članka </w:t>
      </w:r>
      <w:r w:rsidR="002B55E5">
        <w:t>264</w:t>
      </w:r>
      <w:r w:rsidR="002B55E5" w:rsidRPr="002D4198">
        <w:t xml:space="preserve">. </w:t>
      </w:r>
      <w:r w:rsidR="002B55E5">
        <w:t>S</w:t>
      </w:r>
      <w:r w:rsidR="002B55E5" w:rsidRPr="002D4198">
        <w:t xml:space="preserve">tečajnog zakona („Narodne novine“ broj </w:t>
      </w:r>
      <w:r w:rsidR="002B55E5">
        <w:t>71</w:t>
      </w:r>
      <w:r w:rsidR="002B55E5" w:rsidRPr="002D4198">
        <w:t>/</w:t>
      </w:r>
      <w:r w:rsidR="002B55E5">
        <w:t>15</w:t>
      </w:r>
      <w:r w:rsidR="002B55E5" w:rsidRPr="002D4198">
        <w:t xml:space="preserve">, u daljnjem tekstu: SZ) </w:t>
      </w:r>
      <w:r w:rsidR="002B55E5">
        <w:t>s</w:t>
      </w:r>
      <w:r w:rsidR="002B55E5" w:rsidRPr="00962487">
        <w:t>astav</w:t>
      </w:r>
      <w:r w:rsidR="002B55E5">
        <w:t xml:space="preserve">io </w:t>
      </w:r>
      <w:r w:rsidR="002B55E5" w:rsidRPr="00962487">
        <w:t xml:space="preserve">tablicu ispitanih tražbina u koju </w:t>
      </w:r>
      <w:r w:rsidR="002B55E5">
        <w:t xml:space="preserve">je </w:t>
      </w:r>
      <w:r w:rsidR="002B55E5" w:rsidRPr="00962487">
        <w:t>za svaku prijavljenu tražbinu un</w:t>
      </w:r>
      <w:r w:rsidR="002B55E5">
        <w:t xml:space="preserve">io </w:t>
      </w:r>
      <w:r w:rsidR="002B55E5" w:rsidRPr="00962487">
        <w:t xml:space="preserve">u kojoj je mjeri tražbina utvrđena prema svom iznosu i svom redu odnosno tko je tražbinu osporio. </w:t>
      </w:r>
    </w:p>
    <w:p w:rsidRDefault="008B3391" w:rsidP="006D3DFA" w:rsidR="001F02BF">
      <w:pPr>
        <w:pStyle w:val="Bezproreda"/>
        <w:ind w:firstLine="708"/>
        <w:jc w:val="both"/>
        <w:rPr>
          <w:color w:val="000000"/>
        </w:rPr>
      </w:pPr>
      <w:r>
        <w:t xml:space="preserve">Na </w:t>
      </w:r>
      <w:r w:rsidR="00E603EE">
        <w:t xml:space="preserve">temelju </w:t>
      </w:r>
      <w:r w:rsidR="00A90822">
        <w:t>tablice ispitanih tražbina</w:t>
      </w:r>
      <w:r>
        <w:t>,</w:t>
      </w:r>
      <w:r w:rsidR="00E603EE">
        <w:t xml:space="preserve"> </w:t>
      </w:r>
      <w:r w:rsidR="002946C5">
        <w:t>tražbin</w:t>
      </w:r>
      <w:r w:rsidR="00420133">
        <w:t>e</w:t>
      </w:r>
      <w:r w:rsidR="002946C5">
        <w:t xml:space="preserve"> </w:t>
      </w:r>
      <w:r w:rsidR="001F02BF">
        <w:t>koj</w:t>
      </w:r>
      <w:r w:rsidR="00420133">
        <w:t>e</w:t>
      </w:r>
      <w:r w:rsidR="001F02BF">
        <w:t xml:space="preserve"> je </w:t>
      </w:r>
      <w:r w:rsidR="00EF774F" w:rsidRPr="004A4D8B">
        <w:rPr>
          <w:color w:val="000000"/>
        </w:rPr>
        <w:t>prizna</w:t>
      </w:r>
      <w:r w:rsidR="001F02BF">
        <w:rPr>
          <w:color w:val="000000"/>
        </w:rPr>
        <w:t>o</w:t>
      </w:r>
      <w:r w:rsidR="00EF774F" w:rsidRPr="004A4D8B">
        <w:rPr>
          <w:color w:val="000000"/>
        </w:rPr>
        <w:t xml:space="preserve"> stečajni upravitelj</w:t>
      </w:r>
      <w:r w:rsidR="00420133">
        <w:rPr>
          <w:color w:val="000000"/>
        </w:rPr>
        <w:t>,</w:t>
      </w:r>
      <w:r w:rsidR="00EF774F" w:rsidRPr="004A4D8B">
        <w:rPr>
          <w:color w:val="000000"/>
        </w:rPr>
        <w:t xml:space="preserve"> </w:t>
      </w:r>
      <w:r w:rsidR="00420133">
        <w:rPr>
          <w:color w:val="000000"/>
        </w:rPr>
        <w:t xml:space="preserve">a </w:t>
      </w:r>
      <w:r w:rsidR="001F02BF">
        <w:rPr>
          <w:color w:val="000000"/>
        </w:rPr>
        <w:t xml:space="preserve">nije </w:t>
      </w:r>
      <w:r w:rsidR="00420133">
        <w:rPr>
          <w:color w:val="000000"/>
        </w:rPr>
        <w:t xml:space="preserve">ih </w:t>
      </w:r>
      <w:r w:rsidR="00EF774F" w:rsidRPr="004A4D8B">
        <w:rPr>
          <w:color w:val="000000"/>
        </w:rPr>
        <w:t>ospori</w:t>
      </w:r>
      <w:r w:rsidR="001F02BF">
        <w:rPr>
          <w:color w:val="000000"/>
        </w:rPr>
        <w:t xml:space="preserve">o </w:t>
      </w:r>
      <w:r w:rsidR="00E603EE">
        <w:rPr>
          <w:color w:val="000000"/>
        </w:rPr>
        <w:t>koji od stečajnih vjerovnika</w:t>
      </w:r>
      <w:r>
        <w:rPr>
          <w:color w:val="000000"/>
        </w:rPr>
        <w:t>,</w:t>
      </w:r>
      <w:r w:rsidR="00E603EE">
        <w:rPr>
          <w:color w:val="000000"/>
        </w:rPr>
        <w:t xml:space="preserve"> </w:t>
      </w:r>
      <w:r w:rsidR="001F02BF">
        <w:rPr>
          <w:color w:val="000000"/>
        </w:rPr>
        <w:t>sukladno odredbi članka 263. SZ smatra</w:t>
      </w:r>
      <w:r w:rsidR="00420133">
        <w:rPr>
          <w:color w:val="000000"/>
        </w:rPr>
        <w:t xml:space="preserve">ju </w:t>
      </w:r>
      <w:r w:rsidR="001F02BF">
        <w:rPr>
          <w:color w:val="000000"/>
        </w:rPr>
        <w:t xml:space="preserve">se </w:t>
      </w:r>
      <w:r w:rsidR="001F02BF">
        <w:rPr>
          <w:color w:val="000000"/>
        </w:rPr>
        <w:lastRenderedPageBreak/>
        <w:t>utvrđen</w:t>
      </w:r>
      <w:r w:rsidR="00420133">
        <w:rPr>
          <w:color w:val="000000"/>
        </w:rPr>
        <w:t>im,</w:t>
      </w:r>
      <w:r w:rsidR="001F02BF">
        <w:rPr>
          <w:color w:val="000000"/>
        </w:rPr>
        <w:t xml:space="preserve"> pa je o t</w:t>
      </w:r>
      <w:r w:rsidR="00420133">
        <w:rPr>
          <w:color w:val="000000"/>
        </w:rPr>
        <w:t xml:space="preserve">im </w:t>
      </w:r>
      <w:r w:rsidR="001F02BF">
        <w:rPr>
          <w:color w:val="000000"/>
        </w:rPr>
        <w:t>tražbin</w:t>
      </w:r>
      <w:r w:rsidR="00420133">
        <w:rPr>
          <w:color w:val="000000"/>
        </w:rPr>
        <w:t xml:space="preserve">ama </w:t>
      </w:r>
      <w:r w:rsidR="002946C5">
        <w:rPr>
          <w:color w:val="000000"/>
        </w:rPr>
        <w:t xml:space="preserve">valjalo </w:t>
      </w:r>
      <w:r w:rsidR="001F02BF">
        <w:rPr>
          <w:color w:val="000000"/>
        </w:rPr>
        <w:t>odlučiti temeljem odredbe članka 265. stavak 1. SZ kao pod točkom I izreke ovog rješenja.</w:t>
      </w:r>
    </w:p>
    <w:p w:rsidRDefault="00420133" w:rsidP="006D3DFA" w:rsidR="00420133">
      <w:pPr>
        <w:pStyle w:val="Bezproreda"/>
        <w:ind w:firstLine="708"/>
        <w:jc w:val="both"/>
        <w:rPr>
          <w:color w:val="000000"/>
        </w:rPr>
      </w:pPr>
    </w:p>
    <w:p w:rsidRDefault="00827EB0" w:rsidP="002946C5" w:rsidR="00827EB0" w:rsidRPr="002D4198">
      <w:pPr>
        <w:jc w:val="both"/>
      </w:pPr>
    </w:p>
    <w:p w:rsidRDefault="002529CA" w:rsidP="002946C5" w:rsidR="002529CA" w:rsidRPr="002D4198">
      <w:pPr>
        <w:jc w:val="center"/>
      </w:pPr>
      <w:r>
        <w:t xml:space="preserve">U </w:t>
      </w:r>
      <w:r w:rsidRPr="002D4198">
        <w:t xml:space="preserve">Rijeci, </w:t>
      </w:r>
      <w:r w:rsidR="00D73E33" w:rsidRPr="00D73E33">
        <w:rPr>
          <w:rFonts w:eastAsia="MS Mincho"/>
        </w:rPr>
        <w:t>6. lipnja 2017</w:t>
      </w:r>
      <w:r w:rsidRPr="002D4198">
        <w:t>.</w:t>
      </w:r>
    </w:p>
    <w:p w:rsidRDefault="002529CA" w:rsidP="002529CA" w:rsidR="002529CA" w:rsidRPr="002D4198">
      <w:pPr>
        <w:jc w:val="both"/>
      </w:pPr>
    </w:p>
    <w:p w:rsidRDefault="00CA58D0" w:rsidP="002529CA" w:rsidR="002529CA" w:rsidRPr="002D4198">
      <w:pPr>
        <w:jc w:val="both"/>
      </w:pPr>
      <w:r>
        <w:t xml:space="preserve">                                                                                                      </w:t>
      </w:r>
      <w:r w:rsidR="00C66E40">
        <w:t xml:space="preserve">                   </w:t>
      </w:r>
      <w:r w:rsidR="0018730B">
        <w:t xml:space="preserve">           </w:t>
      </w:r>
      <w:bookmarkStart w:name="_GoBack" w:id="0"/>
      <w:bookmarkEnd w:id="0"/>
      <w:r>
        <w:t>S</w:t>
      </w:r>
      <w:r w:rsidR="002529CA" w:rsidRPr="002D4198">
        <w:t xml:space="preserve">udac                                                                                                                   </w:t>
      </w:r>
    </w:p>
    <w:p w:rsidRDefault="002529CA" w:rsidP="002529CA" w:rsidR="002529CA" w:rsidRPr="002D4198">
      <w:pPr>
        <w:jc w:val="right"/>
      </w:pPr>
      <w:r w:rsidRPr="002D4198">
        <w:t xml:space="preserve">Liljana Ugrin    </w:t>
      </w:r>
    </w:p>
    <w:p w:rsidRDefault="002529CA" w:rsidP="002529CA" w:rsidR="002529CA" w:rsidRPr="002D4198">
      <w:pPr>
        <w:jc w:val="both"/>
        <w:rPr>
          <w:rFonts w:eastAsia="MS Mincho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2529CA" w:rsidP="002529CA" w:rsidR="002529CA" w:rsidRPr="002D4198">
      <w:pPr>
        <w:jc w:val="both"/>
        <w:rPr>
          <w:rFonts w:eastAsia="MS Mincho"/>
          <w:lang w:val="de-DE"/>
        </w:rPr>
      </w:pPr>
    </w:p>
    <w:p w:rsidRDefault="00CA58D0" w:rsidP="00CA58D0" w:rsidR="00CA58D0">
      <w:r>
        <w:t xml:space="preserve">POUKA O PRAVOM LIJEKU </w:t>
      </w:r>
    </w:p>
    <w:p w:rsidRDefault="00CA58D0" w:rsidP="00CA58D0" w:rsidR="00CA58D0"/>
    <w:p w:rsidRDefault="002946C5" w:rsidP="002946C5" w:rsidR="00EF7E9E">
      <w:pPr>
        <w:ind w:firstLine="708"/>
        <w:jc w:val="both"/>
      </w:pPr>
      <w:r w:rsidRPr="002946C5">
        <w:t xml:space="preserve">Protiv </w:t>
      </w:r>
      <w:r>
        <w:t xml:space="preserve">ovog rješenja </w:t>
      </w:r>
      <w:r w:rsidRPr="002946C5">
        <w:t>pravo na žalbu ima svaki vjerovnik u dijelu koji se tiče njegove prijavljene tražbine, odnosno tražbine koju je osporio i stečajni upravitelj</w:t>
      </w:r>
      <w:r>
        <w:t xml:space="preserve"> ( članak </w:t>
      </w:r>
      <w:r w:rsidR="00E603EE">
        <w:t>265. stavak 3. SZ ).</w:t>
      </w:r>
      <w:r>
        <w:t xml:space="preserve"> Žalba se podnosi ovom sudu </w:t>
      </w:r>
      <w:r w:rsidRPr="000D0A15">
        <w:t xml:space="preserve">u roku od osam dana od dana </w:t>
      </w:r>
      <w:r>
        <w:t>primitka rješenja, u 3 primjerka, a o žalbi odlučuje  Visoki  trgovački sud Republike Hrvatske ( članak  19. SZ )</w:t>
      </w:r>
    </w:p>
    <w:p w:rsidRDefault="00EF7E9E" w:rsidP="002529CA" w:rsidR="00EF7E9E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p w:rsidRDefault="002946C5" w:rsidP="002529CA" w:rsidR="002946C5">
      <w:pPr>
        <w:jc w:val="both"/>
      </w:pPr>
    </w:p>
    <w:sectPr w:rsidSect="00C40FD5" w:rsidR="002946C5">
      <w:headerReference w:type="first" r:id="rId10"/>
      <w:foot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4F59" w:rsidP="0009063B" w:rsidR="00294F59">
      <w:r>
        <w:separator/>
      </w:r>
    </w:p>
  </w:endnote>
  <w:endnote w:id="0" w:type="continuationSeparator">
    <w:p w:rsidRDefault="00294F59" w:rsidP="0009063B" w:rsidR="00294F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337814"/>
      <w:docPartObj>
        <w:docPartGallery w:val="Page Numbers (Bottom of Page)"/>
        <w:docPartUnique/>
      </w:docPartObj>
    </w:sdtPr>
    <w:sdtEndPr/>
    <w:sdtContent>
      <w:p w:rsidRDefault="00D92054" w:rsidR="00D9205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730B">
          <w:rPr>
            <w:noProof/>
          </w:rPr>
          <w:t>1</w:t>
        </w:r>
        <w:r>
          <w:fldChar w:fldCharType="end"/>
        </w:r>
      </w:p>
    </w:sdtContent>
  </w:sdt>
  <w:p w:rsidRDefault="00D92054" w:rsidR="00D9205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4F59" w:rsidP="0009063B" w:rsidR="00294F59">
      <w:r>
        <w:separator/>
      </w:r>
    </w:p>
  </w:footnote>
  <w:footnote w:id="0" w:type="continuationSeparator">
    <w:p w:rsidRDefault="00294F59" w:rsidP="0009063B" w:rsidR="00294F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133" w:rsidP="00420133" w:rsidR="004C2ED7" w:rsidRPr="00420133">
    <w:pPr>
      <w:pStyle w:val="Zaglavlje"/>
      <w:jc w:val="right"/>
    </w:pPr>
    <w:r w:rsidRPr="00420133">
      <w:t>Poslovni broj 7 St-</w:t>
    </w:r>
    <w:r w:rsidR="00D73E33">
      <w:t>554</w:t>
    </w:r>
    <w:r w:rsidRPr="00420133">
      <w:t xml:space="preserve"> /2016-</w:t>
    </w:r>
    <w:r w:rsidR="00C66E40">
      <w:t>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F8239B"/>
    <w:multiLevelType w:val="hybridMultilevel"/>
    <w:tmpl w:val="030E7EE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063B"/>
    <w:rsid w:val="00044B3C"/>
    <w:rsid w:val="000809C6"/>
    <w:rsid w:val="0009063B"/>
    <w:rsid w:val="000D0A15"/>
    <w:rsid w:val="00125C43"/>
    <w:rsid w:val="001270AE"/>
    <w:rsid w:val="00144A39"/>
    <w:rsid w:val="00153935"/>
    <w:rsid w:val="0018730B"/>
    <w:rsid w:val="001F02BF"/>
    <w:rsid w:val="002243F8"/>
    <w:rsid w:val="002365C1"/>
    <w:rsid w:val="002529CA"/>
    <w:rsid w:val="00283DF8"/>
    <w:rsid w:val="002946C5"/>
    <w:rsid w:val="00294F59"/>
    <w:rsid w:val="002B2864"/>
    <w:rsid w:val="002B55E5"/>
    <w:rsid w:val="002D353D"/>
    <w:rsid w:val="003037C3"/>
    <w:rsid w:val="003128F3"/>
    <w:rsid w:val="00420133"/>
    <w:rsid w:val="0042106B"/>
    <w:rsid w:val="004616F7"/>
    <w:rsid w:val="004736D2"/>
    <w:rsid w:val="00490D8F"/>
    <w:rsid w:val="004A6DEE"/>
    <w:rsid w:val="004B5866"/>
    <w:rsid w:val="004C2ED7"/>
    <w:rsid w:val="004E254B"/>
    <w:rsid w:val="00514642"/>
    <w:rsid w:val="00554328"/>
    <w:rsid w:val="005557CA"/>
    <w:rsid w:val="00592450"/>
    <w:rsid w:val="00596D05"/>
    <w:rsid w:val="0064065E"/>
    <w:rsid w:val="0066158C"/>
    <w:rsid w:val="00663809"/>
    <w:rsid w:val="0067484E"/>
    <w:rsid w:val="00685AED"/>
    <w:rsid w:val="006C7CCC"/>
    <w:rsid w:val="006D3DFA"/>
    <w:rsid w:val="00702229"/>
    <w:rsid w:val="007643BC"/>
    <w:rsid w:val="0079633A"/>
    <w:rsid w:val="00810325"/>
    <w:rsid w:val="008227AF"/>
    <w:rsid w:val="00827C7E"/>
    <w:rsid w:val="00827EB0"/>
    <w:rsid w:val="00840748"/>
    <w:rsid w:val="0088502C"/>
    <w:rsid w:val="008B3391"/>
    <w:rsid w:val="008B6EEB"/>
    <w:rsid w:val="008E4CE8"/>
    <w:rsid w:val="008E6AB3"/>
    <w:rsid w:val="00962487"/>
    <w:rsid w:val="00970EB7"/>
    <w:rsid w:val="00977C3B"/>
    <w:rsid w:val="00985388"/>
    <w:rsid w:val="009961AD"/>
    <w:rsid w:val="009A56AD"/>
    <w:rsid w:val="00A00233"/>
    <w:rsid w:val="00A42896"/>
    <w:rsid w:val="00A6142B"/>
    <w:rsid w:val="00A90822"/>
    <w:rsid w:val="00A9705A"/>
    <w:rsid w:val="00B4552C"/>
    <w:rsid w:val="00B67C46"/>
    <w:rsid w:val="00BC1CE9"/>
    <w:rsid w:val="00BC6974"/>
    <w:rsid w:val="00BF0DCE"/>
    <w:rsid w:val="00C565DA"/>
    <w:rsid w:val="00C66E40"/>
    <w:rsid w:val="00C84090"/>
    <w:rsid w:val="00C96A2F"/>
    <w:rsid w:val="00CA04D0"/>
    <w:rsid w:val="00CA58D0"/>
    <w:rsid w:val="00CD7D20"/>
    <w:rsid w:val="00D73E33"/>
    <w:rsid w:val="00D80B85"/>
    <w:rsid w:val="00D92054"/>
    <w:rsid w:val="00DD6E24"/>
    <w:rsid w:val="00E603EE"/>
    <w:rsid w:val="00EA2081"/>
    <w:rsid w:val="00EC6F43"/>
    <w:rsid w:val="00ED64D7"/>
    <w:rsid w:val="00EF774F"/>
    <w:rsid w:val="00EF7E9E"/>
    <w:rsid w:val="00F04F68"/>
    <w:rsid w:val="00FC183A"/>
    <w:rsid w:val="00FD1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3B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3B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false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5557C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false"/>
      <w:lang w:eastAsia="en-US"/>
    </w:rPr>
  </w:style>
  <w:style w:customStyle="true" w:styleId="TijelotekstaChar" w:type="character">
    <w:name w:val="Tijelo teksta Char"/>
    <w:basedOn w:val="Zadanifontodlomka"/>
    <w:link w:val="Tijeloteksta"/>
    <w:rsid w:val="005557CA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C6F4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6F4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6F4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lineRule="auto" w:line="240" w:after="0"/>
      <w:jc w:val="both"/>
    </w:pPr>
    <w:rPr>
      <w:rFonts w:hAnsi="Times New Roman" w:ascii="Times New Roman"/>
      <w:sz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customStyle="true" w:styleId="Reetkatablice1" w:type="table">
    <w:name w:val="Rešetka tablice1"/>
    <w:basedOn w:val="Obinatablica"/>
    <w:next w:val="Reetkatablice"/>
    <w:uiPriority w:val="59"/>
    <w:rsid w:val="0042013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3B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9063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9063B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3B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557CA"/>
    <w:pPr>
      <w:tabs>
        <w:tab w:pos="851" w:val="left"/>
      </w:tabs>
      <w:spacing w:after="240"/>
      <w:ind w:firstLine="567"/>
      <w:jc w:val="both"/>
    </w:pPr>
    <w:rPr>
      <w:rFonts w:cstheme="minorBidi"/>
      <w:bCs w:val="0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5557C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5557CA"/>
    <w:pPr>
      <w:spacing w:after="120"/>
    </w:pPr>
    <w:rPr>
      <w:rFonts w:cstheme="minorBidi" w:eastAsiaTheme="minorHAnsi"/>
      <w:bCs w:val="0"/>
      <w:lang w:eastAsia="en-US"/>
    </w:rPr>
  </w:style>
  <w:style w:customStyle="1" w:styleId="TijelotekstaChar" w:type="character">
    <w:name w:val="Tijelo teksta Char"/>
    <w:basedOn w:val="Zadanifontodlomka"/>
    <w:link w:val="Tijeloteksta"/>
    <w:rsid w:val="005557CA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C6F4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C6F4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6F4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6F4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2529CA"/>
    <w:pPr>
      <w:spacing w:after="0" w:line="240" w:lineRule="auto"/>
      <w:jc w:val="both"/>
    </w:pPr>
    <w:rPr>
      <w:rFonts w:ascii="Times New Roman" w:hAnsi="Times New Roman"/>
      <w:sz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2529CA"/>
    <w:rPr>
      <w:color w:val="0000FF"/>
      <w:u w:val="single"/>
    </w:rPr>
  </w:style>
  <w:style w:styleId="Naglaeno" w:type="character">
    <w:name w:val="Strong"/>
    <w:basedOn w:val="Zadanifontodlomka"/>
    <w:uiPriority w:val="22"/>
    <w:qFormat/>
    <w:rsid w:val="002529CA"/>
    <w:rPr>
      <w:b/>
      <w:bCs/>
    </w:rPr>
  </w:style>
  <w:style w:styleId="Bezproreda" w:type="paragraph">
    <w:name w:val="No Spacing"/>
    <w:uiPriority w:val="1"/>
    <w:qFormat/>
    <w:rsid w:val="006D3DF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customStyle="1" w:styleId="Reetkatablice1" w:type="table">
    <w:name w:val="Rešetka tablice1"/>
    <w:basedOn w:val="Obinatablica"/>
    <w:next w:val="Reetkatablice"/>
    <w:uiPriority w:val="59"/>
    <w:rsid w:val="0042013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9389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876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554</izvorni_sadrzaj>
    <derivirana_varijabla naziv="DomainObject.Predmet.Broj_1">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St-554/2016</izvorni_sadrzaj>
    <derivirana_varijabla naziv="DomainObject.Predmet.OznakaBroj_1">St-554/2016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FLUMEN SHIPPING &amp; CHARTERING d.o.o.</izvorni_sadrzaj>
    <derivirana_varijabla naziv="DomainObject.Predmet.ProtustrankaFormated_1">  FLUMEN SHIPPING &amp; CHARTERING d.o.o.</derivirana_varijabla>
  </DomainObject.Predmet.ProtustrankaFormated>
  <DomainObject.Predmet.ProtustrankaFormatedOIB>
    <izvorni_sadrzaj>  FLUMEN SHIPPING &amp; CHARTERING d.o.o., OIB 37651671393</izvorni_sadrzaj>
    <derivirana_varijabla naziv="DomainObject.Predmet.ProtustrankaFormatedOIB_1">  FLUMEN SHIPPING &amp; CHARTERING d.o.o., OIB 37651671393</derivirana_varijabla>
  </DomainObject.Predmet.ProtustrankaFormatedOIB>
  <DomainObject.Predmet.ProtustrankaFormatedWithAdress>
    <izvorni_sadrzaj> FLUMEN SHIPPING &amp; CHARTERING d.o.o., Matije Gupca 6, 51000 Rijeka</izvorni_sadrzaj>
    <derivirana_varijabla naziv="DomainObject.Predmet.ProtustrankaFormatedWithAdress_1"> FLUMEN SHIPPING &amp; CHARTERING d.o.o., Matije Gupca 6, 51000 Rijeka</derivirana_varijabla>
  </DomainObject.Predmet.ProtustrankaFormatedWithAdress>
  <DomainObject.Predmet.ProtustrankaFormatedWithAdressOIB>
    <izvorni_sadrzaj> FLUMEN SHIPPING &amp; CHARTERING d.o.o., OIB 37651671393, Matije Gupca 6, 51000 Rijeka</izvorni_sadrzaj>
    <derivirana_varijabla naziv="DomainObject.Predmet.ProtustrankaFormatedWithAdressOIB_1"> FLUMEN SHIPPING &amp; CHARTERING d.o.o., OIB 37651671393, Matije Gupca 6, 51000 Rijeka</derivirana_varijabla>
  </DomainObject.Predmet.ProtustrankaFormatedWithAdressOIB>
  <DomainObject.Predmet.ProtustrankaWithAdress>
    <izvorni_sadrzaj>FLUMEN SHIPPING &amp; CHARTERING d.o.o. Matije Gupca 6, 51000 Rijeka</izvorni_sadrzaj>
    <derivirana_varijabla naziv="DomainObject.Predmet.ProtustrankaWithAdress_1">FLUMEN SHIPPING &amp; CHARTERING d.o.o. Matije Gupca 6, 51000 Rijeka</derivirana_varijabla>
  </DomainObject.Predmet.ProtustrankaWithAdress>
  <DomainObject.Predmet.ProtustrankaWithAdressOIB>
    <izvorni_sadrzaj>FLUMEN SHIPPING &amp; CHARTERING d.o.o., OIB 37651671393, Matije Gupca 6, 51000 Rijeka</izvorni_sadrzaj>
    <derivirana_varijabla naziv="DomainObject.Predmet.ProtustrankaWithAdressOIB_1">FLUMEN SHIPPING &amp; CHARTERING d.o.o., OIB 37651671393, Matije Gupca 6, 51000 Rijeka</derivirana_varijabla>
  </DomainObject.Predmet.ProtustrankaWithAdressOIB>
  <DomainObject.Predmet.ProtustrankaNazivFormated>
    <izvorni_sadrzaj>FLUMEN SHIPPING &amp; CHARTERING d.o.o.</izvorni_sadrzaj>
    <derivirana_varijabla naziv="DomainObject.Predmet.ProtustrankaNazivFormated_1">FLUMEN SHIPPING &amp; CHARTERING d.o.o.</derivirana_varijabla>
  </DomainObject.Predmet.ProtustrankaNazivFormated>
  <DomainObject.Predmet.ProtustrankaNazivFormatedOIB>
    <izvorni_sadrzaj>FLUMEN SHIPPING &amp; CHARTERING d.o.o., OIB 37651671393</izvorni_sadrzaj>
    <derivirana_varijabla naziv="DomainObject.Predmet.ProtustrankaNazivFormatedOIB_1">FLUMEN SHIPPING &amp; CHARTERING d.o.o., OIB 37651671393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MAROJE MUSTAPIĆ</izvorni_sadrzaj>
    <derivirana_varijabla naziv="DomainObject.Predmet.StrankaFormated_1">  MAROJE MUSTAPIĆ</derivirana_varijabla>
  </DomainObject.Predmet.StrankaFormated>
  <DomainObject.Predmet.StrankaFormatedOIB>
    <izvorni_sadrzaj>  MAROJE MUSTAPIĆ, OIB 99947730243</izvorni_sadrzaj>
    <derivirana_varijabla naziv="DomainObject.Predmet.StrankaFormatedOIB_1">  MAROJE MUSTAPIĆ, OIB 99947730243</derivirana_varijabla>
  </DomainObject.Predmet.StrankaFormatedOIB>
  <DomainObject.Predmet.StrankaFormatedWithAdress>
    <izvorni_sadrzaj> MAROJE MUSTAPIĆ, Zagrebačka 15, 51000 Rijeka</izvorni_sadrzaj>
    <derivirana_varijabla naziv="DomainObject.Predmet.StrankaFormatedWithAdress_1"> MAROJE MUSTAPIĆ, Zagrebačka 15, 51000 Rijeka</derivirana_varijabla>
  </DomainObject.Predmet.StrankaFormatedWithAdress>
  <DomainObject.Predmet.StrankaFormatedWithAdressOIB>
    <izvorni_sadrzaj> MAROJE MUSTAPIĆ, OIB 99947730243, Zagrebačka 15, 51000 Rijeka</izvorni_sadrzaj>
    <derivirana_varijabla naziv="DomainObject.Predmet.StrankaFormatedWithAdressOIB_1"> MAROJE MUSTAPIĆ, OIB 99947730243, Zagrebačka 15, 51000 Rijeka</derivirana_varijabla>
  </DomainObject.Predmet.StrankaFormatedWithAdressOIB>
  <DomainObject.Predmet.StrankaWithAdress>
    <izvorni_sadrzaj>MAROJE MUSTAPIĆ Zagrebačka 15,51000 Rijeka</izvorni_sadrzaj>
    <derivirana_varijabla naziv="DomainObject.Predmet.StrankaWithAdress_1">MAROJE MUSTAPIĆ Zagrebačka 15,51000 Rijeka</derivirana_varijabla>
  </DomainObject.Predmet.StrankaWithAdress>
  <DomainObject.Predmet.StrankaWithAdressOIB>
    <izvorni_sadrzaj>MAROJE MUSTAPIĆ, OIB 99947730243, Zagrebačka 15,51000 Rijeka</izvorni_sadrzaj>
    <derivirana_varijabla naziv="DomainObject.Predmet.StrankaWithAdressOIB_1">MAROJE MUSTAPIĆ, OIB 99947730243, Zagrebačka 15,51000 Rijeka</derivirana_varijabla>
  </DomainObject.Predmet.StrankaWithAdressOIB>
  <DomainObject.Predmet.StrankaNazivFormated>
    <izvorni_sadrzaj>MAROJE MUSTAPIĆ</izvorni_sadrzaj>
    <derivirana_varijabla naziv="DomainObject.Predmet.StrankaNazivFormated_1">MAROJE MUSTAPIĆ</derivirana_varijabla>
  </DomainObject.Predmet.StrankaNazivFormated>
  <DomainObject.Predmet.StrankaNazivFormatedOIB>
    <izvorni_sadrzaj>MAROJE MUSTAPIĆ, OIB 99947730243</izvorni_sadrzaj>
    <derivirana_varijabla naziv="DomainObject.Predmet.StrankaNazivFormatedOIB_1">MAROJE MUSTAPIĆ, OIB 99947730243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MAROJE MUSTAPIĆ</item>
    </izvorni_sadrzaj>
    <derivirana_varijabla naziv="DomainObject.Predmet.StrankaListFormated_1">
      <item>MAROJE MUSTAPIĆ</item>
    </derivirana_varijabla>
  </DomainObject.Predmet.StrankaListFormated>
  <DomainObject.Predmet.StrankaListFormatedOIB>
    <izvorni_sadrzaj>
      <item>MAROJE MUSTAPIĆ, OIB 99947730243</item>
    </izvorni_sadrzaj>
    <derivirana_varijabla naziv="DomainObject.Predmet.StrankaListFormatedOIB_1">
      <item>MAROJE MUSTAPIĆ, OIB 99947730243</item>
    </derivirana_varijabla>
  </DomainObject.Predmet.StrankaListFormatedOIB>
  <DomainObject.Predmet.StrankaListFormatedWithAdress>
    <izvorni_sadrzaj>
      <item>MAROJE MUSTAPIĆ, Zagrebačka 15, 51000 Rijeka</item>
    </izvorni_sadrzaj>
    <derivirana_varijabla naziv="DomainObject.Predmet.StrankaListFormatedWithAdress_1">
      <item>MAROJE MUSTAPIĆ, Zagrebačka 15, 51000 Rijeka</item>
    </derivirana_varijabla>
  </DomainObject.Predmet.StrankaListFormatedWithAdress>
  <DomainObject.Predmet.StrankaListFormatedWithAdressOIB>
    <izvorni_sadrzaj>
      <item>MAROJE MUSTAPIĆ, OIB 99947730243, Zagrebačka 15, 51000 Rijeka</item>
    </izvorni_sadrzaj>
    <derivirana_varijabla naziv="DomainObject.Predmet.StrankaListFormatedWithAdressOIB_1">
      <item>MAROJE MUSTAPIĆ, OIB 99947730243, Zagrebačka 15, 51000 Rijeka</item>
    </derivirana_varijabla>
  </DomainObject.Predmet.StrankaListFormatedWithAdressOIB>
  <DomainObject.Predmet.StrankaListNazivFormated>
    <izvorni_sadrzaj>
      <item>MAROJE MUSTAPIĆ</item>
    </izvorni_sadrzaj>
    <derivirana_varijabla naziv="DomainObject.Predmet.StrankaListNazivFormated_1">
      <item>MAROJE MUSTAPIĆ</item>
    </derivirana_varijabla>
  </DomainObject.Predmet.StrankaListNazivFormated>
  <DomainObject.Predmet.StrankaListNazivFormatedOIB>
    <izvorni_sadrzaj>
      <item>MAROJE MUSTAPIĆ, OIB 99947730243</item>
    </izvorni_sadrzaj>
    <derivirana_varijabla naziv="DomainObject.Predmet.StrankaListNazivFormatedOIB_1">
      <item>MAROJE MUSTAPIĆ, OIB 99947730243</item>
    </derivirana_varijabla>
  </DomainObject.Predmet.StrankaListNazivFormatedOIB>
  <DomainObject.Predmet.ProtuStrankaListFormated>
    <izvorni_sadrzaj>
      <item>FLUMEN SHIPPING &amp; CHARTERING d.o.o.</item>
    </izvorni_sadrzaj>
    <derivirana_varijabla naziv="DomainObject.Predmet.ProtuStrankaListFormated_1">
      <item>FLUMEN SHIPPING &amp; CHARTERING d.o.o.</item>
    </derivirana_varijabla>
  </DomainObject.Predmet.ProtuStrankaListFormated>
  <DomainObject.Predmet.ProtuStrankaListFormatedOIB>
    <izvorni_sadrzaj>
      <item>FLUMEN SHIPPING &amp; CHARTERING d.o.o., OIB 37651671393</item>
    </izvorni_sadrzaj>
    <derivirana_varijabla naziv="DomainObject.Predmet.ProtuStrankaListFormatedOIB_1">
      <item>FLUMEN SHIPPING &amp; CHARTERING d.o.o., OIB 37651671393</item>
    </derivirana_varijabla>
  </DomainObject.Predmet.ProtuStrankaListFormatedOIB>
  <DomainObject.Predmet.ProtuStrankaListFormatedWithAdress>
    <izvorni_sadrzaj>
      <item>FLUMEN SHIPPING &amp; CHARTERING d.o.o., Matije Gupca 6, 51000 Rijeka</item>
    </izvorni_sadrzaj>
    <derivirana_varijabla naziv="DomainObject.Predmet.ProtuStrankaListFormatedWithAdress_1">
      <item>FLUMEN SHIPPING &amp; CHARTERING d.o.o., Matije Gupca 6, 51000 Rijeka</item>
    </derivirana_varijabla>
  </DomainObject.Predmet.ProtuStrankaListFormatedWithAdress>
  <DomainObject.Predmet.ProtuStrankaListFormatedWithAdressOIB>
    <izvorni_sadrzaj>
      <item>FLUMEN SHIPPING &amp; CHARTERING d.o.o., OIB 37651671393, Matije Gupca 6, 51000 Rijeka</item>
    </izvorni_sadrzaj>
    <derivirana_varijabla naziv="DomainObject.Predmet.ProtuStrankaListFormatedWithAdressOIB_1">
      <item>FLUMEN SHIPPING &amp; CHARTERING d.o.o., OIB 37651671393, Matije Gupca 6, 51000 Rijeka</item>
    </derivirana_varijabla>
  </DomainObject.Predmet.ProtuStrankaListFormatedWithAdressOIB>
  <DomainObject.Predmet.ProtuStrankaListNazivFormated>
    <izvorni_sadrzaj>
      <item>FLUMEN SHIPPING &amp; CHARTERING d.o.o.</item>
    </izvorni_sadrzaj>
    <derivirana_varijabla naziv="DomainObject.Predmet.ProtuStrankaListNazivFormated_1">
      <item>FLUMEN SHIPPING &amp; CHARTERING d.o.o.</item>
    </derivirana_varijabla>
  </DomainObject.Predmet.ProtuStrankaListNazivFormated>
  <DomainObject.Predmet.ProtuStrankaListNazivFormatedOIB>
    <izvorni_sadrzaj>
      <item>FLUMEN SHIPPING &amp; CHARTERING d.o.o., OIB 37651671393</item>
    </izvorni_sadrzaj>
    <derivirana_varijabla naziv="DomainObject.Predmet.ProtuStrankaListNazivFormatedOIB_1">
      <item>FLUMEN SHIPPING &amp; CHARTERING d.o.o., OIB 37651671393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2017.</izvorni_sadrzaj>
    <derivirana_varijabla naziv="DomainObject.Datum_1">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MAROJE MUSTAPIĆ</izvorni_sadrzaj>
    <derivirana_varijabla naziv="DomainObject.Predmet.StrankaIDrugi_1">MAROJE MUSTAPIĆ</derivirana_varijabla>
  </DomainObject.Predmet.StrankaIDrugi>
  <DomainObject.Predmet.ProtustrankaIDrugi>
    <izvorni_sadrzaj>FLUMEN SHIPPING &amp; CHARTERING d.o.o.</izvorni_sadrzaj>
    <derivirana_varijabla naziv="DomainObject.Predmet.ProtustrankaIDrugi_1">FLUMEN SHIPPING &amp; CHARTERING d.o.o.</derivirana_varijabla>
  </DomainObject.Predmet.ProtustrankaIDrugi>
  <DomainObject.Predmet.StrankaIDrugiAdressOIB>
    <izvorni_sadrzaj>MAROJE MUSTAPIĆ, OIB 99947730243, Zagrebačka 15, 51000 Rijeka</izvorni_sadrzaj>
    <derivirana_varijabla naziv="DomainObject.Predmet.StrankaIDrugiAdressOIB_1">MAROJE MUSTAPIĆ, OIB 99947730243, Zagrebačka 15, 51000 Rijeka</derivirana_varijabla>
  </DomainObject.Predmet.StrankaIDrugiAdressOIB>
  <DomainObject.Predmet.ProtustrankaIDrugiAdressOIB>
    <izvorni_sadrzaj>FLUMEN SHIPPING &amp; CHARTERING d.o.o., OIB 37651671393, Matije Gupca 6, 51000 Rijeka</izvorni_sadrzaj>
    <derivirana_varijabla naziv="DomainObject.Predmet.ProtustrankaIDrugiAdressOIB_1">FLUMEN SHIPPING &amp; CHARTERING d.o.o., OIB 37651671393, Matije Gupca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MAROJE MUSTAPIĆ</item>
      <item>FLUMEN SHIPPING &amp; CHARTERING d.o.o.</item>
    </izvorni_sadrzaj>
    <derivirana_varijabla naziv="DomainObject.Predmet.SudioniciListNaziv_1">
      <item>MAROJE MUSTAPIĆ</item>
      <item>FLUMEN SHIPPING &amp; CHARTERING d.o.o.</item>
    </derivirana_varijabla>
  </DomainObject.Predmet.SudioniciListNaziv>
  <DomainObject.Predmet.SudioniciListAdressOIB>
    <izvorni_sadrzaj>
      <item>MAROJE MUSTAPIĆ, OIB 99947730243, Zagrebačka 15,51000 Rijeka</item>
      <item>FLUMEN SHIPPING &amp; CHARTERING d.o.o., OIB 37651671393, Matije Gupca 6,51000 Rijeka</item>
    </izvorni_sadrzaj>
    <derivirana_varijabla naziv="DomainObject.Predmet.SudioniciListAdressOIB_1">
      <item>MAROJE MUSTAPIĆ, OIB 99947730243, Zagrebačka 15,51000 Rijeka</item>
      <item>FLUMEN SHIPPING &amp; CHARTERING d.o.o., OIB 37651671393, Matije Gupca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99947730243</item>
      <item>, OIB 37651671393</item>
    </izvorni_sadrzaj>
    <derivirana_varijabla naziv="DomainObject.Predmet.SudioniciListNazivOIB_1">
      <item>, OIB 99947730243</item>
      <item>, OIB 37651671393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403</properties:Words>
  <properties:Characters>1945</properties:Characters>
  <properties:Lines>81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2017-06-05T09:10:00Z</dcterms:created>
  <dc:creator>Jasmina Matika</dc:creator>
  <cp:lastModifiedBy>Tanja Fidel</cp:lastModifiedBy>
  <cp:lastPrinted>2017-06-08T12:24:00Z</cp:lastPrinted>
  <dcterms:modified xmlns:xsi="http://www.w3.org/2001/XMLSchema-instance" xsi:type="dcterms:W3CDTF">2017-06-08T12:24:00Z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