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9db6b" w14:paraId="309db6b" w:rsidRDefault="005A6CD8" w:rsidP="005A6CD8" w:rsidR="005A6CD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5A6CD8" w:rsidP="005A6CD8" w:rsidR="005A6CD8" w:rsidRPr="00572798">
      <w:pPr>
        <w:tabs>
          <w:tab w:pos="6150" w:val="left"/>
        </w:tabs>
        <w:rPr>
          <w:b/>
        </w:rPr>
      </w:pPr>
    </w:p>
    <w:p w:rsidRDefault="005A6CD8" w:rsidP="005A6CD8" w:rsidR="005A6CD8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5A6CD8" w:rsidP="005A6CD8" w:rsidR="005A6CD8">
      <w:pPr>
        <w:tabs>
          <w:tab w:pos="7020" w:val="left"/>
        </w:tabs>
      </w:pPr>
      <w:r>
        <w:t xml:space="preserve">REPUBLIKA HRVATSKA </w:t>
      </w:r>
    </w:p>
    <w:p w:rsidRDefault="005A6CD8" w:rsidP="005A6CD8" w:rsidR="005A6CD8">
      <w:r>
        <w:t xml:space="preserve">  Trgovački sud u Zagrebu</w:t>
      </w:r>
    </w:p>
    <w:p w:rsidRDefault="005A6CD8" w:rsidP="005A6CD8" w:rsidR="005A6CD8">
      <w:r>
        <w:t xml:space="preserve">   Zagreb, Amruševa 2/II</w:t>
      </w:r>
    </w:p>
    <w:p w:rsidRDefault="005A6CD8" w:rsidP="005A6CD8" w:rsidR="005A6CD8"/>
    <w:p w:rsidRDefault="005A6CD8" w:rsidP="005A6CD8" w:rsidR="005A6CD8"/>
    <w:p w:rsidRDefault="005A6CD8" w:rsidP="005A6CD8" w:rsidR="005A6CD8"/>
    <w:p w:rsidRDefault="005A6CD8" w:rsidP="005A6CD8" w:rsidR="005A6CD8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38057A">
        <w:t>2170</w:t>
      </w:r>
      <w:r>
        <w:t>/15, temeljem odredbe članka 430. Stečajnog zakona (Narodne novine br. 71/15.), dana 2. prosinca 2015., objavljuje:</w:t>
      </w:r>
    </w:p>
    <w:p w:rsidRDefault="005A6CD8" w:rsidP="005A6CD8" w:rsidR="005A6CD8" w:rsidRPr="008155EE">
      <w:pPr>
        <w:rPr>
          <w:sz w:val="40"/>
          <w:szCs w:val="40"/>
        </w:rPr>
      </w:pPr>
    </w:p>
    <w:p w:rsidRDefault="005A6CD8" w:rsidP="005A6CD8" w:rsidR="005A6CD8" w:rsidRPr="009E0378">
      <w:pPr>
        <w:jc w:val="center"/>
      </w:pPr>
      <w:r w:rsidRPr="009E0378">
        <w:t>O G L A S</w:t>
      </w:r>
    </w:p>
    <w:p w:rsidRDefault="005A6CD8" w:rsidP="005A6CD8" w:rsidR="005A6CD8" w:rsidRPr="001F6933">
      <w:pPr>
        <w:rPr>
          <w:b/>
        </w:rPr>
      </w:pPr>
    </w:p>
    <w:p w:rsidRDefault="005A6CD8" w:rsidP="005A6CD8" w:rsidR="005A6CD8">
      <w:pPr>
        <w:pStyle w:val="Odlomakpopisa"/>
        <w:numPr>
          <w:ilvl w:val="0"/>
          <w:numId w:val="1"/>
        </w:numPr>
        <w:jc w:val="both"/>
      </w:pPr>
      <w:r>
        <w:t xml:space="preserve">Za dužnika  </w:t>
      </w:r>
      <w:r w:rsidR="0038057A">
        <w:t>BASIUM PROJEKT d.o.o., Zagreb, Ivana Lučića 2a,  OIB:  72913701763</w:t>
      </w:r>
      <w:r>
        <w:t>.</w:t>
      </w:r>
    </w:p>
    <w:p w:rsidRDefault="005A6CD8" w:rsidP="005A6CD8" w:rsidR="005A6CD8">
      <w:pPr>
        <w:pStyle w:val="Odlomakpopisa"/>
        <w:ind w:left="1428"/>
      </w:pPr>
    </w:p>
    <w:p w:rsidRDefault="005A6CD8" w:rsidP="005A6CD8" w:rsidR="005A6CD8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38057A">
        <w:t>11.966.454,93</w:t>
      </w:r>
      <w:r>
        <w:t xml:space="preserve">  kn.</w:t>
      </w:r>
    </w:p>
    <w:p w:rsidRDefault="005A6CD8" w:rsidP="005A6CD8" w:rsidR="005A6CD8">
      <w:pPr>
        <w:ind w:left="360"/>
      </w:pPr>
      <w:r>
        <w:t xml:space="preserve"> </w:t>
      </w:r>
    </w:p>
    <w:p w:rsidRDefault="005A6CD8" w:rsidP="005A6CD8" w:rsidR="005A6CD8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5A6CD8" w:rsidP="005A6CD8" w:rsidR="005A6CD8">
      <w:pPr>
        <w:ind w:firstLine="720"/>
        <w:jc w:val="both"/>
      </w:pPr>
    </w:p>
    <w:p w:rsidRDefault="005A6CD8" w:rsidP="005A6CD8" w:rsidR="005A6CD8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5A6CD8" w:rsidP="005A6CD8" w:rsidR="005A6CD8">
      <w:pPr>
        <w:pStyle w:val="Odlomakpopisa"/>
      </w:pPr>
    </w:p>
    <w:p w:rsidRDefault="005A6CD8" w:rsidP="005A6CD8" w:rsidR="005A6CD8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5A6CD8" w:rsidP="005A6CD8" w:rsidR="005A6CD8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5A6CD8" w:rsidP="005A6CD8" w:rsidR="005A6CD8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5A6CD8" w:rsidP="005A6CD8" w:rsidR="005A6CD8">
      <w:pPr>
        <w:jc w:val="center"/>
      </w:pPr>
    </w:p>
    <w:p w:rsidRDefault="005A6CD8" w:rsidP="005A6CD8" w:rsidR="005A6CD8">
      <w:pPr>
        <w:jc w:val="center"/>
      </w:pPr>
      <w:r>
        <w:t>U Zagrebu, 2. prosinca 2015.</w:t>
      </w:r>
    </w:p>
    <w:p w:rsidRDefault="005A6CD8" w:rsidP="005A6CD8" w:rsidR="005A6CD8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5A6CD8" w:rsidP="005A6CD8" w:rsidR="005A6CD8">
      <w:pPr>
        <w:jc w:val="right"/>
      </w:pPr>
      <w:r>
        <w:t xml:space="preserve">          Jelena Vučemilo Manojlovski </w:t>
      </w:r>
    </w:p>
    <w:p w:rsidRDefault="005A6CD8" w:rsidP="005A6CD8" w:rsidR="005A6CD8">
      <w:pPr>
        <w:jc w:val="right"/>
      </w:pPr>
    </w:p>
    <w:p w:rsidRDefault="005A6CD8" w:rsidP="005A6CD8" w:rsidR="005A6CD8">
      <w:pPr>
        <w:jc w:val="right"/>
      </w:pPr>
    </w:p>
    <w:p w:rsidRDefault="005A6CD8" w:rsidP="005A6CD8" w:rsidR="005A6CD8">
      <w:pPr>
        <w:jc w:val="right"/>
      </w:pPr>
    </w:p>
    <w:p w:rsidRDefault="005A6CD8" w:rsidP="005A6CD8" w:rsidR="005A6CD8">
      <w:pPr>
        <w:jc w:val="right"/>
      </w:pPr>
    </w:p>
    <w:p w:rsidRDefault="00A06DB9" w:rsidP="00A06DB9" w:rsidR="00A06DB9">
      <w:r>
        <w:t>DNA:</w:t>
      </w:r>
    </w:p>
    <w:p w:rsidRDefault="00A06DB9" w:rsidP="00A06DB9" w:rsidR="00A06DB9">
      <w:pPr>
        <w:pStyle w:val="Odlomakpopisa"/>
        <w:numPr>
          <w:ilvl w:val="0"/>
          <w:numId w:val="3"/>
        </w:numPr>
      </w:pPr>
      <w:r>
        <w:t>E-oglasna ploča 48 dana</w:t>
      </w:r>
    </w:p>
    <w:p w:rsidRDefault="00A06DB9" w:rsidP="00A06DB9" w:rsidR="00A06DB9">
      <w:pPr>
        <w:pStyle w:val="Odlomakpopisa"/>
        <w:numPr>
          <w:ilvl w:val="0"/>
          <w:numId w:val="3"/>
        </w:numPr>
      </w:pPr>
      <w:r>
        <w:t>spis</w:t>
      </w:r>
    </w:p>
    <w:p w:rsidRDefault="00A06DB9" w:rsidP="00A06DB9" w:rsidR="00A06DB9"/>
    <w:p w:rsidRDefault="005A6CD8" w:rsidP="005A6CD8" w:rsidR="005A6CD8"/>
    <w:p w:rsidRDefault="005A6CD8" w:rsidP="005A6CD8" w:rsidR="005A6CD8"/>
    <w:p w:rsidRDefault="005A6CD8" w:rsidP="005A6CD8" w:rsidR="005A6CD8"/>
    <w:p w:rsidRDefault="005A6CD8" w:rsidP="005A6CD8" w:rsidR="005A6CD8"/>
    <w:p w:rsidRDefault="005A6CD8" w:rsidP="005A6CD8" w:rsidR="005A6CD8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3874" w:rsidR="005A50D8">
      <w:r>
        <w:separator/>
      </w:r>
    </w:p>
  </w:endnote>
  <w:endnote w:id="0" w:type="continuationSeparator">
    <w:p w:rsidRDefault="002B3874" w:rsidR="005A50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3874" w:rsidR="005A50D8">
      <w:r>
        <w:separator/>
      </w:r>
    </w:p>
  </w:footnote>
  <w:footnote w:id="0" w:type="continuationSeparator">
    <w:p w:rsidRDefault="002B3874" w:rsidR="005A50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057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6DB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057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6D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06DB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CD8"/>
    <w:rsid w:val="002B3874"/>
    <w:rsid w:val="0038057A"/>
    <w:rsid w:val="004155E7"/>
    <w:rsid w:val="005A50D8"/>
    <w:rsid w:val="005A6CD8"/>
    <w:rsid w:val="00A06DB9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CD8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A6C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A6CD8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5A6CD8"/>
  </w:style>
  <w:style w:styleId="Odlomakpopisa" w:type="paragraph">
    <w:name w:val="List Paragraph"/>
    <w:basedOn w:val="Normal"/>
    <w:uiPriority w:val="34"/>
    <w:qFormat/>
    <w:rsid w:val="005A6CD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6C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CD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38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38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38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38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38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CD8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A6C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A6CD8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5A6CD8"/>
  </w:style>
  <w:style w:styleId="Odlomakpopisa" w:type="paragraph">
    <w:name w:val="List Paragraph"/>
    <w:basedOn w:val="Normal"/>
    <w:uiPriority w:val="34"/>
    <w:qFormat/>
    <w:rsid w:val="005A6CD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6C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CD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38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38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38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38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38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7504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St-2170/2015-5</izvorni_sadrzaj>
    <derivirana_varijabla naziv="DomainObject.Oznaka_1">St-2170/2015-5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2170</izvorni_sadrzaj>
    <derivirana_varijabla naziv="DomainObject.Predmet.Broj_1">2170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St-2170/2015</izvorni_sadrzaj>
    <derivirana_varijabla naziv="DomainObject.Predmet.OznakaBroj_1">St-2170/2015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BASIUM PROJEKT d.o.o.</izvorni_sadrzaj>
    <derivirana_varijabla naziv="DomainObject.Predmet.ProtustrankaFormated_1">  BASIUM PROJEKT d.o.o.</derivirana_varijabla>
  </DomainObject.Predmet.ProtustrankaFormated>
  <DomainObject.Predmet.ProtustrankaFormatedOIB>
    <izvorni_sadrzaj>  BASIUM PROJEKT d.o.o., OIB 72913701763</izvorni_sadrzaj>
    <derivirana_varijabla naziv="DomainObject.Predmet.ProtustrankaFormatedOIB_1">  BASIUM PROJEKT d.o.o., OIB 72913701763</derivirana_varijabla>
  </DomainObject.Predmet.ProtustrankaFormatedOIB>
  <DomainObject.Predmet.ProtustrankaFormatedWithAdress>
    <izvorni_sadrzaj> BASIUM PROJEKT d.o.o., Ivana Lučića 2/a, 10000 Zagreb</izvorni_sadrzaj>
    <derivirana_varijabla naziv="DomainObject.Predmet.ProtustrankaFormatedWithAdress_1"> BASIUM PROJEKT d.o.o., Ivana Lučića 2/a, 10000 Zagreb</derivirana_varijabla>
  </DomainObject.Predmet.ProtustrankaFormatedWithAdress>
  <DomainObject.Predmet.ProtustrankaFormatedWithAdressOIB>
    <izvorni_sadrzaj> BASIUM PROJEKT d.o.o., OIB 72913701763, Ivana Lučića 2/a, 10000 Zagreb</izvorni_sadrzaj>
    <derivirana_varijabla naziv="DomainObject.Predmet.ProtustrankaFormatedWithAdressOIB_1"> BASIUM PROJEKT d.o.o., OIB 72913701763, Ivana Lučića 2/a, 10000 Zagreb</derivirana_varijabla>
  </DomainObject.Predmet.ProtustrankaFormatedWithAdressOIB>
  <DomainObject.Predmet.ProtustrankaWithAdress>
    <izvorni_sadrzaj>BASIUM PROJEKT d.o.o. Ivana Lučića 2/a, 10000 Zagreb</izvorni_sadrzaj>
    <derivirana_varijabla naziv="DomainObject.Predmet.ProtustrankaWithAdress_1">BASIUM PROJEKT d.o.o. Ivana Lučića 2/a, 10000 Zagreb</derivirana_varijabla>
  </DomainObject.Predmet.ProtustrankaWithAdress>
  <DomainObject.Predmet.ProtustrankaWithAdressOIB>
    <izvorni_sadrzaj>BASIUM PROJEKT d.o.o., OIB 72913701763, Ivana Lučića 2/a, 10000 Zagreb</izvorni_sadrzaj>
    <derivirana_varijabla naziv="DomainObject.Predmet.ProtustrankaWithAdressOIB_1">BASIUM PROJEKT d.o.o., OIB 72913701763, Ivana Lučića 2/a, 10000 Zagreb</derivirana_varijabla>
  </DomainObject.Predmet.ProtustrankaWithAdressOIB>
  <DomainObject.Predmet.ProtustrankaNazivFormated>
    <izvorni_sadrzaj>BASIUM PROJEKT d.o.o.</izvorni_sadrzaj>
    <derivirana_varijabla naziv="DomainObject.Predmet.ProtustrankaNazivFormated_1">BASIUM PROJEKT d.o.o.</derivirana_varijabla>
  </DomainObject.Predmet.ProtustrankaNazivFormated>
  <DomainObject.Predmet.ProtustrankaNazivFormatedOIB>
    <izvorni_sadrzaj>BASIUM PROJEKT d.o.o., OIB 72913701763</izvorni_sadrzaj>
    <derivirana_varijabla naziv="DomainObject.Predmet.ProtustrankaNazivFormatedOIB_1">BASIUM PROJEKT d.o.o., OIB 72913701763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BASIUM PROJEKT d.o.o.</item>
    </izvorni_sadrzaj>
    <derivirana_varijabla naziv="DomainObject.Predmet.ProtuStrankaListFormated_1">
      <item>BASIUM PROJEKT d.o.o.</item>
    </derivirana_varijabla>
  </DomainObject.Predmet.ProtuStrankaListFormated>
  <DomainObject.Predmet.ProtuStrankaListFormatedOIB>
    <izvorni_sadrzaj>
      <item>BASIUM PROJEKT d.o.o., OIB 72913701763</item>
    </izvorni_sadrzaj>
    <derivirana_varijabla naziv="DomainObject.Predmet.ProtuStrankaListFormatedOIB_1">
      <item>BASIUM PROJEKT d.o.o., OIB 72913701763</item>
    </derivirana_varijabla>
  </DomainObject.Predmet.ProtuStrankaListFormatedOIB>
  <DomainObject.Predmet.ProtuStrankaListFormatedWithAdress>
    <izvorni_sadrzaj>
      <item>BASIUM PROJEKT d.o.o., Ivana Lučića 2/a, 10000 Zagreb</item>
    </izvorni_sadrzaj>
    <derivirana_varijabla naziv="DomainObject.Predmet.ProtuStrankaListFormatedWithAdress_1">
      <item>BASIUM PROJEKT d.o.o., Ivana Lučića 2/a, 10000 Zagreb</item>
    </derivirana_varijabla>
  </DomainObject.Predmet.ProtuStrankaListFormatedWithAdress>
  <DomainObject.Predmet.ProtuStrankaListFormatedWithAdressOIB>
    <izvorni_sadrzaj>
      <item>BASIUM PROJEKT d.o.o., OIB 72913701763, Ivana Lučića 2/a, 10000 Zagreb</item>
    </izvorni_sadrzaj>
    <derivirana_varijabla naziv="DomainObject.Predmet.ProtuStrankaListFormatedWithAdressOIB_1">
      <item>BASIUM PROJEKT d.o.o., OIB 72913701763, Ivana Lučića 2/a, 10000 Zagreb</item>
    </derivirana_varijabla>
  </DomainObject.Predmet.ProtuStrankaListFormatedWithAdressOIB>
  <DomainObject.Predmet.ProtuStrankaListNazivFormated>
    <izvorni_sadrzaj>
      <item>BASIUM PROJEKT d.o.o.</item>
    </izvorni_sadrzaj>
    <derivirana_varijabla naziv="DomainObject.Predmet.ProtuStrankaListNazivFormated_1">
      <item>BASIUM PROJEKT d.o.o.</item>
    </derivirana_varijabla>
  </DomainObject.Predmet.ProtuStrankaListNazivFormated>
  <DomainObject.Predmet.ProtuStrankaListNazivFormatedOIB>
    <izvorni_sadrzaj>
      <item>BASIUM PROJEKT d.o.o., OIB 72913701763</item>
    </izvorni_sadrzaj>
    <derivirana_varijabla naziv="DomainObject.Predmet.ProtuStrankaListNazivFormatedOIB_1">
      <item>BASIUM PROJEKT d.o.o., OIB 72913701763</item>
    </derivirana_varijabla>
  </DomainObject.Predmet.ProtuStrankaListNazivFormatedOIB>
  <DomainObject.Predmet.OstaliListFormated>
    <izvorni_sadrzaj>
      <item>Denis Erceg</item>
    </izvorni_sadrzaj>
    <derivirana_varijabla naziv="DomainObject.Predmet.OstaliListFormated_1">
      <item>Denis Erceg</item>
    </derivirana_varijabla>
  </DomainObject.Predmet.OstaliListFormated>
  <DomainObject.Predmet.OstaliListFormatedOIB>
    <izvorni_sadrzaj>
      <item>Denis Erceg, OIB 54837373177</item>
    </izvorni_sadrzaj>
    <derivirana_varijabla naziv="DomainObject.Predmet.OstaliListFormatedOIB_1">
      <item>Denis Erceg, OIB 54837373177</item>
    </derivirana_varijabla>
  </DomainObject.Predmet.OstaliListFormatedOIB>
  <DomainObject.Predmet.OstaliListFormatedWithAdress>
    <izvorni_sadrzaj>
      <item>Denis Erceg, Branitelja Domovinskog Rata 2 E, 22000 Šibenik</item>
    </izvorni_sadrzaj>
    <derivirana_varijabla naziv="DomainObject.Predmet.OstaliListFormatedWithAdress_1">
      <item>Denis Erceg, Branitelja Domovinskog Rata 2 E, 22000 Šibenik</item>
    </derivirana_varijabla>
  </DomainObject.Predmet.OstaliListFormatedWithAdress>
  <DomainObject.Predmet.OstaliListFormatedWithAdressOIB>
    <izvorni_sadrzaj>
      <item>Denis Erceg, OIB 54837373177, Branitelja Domovinskog Rata 2 E, 22000 Šibenik</item>
    </izvorni_sadrzaj>
    <derivirana_varijabla naziv="DomainObject.Predmet.OstaliListFormatedWithAdressOIB_1">
      <item>Denis Erceg, OIB 54837373177, Branitelja Domovinskog Rata 2 E, 22000 Šibenik</item>
    </derivirana_varijabla>
  </DomainObject.Predmet.OstaliListFormatedWithAdressOIB>
  <DomainObject.Predmet.OstaliListNazivFormated>
    <izvorni_sadrzaj>
      <item>Denis Erceg</item>
    </izvorni_sadrzaj>
    <derivirana_varijabla naziv="DomainObject.Predmet.OstaliListNazivFormated_1">
      <item>Denis Erceg</item>
    </derivirana_varijabla>
  </DomainObject.Predmet.OstaliListNazivFormated>
  <DomainObject.Predmet.OstaliListNazivFormatedOIB>
    <izvorni_sadrzaj>
      <item>Denis Erceg, OIB 54837373177</item>
    </izvorni_sadrzaj>
    <derivirana_varijabla naziv="DomainObject.Predmet.OstaliListNazivFormatedOIB_1">
      <item>Denis Erceg, OIB 54837373177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>St-2170/2015-5</izvorni_sadrzaj>
    <derivirana_varijabla naziv="DomainObject.PoslovniBrojDokumenta_1">St-2170/2015-5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BASIUM PROJEKT d.o.o.</izvorni_sadrzaj>
    <derivirana_varijabla naziv="DomainObject.Predmet.ProtustrankaIDrugi_1">BASIUM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BASIUM PROJEKT d.o.o., OIB 72913701763, Ivana Lučića 2/a, 10000 Zagreb</izvorni_sadrzaj>
    <derivirana_varijabla naziv="DomainObject.Predmet.ProtustrankaIDrugiAdressOIB_1">BASIUM PROJEKT d.o.o., OIB 72913701763, Ivana Lučića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BASIUM PROJEKT d.o.o.</item>
      <item>Denis Erceg</item>
    </izvorni_sadrzaj>
    <derivirana_varijabla naziv="DomainObject.Predmet.SudioniciListNaziv_1">
      <item>FINA Regionalni centar Zagreb</item>
      <item>BASIUM PROJEKT d.o.o.</item>
      <item>Denis Erceg</item>
    </derivirana_varijabla>
  </DomainObject.Predmet.SudioniciListNaziv>
  <DomainObject.Predmet.SudioniciListAdressOIB>
    <izvorni_sadrzaj>
      <item>FINA Regionalni centar Zagreb, OIB 85821130368, Trg svibanjskih žrtava 1995. 1,10000 Zagreb</item>
      <item>BASIUM PROJEKT d.o.o., OIB 72913701763, Ivana Lučića 2/a,10000 Zagreb</item>
      <item>Denis Erceg, OIB 54837373177, Branitelja Domovinskog Rata 2 E,22000 Šibenik</item>
    </izvorni_sadrzaj>
    <derivirana_varijabla naziv="DomainObject.Predmet.SudioniciListAdressOIB_1">
      <item>FINA Regionalni centar Zagreb, OIB 85821130368, Trg svibanjskih žrtava 1995. 1,10000 Zagreb</item>
      <item>BASIUM PROJEKT d.o.o., OIB 72913701763, Ivana Lučića 2/a,10000 Zagreb</item>
      <item>Denis Erceg, OIB 54837373177, Branitelja Domovinskog Rata 2 E,22000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72913701763</item>
      <item>, OIB 54837373177</item>
    </izvorni_sadrzaj>
    <derivirana_varijabla naziv="DomainObject.Predmet.SudioniciListNazivOIB_1">
      <item>, OIB 85821130368</item>
      <item>, OIB 72913701763</item>
      <item>, OIB 54837373177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1341</properties:Characters>
  <properties:Lines>56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2015-12-02T11:55:00Z</dcterms:created>
  <dc:creator>Jelena Vučemilo Manojlovski</dc:creator>
  <cp:lastModifiedBy>Maja Kovač</cp:lastModifiedBy>
  <dcterms:modified xmlns:xsi="http://www.w3.org/2001/XMLSchema-instance" xsi:type="dcterms:W3CDTF">2015-12-03T10:18:00Z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St-2170/2015-5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