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3fe4" w14:paraId="2603fe4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</w:t>
      </w:r>
      <w:r w:rsidR="00573900">
        <w:t xml:space="preserve">   </w:t>
      </w:r>
      <w:r>
        <w:t xml:space="preserve">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73900" w:rsidP="004B23BC" w:rsidR="004B23BC" w:rsidRPr="00DF3711">
      <w:pPr>
        <w:jc w:val="both"/>
      </w:pPr>
      <w:r>
        <w:t xml:space="preserve">    </w:t>
      </w:r>
      <w:r w:rsidR="004B23BC" w:rsidRPr="00DF3711">
        <w:t>REPUBLIKA HRVATSKA</w:t>
      </w:r>
      <w:r w:rsidR="004B23BC" w:rsidRPr="00DF3711">
        <w:tab/>
      </w:r>
      <w:r w:rsidR="004B23BC" w:rsidRPr="00DF3711">
        <w:tab/>
      </w:r>
      <w:r w:rsidR="004B23BC" w:rsidRPr="00DF3711">
        <w:tab/>
      </w:r>
      <w:r w:rsidR="004B23BC" w:rsidRPr="00DF3711">
        <w:tab/>
      </w:r>
      <w:r w:rsidR="004B23BC"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573900" w:rsidP="004B23BC" w:rsidR="004B23BC" w:rsidRPr="00DF3711">
      <w:pPr>
        <w:jc w:val="both"/>
      </w:pPr>
      <w:r>
        <w:t xml:space="preserve">        </w:t>
      </w:r>
      <w:r w:rsidR="004B23BC" w:rsidRPr="00DF3711">
        <w:t>Zagreb, Amruševa 2/II</w:t>
      </w:r>
      <w:r w:rsidR="004B23BC" w:rsidRPr="00DF3711">
        <w:tab/>
      </w:r>
      <w:r w:rsidR="004B23BC" w:rsidRPr="00DF3711">
        <w:tab/>
      </w:r>
      <w:r w:rsidR="004B23BC" w:rsidRPr="00DF3711">
        <w:tab/>
      </w:r>
      <w:r w:rsidR="004B23BC" w:rsidRPr="00DF3711">
        <w:tab/>
      </w:r>
      <w:r w:rsidR="004B23BC" w:rsidRPr="00DF3711">
        <w:tab/>
      </w:r>
      <w:r w:rsidR="004B23BC"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="004B23BC" w:rsidRPr="00DF3711">
        <w:t xml:space="preserve"> </w:t>
      </w:r>
      <w:r w:rsidR="003F2C2E">
        <w:t>73. St-</w:t>
      </w:r>
      <w:r w:rsidR="002E5816">
        <w:t>2825/17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 xml:space="preserve">Trgovački sud u Zagrebu, po sucu Ivi Karin Šipek, u stečajnom predmetu povodom zahtjeva FINANCIJSKE AGENCIJE, za provedbu skraćenog stečajnog postupka nad </w:t>
      </w:r>
      <w:r w:rsidR="00BE232D" w:rsidRPr="00BE232D">
        <w:t>dužnik</w:t>
      </w:r>
      <w:r w:rsidR="002E5816">
        <w:t>om</w:t>
      </w:r>
      <w:r w:rsidR="00BE232D">
        <w:t xml:space="preserve"> </w:t>
      </w:r>
      <w:r w:rsidR="002E5816">
        <w:t>NAUTA NAVIS</w:t>
      </w:r>
      <w:r w:rsidR="002E5816" w:rsidRPr="00F11149">
        <w:t xml:space="preserve"> d.o.o.</w:t>
      </w:r>
      <w:r w:rsidR="002E5816">
        <w:t xml:space="preserve"> Zagreb, Mihanovićeva 30/A</w:t>
      </w:r>
      <w:r w:rsidR="002E5816" w:rsidRPr="00A16847">
        <w:t xml:space="preserve">, </w:t>
      </w:r>
      <w:r w:rsidR="002E5816">
        <w:t xml:space="preserve">MBS: 080641226, </w:t>
      </w:r>
      <w:r w:rsidR="002E5816" w:rsidRPr="00A16847">
        <w:t xml:space="preserve">OIB: </w:t>
      </w:r>
      <w:r w:rsidR="002E5816">
        <w:t>18819340008</w:t>
      </w:r>
      <w:r w:rsidR="00206E0E">
        <w:t xml:space="preserve">, dana </w:t>
      </w:r>
      <w:r w:rsidR="00573900">
        <w:t>13.</w:t>
      </w:r>
      <w:r w:rsidR="002E5816">
        <w:t xml:space="preserve"> rujna </w:t>
      </w:r>
      <w:r w:rsidR="00206E0E">
        <w:t>2018</w:t>
      </w:r>
      <w:r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7072BE" w:rsidP="007072BE" w:rsidR="00E437C6">
      <w:pPr>
        <w:jc w:val="both"/>
      </w:pPr>
      <w:r>
        <w:tab/>
        <w:t>Odbija</w:t>
      </w:r>
      <w:r w:rsidR="00E437C6" w:rsidRPr="00DF3711">
        <w:t xml:space="preserve"> se kao </w:t>
      </w:r>
      <w:r>
        <w:t>neosnovan</w:t>
      </w:r>
      <w:r w:rsidR="00E437C6" w:rsidRPr="00DF3711">
        <w:t xml:space="preserve"> </w:t>
      </w:r>
      <w:r w:rsidR="00957473" w:rsidRPr="00DF3711">
        <w:t>zahtjev za provedbu</w:t>
      </w:r>
      <w:r w:rsidR="0094044C" w:rsidRPr="00DF3711">
        <w:t xml:space="preserve"> skraćenog </w:t>
      </w:r>
      <w:r w:rsidR="00E437C6" w:rsidRPr="00DF3711">
        <w:t xml:space="preserve">stečajnog postupka nad </w:t>
      </w:r>
      <w:r w:rsidR="002E5816">
        <w:t>dužnikom</w:t>
      </w:r>
      <w:r w:rsidR="00BE232D" w:rsidRPr="00BE232D">
        <w:t xml:space="preserve"> </w:t>
      </w:r>
      <w:r w:rsidR="002E5816">
        <w:t>NAUTA NAVIS</w:t>
      </w:r>
      <w:r w:rsidR="002E5816" w:rsidRPr="00F11149">
        <w:t xml:space="preserve"> d.o.o.</w:t>
      </w:r>
      <w:r w:rsidR="002E5816">
        <w:t xml:space="preserve"> Zagreb, Mihanovićeva 30/A</w:t>
      </w:r>
      <w:r w:rsidR="002E5816" w:rsidRPr="00A16847">
        <w:t xml:space="preserve">, </w:t>
      </w:r>
      <w:r w:rsidR="002E5816">
        <w:t xml:space="preserve">MBS: 080641226, </w:t>
      </w:r>
      <w:r w:rsidR="002E5816" w:rsidRPr="00A16847">
        <w:t xml:space="preserve">OIB: </w:t>
      </w:r>
      <w:r w:rsidR="002E5816">
        <w:t>18819340008</w:t>
      </w:r>
      <w:r w:rsidR="00BE232D">
        <w:t>.</w:t>
      </w: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FINA je </w:t>
      </w:r>
      <w:r w:rsidR="002E5816">
        <w:t>23. listopada</w:t>
      </w:r>
      <w:r w:rsidR="00573900">
        <w:t xml:space="preserve"> 2017</w:t>
      </w:r>
      <w:r w:rsidR="00D607D4">
        <w:t>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2E5816">
        <w:t>18. listopada</w:t>
      </w:r>
      <w:r w:rsidR="00573900">
        <w:t xml:space="preserve"> 2017</w:t>
      </w:r>
      <w:r>
        <w:t xml:space="preserve">. dužnik u Očevidniku redoslijeda osnova za plaćanje ima evidentirane neizvršene osnove za plaćanje u neprekinutom razdoblju od 120 dana u ukupnom iznosu od </w:t>
      </w:r>
      <w:r w:rsidR="002E5816">
        <w:t>15.819,58</w:t>
      </w:r>
      <w:r>
        <w:t xml:space="preserve"> kn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E254C5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  <w:r w:rsidR="00206E0E">
        <w:t xml:space="preserve"> </w:t>
      </w: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871A6F" w:rsidR="00871A6F">
      <w:pPr>
        <w:jc w:val="both"/>
      </w:pPr>
      <w:r>
        <w:tab/>
      </w:r>
      <w:r w:rsidR="00382671">
        <w:t xml:space="preserve">Međutim, </w:t>
      </w:r>
      <w:r w:rsidR="002E5816">
        <w:t>predlagatelj</w:t>
      </w:r>
      <w:r w:rsidR="00E254C5">
        <w:t xml:space="preserve"> je</w:t>
      </w:r>
      <w:r w:rsidR="00206E0E">
        <w:t xml:space="preserve"> </w:t>
      </w:r>
      <w:r w:rsidR="00E254C5">
        <w:t xml:space="preserve">podneskom od </w:t>
      </w:r>
      <w:r w:rsidR="002E5816">
        <w:t>19. travnja</w:t>
      </w:r>
      <w:r w:rsidR="00206E0E">
        <w:t xml:space="preserve"> 2018</w:t>
      </w:r>
      <w:r w:rsidR="00E254C5">
        <w:t xml:space="preserve">. dostavio Potvrdu predlagatelja o blokadi računa i novčanih sredstava iz koje je razvidno da dužnik na dan </w:t>
      </w:r>
      <w:r w:rsidR="002E5816">
        <w:t>18. travnja</w:t>
      </w:r>
      <w:r w:rsidR="00E254C5">
        <w:t xml:space="preserve"> 2018. </w:t>
      </w:r>
      <w:r>
        <w:t>u Očevidniku redoslijeda osn</w:t>
      </w:r>
      <w:r w:rsidR="00E254C5">
        <w:t>ova za plaćanje ima evidentirano 0 dana neprekidne blokad</w:t>
      </w:r>
      <w:r w:rsidR="00C318DB">
        <w:t>e</w:t>
      </w:r>
      <w:r w:rsidR="00E254C5">
        <w:t xml:space="preserve">. </w:t>
      </w:r>
    </w:p>
    <w:p w:rsidRDefault="00871A6F" w:rsidP="00160FCF" w:rsidR="00E254C5">
      <w:pPr>
        <w:ind w:firstLine="708"/>
        <w:jc w:val="both"/>
      </w:pPr>
      <w:r>
        <w:lastRenderedPageBreak/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predlagatelja s lista </w:t>
      </w:r>
      <w:r w:rsidR="00C318DB">
        <w:t>10</w:t>
      </w:r>
      <w:r>
        <w:t xml:space="preserve"> spisa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 xml:space="preserve">uvjeti za donošenje rješenja o otvaranju i zaključenju stečajnog postupka,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 xml:space="preserve">kao u </w:t>
      </w:r>
      <w:r w:rsidR="00206E0E">
        <w:t>izreci</w:t>
      </w:r>
      <w:r w:rsidR="00E254C5">
        <w:t xml:space="preserve"> ovog rješenja. </w:t>
      </w:r>
    </w:p>
    <w:p w:rsidRDefault="007072BE" w:rsidP="00152A1E" w:rsidR="00495D18" w:rsidRPr="00DF3711">
      <w:pPr>
        <w:jc w:val="both"/>
      </w:pPr>
      <w:r>
        <w:tab/>
        <w:t xml:space="preserve"> </w:t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>u</w:t>
      </w:r>
      <w:r w:rsidR="00DF3711">
        <w:t>,</w:t>
      </w:r>
      <w:r w:rsidR="00F6362F" w:rsidRPr="00DF3711">
        <w:t xml:space="preserve"> </w:t>
      </w:r>
      <w:r w:rsidR="00DF3711">
        <w:t xml:space="preserve">dana </w:t>
      </w:r>
      <w:r w:rsidR="00573900">
        <w:t>13.</w:t>
      </w:r>
      <w:r w:rsidR="002E5816">
        <w:t xml:space="preserve"> rujna </w:t>
      </w:r>
      <w:r w:rsidR="003805C8">
        <w:t>2018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DF3711">
        <w:t>Iva Karin Šipek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7072BE" w:rsidP="00DF3711" w:rsidR="007072BE" w:rsidRPr="00DF3711">
      <w:pPr>
        <w:jc w:val="both"/>
      </w:pPr>
      <w:r>
        <w:t xml:space="preserve"> </w:t>
      </w:r>
    </w:p>
    <w:sectPr w:rsidSect="003805C8" w:rsidR="007072BE" w:rsidRPr="00DF3711">
      <w:headerReference w:type="default" r:id="rId10"/>
      <w:footerReference w:type="default" r:id="rId11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6A4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6A4">
          <w:rPr>
            <w:noProof/>
          </w:rPr>
          <w:t>2</w:t>
        </w:r>
        <w:r>
          <w:fldChar w:fldCharType="end"/>
        </w:r>
      </w:p>
    </w:sdtContent>
  </w:sdt>
  <w:p w:rsidRDefault="00DF3711" w:rsidP="00DF3711" w:rsidR="00DF3711" w:rsidRPr="00DF3711">
    <w:pPr>
      <w:jc w:val="right"/>
    </w:pPr>
    <w:r w:rsidRPr="00DF3711">
      <w:t>73. St-</w:t>
    </w:r>
    <w:r w:rsidR="002E5816">
      <w:t>2825/17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8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29B9"/>
    <w:rsid w:val="00091798"/>
    <w:rsid w:val="00095984"/>
    <w:rsid w:val="000A7A51"/>
    <w:rsid w:val="000B51B6"/>
    <w:rsid w:val="00152A1E"/>
    <w:rsid w:val="00160FCF"/>
    <w:rsid w:val="00181D9A"/>
    <w:rsid w:val="00206E0E"/>
    <w:rsid w:val="002E5816"/>
    <w:rsid w:val="00330E26"/>
    <w:rsid w:val="00350AD0"/>
    <w:rsid w:val="003805C8"/>
    <w:rsid w:val="00382671"/>
    <w:rsid w:val="00390A3C"/>
    <w:rsid w:val="003A2D43"/>
    <w:rsid w:val="003F2C2E"/>
    <w:rsid w:val="00401592"/>
    <w:rsid w:val="0043400F"/>
    <w:rsid w:val="00454A8D"/>
    <w:rsid w:val="00476651"/>
    <w:rsid w:val="0048725F"/>
    <w:rsid w:val="00495D18"/>
    <w:rsid w:val="004B23BC"/>
    <w:rsid w:val="004D4406"/>
    <w:rsid w:val="004E0312"/>
    <w:rsid w:val="005319A9"/>
    <w:rsid w:val="0056197F"/>
    <w:rsid w:val="00573900"/>
    <w:rsid w:val="005B2BDC"/>
    <w:rsid w:val="006A3D4D"/>
    <w:rsid w:val="006F1650"/>
    <w:rsid w:val="007072BE"/>
    <w:rsid w:val="00780585"/>
    <w:rsid w:val="007F268F"/>
    <w:rsid w:val="00867960"/>
    <w:rsid w:val="00871A6F"/>
    <w:rsid w:val="008956F8"/>
    <w:rsid w:val="0092666B"/>
    <w:rsid w:val="0094044C"/>
    <w:rsid w:val="00957473"/>
    <w:rsid w:val="00957C71"/>
    <w:rsid w:val="00971319"/>
    <w:rsid w:val="009E45F3"/>
    <w:rsid w:val="00A92BD7"/>
    <w:rsid w:val="00B07CA3"/>
    <w:rsid w:val="00B61351"/>
    <w:rsid w:val="00B965FB"/>
    <w:rsid w:val="00BD5EBC"/>
    <w:rsid w:val="00BE232D"/>
    <w:rsid w:val="00C224D7"/>
    <w:rsid w:val="00C318DB"/>
    <w:rsid w:val="00C66419"/>
    <w:rsid w:val="00C907C8"/>
    <w:rsid w:val="00CC33F2"/>
    <w:rsid w:val="00CD1F20"/>
    <w:rsid w:val="00CE5C6C"/>
    <w:rsid w:val="00D607D4"/>
    <w:rsid w:val="00DF3711"/>
    <w:rsid w:val="00E254C5"/>
    <w:rsid w:val="00E437C6"/>
    <w:rsid w:val="00E84747"/>
    <w:rsid w:val="00F6362F"/>
    <w:rsid w:val="00FB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ABB31B-E0E9-42DF-B4AB-FC51CE77AEA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uiPriority="99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St-2825/2017</izvorni_sadrzaj>
    <derivirana_varijabla naziv="DomainObject.Predmet.OznakaBroj_1">St-2825/2017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NAVIS d.o.o.</izvorni_sadrzaj>
    <derivirana_varijabla naziv="DomainObject.Predmet.ProtustrankaFormated_1">  NAUTA NAVIS d.o.o.</derivirana_varijabla>
  </DomainObject.Predmet.ProtustrankaFormated>
  <DomainObject.Predmet.ProtustrankaFormatedOIB>
    <izvorni_sadrzaj>  NAUTA NAVIS d.o.o., OIB 18819340008</izvorni_sadrzaj>
    <derivirana_varijabla naziv="DomainObject.Predmet.ProtustrankaFormatedOIB_1">  NAUTA NAVIS d.o.o., OIB 18819340008</derivirana_varijabla>
  </DomainObject.Predmet.ProtustrankaFormatedOIB>
  <DomainObject.Predmet.ProtustrankaFormatedWithAdress>
    <izvorni_sadrzaj> NAUTA NAVIS d.o.o., Mihanovićeva 30A, 10000 Zagreb</izvorni_sadrzaj>
    <derivirana_varijabla naziv="DomainObject.Predmet.ProtustrankaFormatedWithAdress_1"> NAUTA NAVIS d.o.o., Mihanovićeva 30A, 10000 Zagreb</derivirana_varijabla>
  </DomainObject.Predmet.ProtustrankaFormatedWithAdress>
  <DomainObject.Predmet.ProtustrankaFormatedWithAdressOIB>
    <izvorni_sadrzaj> NAUTA NAVIS d.o.o., OIB 18819340008, Mihanovićeva 30A, 10000 Zagreb</izvorni_sadrzaj>
    <derivirana_varijabla naziv="DomainObject.Predmet.ProtustrankaFormatedWithAdressOIB_1"> NAUTA NAVIS d.o.o., OIB 18819340008, Mihanovićeva 30A, 10000 Zagreb</derivirana_varijabla>
  </DomainObject.Predmet.ProtustrankaFormatedWithAdressOIB>
  <DomainObject.Predmet.ProtustrankaWithAdress>
    <izvorni_sadrzaj>NAUTA NAVIS d.o.o. Mihanovićeva 30A, 10000 Zagreb</izvorni_sadrzaj>
    <derivirana_varijabla naziv="DomainObject.Predmet.ProtustrankaWithAdress_1">NAUTA NAVIS d.o.o. Mihanovićeva 30A, 10000 Zagreb</derivirana_varijabla>
  </DomainObject.Predmet.ProtustrankaWithAdress>
  <DomainObject.Predmet.ProtustrankaWithAdressOIB>
    <izvorni_sadrzaj>NAUTA NAVIS d.o.o., OIB 18819340008, Mihanovićeva 30A, 10000 Zagreb</izvorni_sadrzaj>
    <derivirana_varijabla naziv="DomainObject.Predmet.ProtustrankaWithAdressOIB_1">NAUTA NAVIS d.o.o., OIB 18819340008, Mihanovićeva 30A, 10000 Zagreb</derivirana_varijabla>
  </DomainObject.Predmet.ProtustrankaWithAdressOIB>
  <DomainObject.Predmet.ProtustrankaNazivFormated>
    <izvorni_sadrzaj>NAUTA NAVIS d.o.o.</izvorni_sadrzaj>
    <derivirana_varijabla naziv="DomainObject.Predmet.ProtustrankaNazivFormated_1">NAUTA NAVIS d.o.o.</derivirana_varijabla>
  </DomainObject.Predmet.ProtustrankaNazivFormated>
  <DomainObject.Predmet.ProtustrankaNazivFormatedOIB>
    <izvorni_sadrzaj>NAUTA NAVIS d.o.o., OIB 18819340008</izvorni_sadrzaj>
    <derivirana_varijabla naziv="DomainObject.Predmet.ProtustrankaNazivFormatedOIB_1">NAUTA NAVIS d.o.o., OIB 18819340008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NAUTA NAVIS d.o.o.</item>
    </izvorni_sadrzaj>
    <derivirana_varijabla naziv="DomainObject.Predmet.ProtuStrankaListFormated_1">
      <item>NAUTA NAVIS d.o.o.</item>
    </derivirana_varijabla>
  </DomainObject.Predmet.ProtuStrankaListFormated>
  <DomainObject.Predmet.ProtuStrankaListFormatedOIB>
    <izvorni_sadrzaj>
      <item>NAUTA NAVIS d.o.o., OIB 18819340008</item>
    </izvorni_sadrzaj>
    <derivirana_varijabla naziv="DomainObject.Predmet.ProtuStrankaListFormatedOIB_1">
      <item>NAUTA NAVIS d.o.o., OIB 18819340008</item>
    </derivirana_varijabla>
  </DomainObject.Predmet.ProtuStrankaListFormatedOIB>
  <DomainObject.Predmet.ProtuStrankaListFormatedWithAdress>
    <izvorni_sadrzaj>
      <item>NAUTA NAVIS d.o.o., Mihanovićeva 30A, 10000 Zagreb</item>
    </izvorni_sadrzaj>
    <derivirana_varijabla naziv="DomainObject.Predmet.ProtuStrankaListFormatedWithAdress_1">
      <item>NAUTA NAVIS d.o.o., Mihanovićeva 30A, 10000 Zagreb</item>
    </derivirana_varijabla>
  </DomainObject.Predmet.ProtuStrankaListFormatedWithAdress>
  <DomainObject.Predmet.ProtuStrankaListFormatedWithAdressOIB>
    <izvorni_sadrzaj>
      <item>NAUTA NAVIS d.o.o., OIB 18819340008, Mihanovićeva 30A, 10000 Zagreb</item>
    </izvorni_sadrzaj>
    <derivirana_varijabla naziv="DomainObject.Predmet.ProtuStrankaListFormatedWithAdressOIB_1">
      <item>NAUTA NAVIS d.o.o., OIB 18819340008, Mihanovićeva 30A, 10000 Zagreb</item>
    </derivirana_varijabla>
  </DomainObject.Predmet.ProtuStrankaListFormatedWithAdressOIB>
  <DomainObject.Predmet.ProtuStrankaListNazivFormated>
    <izvorni_sadrzaj>
      <item>NAUTA NAVIS d.o.o.</item>
    </izvorni_sadrzaj>
    <derivirana_varijabla naziv="DomainObject.Predmet.ProtuStrankaListNazivFormated_1">
      <item>NAUTA NAVIS d.o.o.</item>
    </derivirana_varijabla>
  </DomainObject.Predmet.ProtuStrankaListNazivFormated>
  <DomainObject.Predmet.ProtuStrankaListNazivFormatedOIB>
    <izvorni_sadrzaj>
      <item>NAUTA NAVIS d.o.o., OIB 18819340008</item>
    </izvorni_sadrzaj>
    <derivirana_varijabla naziv="DomainObject.Predmet.ProtuStrankaListNazivFormatedOIB_1">
      <item>NAUTA NAVIS d.o.o., OIB 18819340008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NAUTA NAVIS d.o.o.</izvorni_sadrzaj>
    <derivirana_varijabla naziv="DomainObject.Predmet.ProtustrankaIDrugi_1">NAUTA NAVIS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NAUTA NAVIS d.o.o., OIB 18819340008, Mihanovićeva 30A, 10000 Zagreb</izvorni_sadrzaj>
    <derivirana_varijabla naziv="DomainObject.Predmet.ProtustrankaIDrugiAdressOIB_1">NAUTA NAVIS d.o.o., OIB 18819340008, Mihanovićeva 30A,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NAUTA NAVIS d.o.o.</item>
    </izvorni_sadrzaj>
    <derivirana_varijabla naziv="DomainObject.Predmet.SudioniciListNaziv_1">
      <item>FINA Regionalni centar Zagreb</item>
      <item>NAUTA NAVIS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NAUTA NAVIS d.o.o., OIB 18819340008, Mihanovićeva 30A,10000 Zagreb</item>
    </izvorni_sadrzaj>
    <derivirana_varijabla naziv="DomainObject.Predmet.SudioniciListAdressOIB_1">
      <item>FINA Regionalni centar Zagreb, OIB 85821130368, Trg svibanjskih žrtava 1995. br. 1,10000 Zagreb</item>
      <item>NAUTA NAVIS d.o.o., OIB 18819340008, Mihanovićeva 30A,10000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18819340008</item>
    </izvorni_sadrzaj>
    <derivirana_varijabla naziv="DomainObject.Predmet.SudioniciListNazivOIB_1">
      <item>, OIB 85821130368</item>
      <item>, OIB 18819340008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0EDD1-CB90-4C87-BF59-56F618D9A5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3228</properties:Characters>
  <properties:Lines>72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2018-07-24T07:26:00Z</dcterms:created>
  <dc:creator>gzubak</dc:creator>
  <cp:lastModifiedBy>Iva Karin Šipek</cp:lastModifiedBy>
  <cp:lastPrinted>2018-09-13T09:44:00Z</cp:lastPrinted>
  <dcterms:modified xmlns:xsi="http://www.w3.org/2001/XMLSchema-instance" xsi:type="dcterms:W3CDTF">2018-09-13T09:46:00Z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(rješenje- odbijanje nije više u blokadi, dostavljen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