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f009" w14:paraId="906f009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2DF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BE2DF5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BE2DF5">
                    <w:rPr>
                      <w:sz w:val="22"/>
                      <w:szCs w:val="22"/>
                    </w:rPr>
                    <w:t>38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BE2DF5">
                    <w:rPr>
                      <w:sz w:val="22"/>
                      <w:szCs w:val="22"/>
                    </w:rPr>
                    <w:t>26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CD5369" w:rsidP="00CD5369" w:rsidR="00CD5369" w:rsidRPr="00CD5369">
      <w:pPr>
        <w:jc w:val="center"/>
      </w:pPr>
      <w:r w:rsidRPr="00CD5369">
        <w:t>U  I M E  R E P U B L I K E   H R V A T S K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BE2DF5">
        <w:t xml:space="preserve">Financijske agencije, RC Zagreb, Podružnica Zagreb, Svibanjskih žrtava 1995. broj 1, nad dužnikom RITA PALMA j.d.o.o., OIB: 38281467656, MBS: 080930568, Zagreb,  </w:t>
      </w:r>
      <w:proofErr w:type="spellStart"/>
      <w:r w:rsidR="00BE2DF5">
        <w:t>Ljubijska</w:t>
      </w:r>
      <w:proofErr w:type="spellEnd"/>
      <w:r w:rsidR="00BE2DF5">
        <w:t xml:space="preserve"> 75</w:t>
      </w:r>
      <w:r w:rsidRPr="00CD5369">
        <w:t xml:space="preserve">, </w:t>
      </w:r>
      <w:r w:rsidR="00BE2DF5">
        <w:t>18.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BE2DF5">
        <w:t>Krešimiru Tomcu</w:t>
      </w:r>
      <w:r w:rsidR="00CD5369">
        <w:t xml:space="preserve">, </w:t>
      </w:r>
      <w:r w:rsidR="00BE2DF5">
        <w:t>OIB:</w:t>
      </w:r>
      <w:r w:rsidR="00BE2DF5">
        <w:t xml:space="preserve"> </w:t>
      </w:r>
      <w:r w:rsidR="00BE2DF5">
        <w:t>89208179103,</w:t>
      </w:r>
      <w:r w:rsidR="00BE2DF5">
        <w:t xml:space="preserve"> </w:t>
      </w:r>
      <w:r w:rsidR="00BE2DF5">
        <w:t>Slavonski Brod, Tome Bakača 35,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BE2DF5">
        <w:t xml:space="preserve">RITA PALMA j.d.o.o., OIB: 38281467656, MBS: 080930568, Zagreb,  </w:t>
      </w:r>
      <w:proofErr w:type="spellStart"/>
      <w:r w:rsidR="00BE2DF5">
        <w:t>Ljubijska</w:t>
      </w:r>
      <w:proofErr w:type="spellEnd"/>
      <w:r w:rsidR="00BE2DF5">
        <w:t xml:space="preserve"> 75</w:t>
      </w:r>
      <w:r w:rsidR="00CD5369" w:rsidRPr="00CD5369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</w:t>
      </w:r>
      <w:r w:rsidR="00BE2DF5">
        <w:t xml:space="preserve">njegov </w:t>
      </w:r>
      <w:r w:rsidR="00982D96">
        <w:t>žiro-račun</w:t>
      </w:r>
      <w:r w:rsidR="00BE2DF5">
        <w:t xml:space="preserve">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BE2DF5">
        <w:t>38</w:t>
      </w:r>
      <w:r w:rsidR="00757841">
        <w:t>/2017-</w:t>
      </w:r>
      <w:r w:rsidR="00BE2DF5">
        <w:t>8</w:t>
      </w:r>
      <w:r w:rsidR="009B0F1B">
        <w:t xml:space="preserve"> od </w:t>
      </w:r>
      <w:r w:rsidR="00BE2DF5">
        <w:t>23. veljače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BE2DF5">
        <w:t>Krešimir Tomac</w:t>
      </w:r>
      <w:r w:rsidR="00CD5369">
        <w:t xml:space="preserve">, </w:t>
      </w:r>
      <w:r w:rsidR="000751B0">
        <w:t>Slavonski Brod, Tome Bakača 35</w:t>
      </w:r>
      <w:r w:rsidR="000751B0">
        <w:t xml:space="preserve">,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0751B0">
        <w:t xml:space="preserve">o svoje pisano izvješće i </w:t>
      </w:r>
      <w:proofErr w:type="spellStart"/>
      <w:r w:rsidR="000751B0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 w:rsidR="000751B0">
        <w:t>.</w:t>
      </w:r>
    </w:p>
    <w:p w:rsidRDefault="000751B0" w:rsidP="00317D16" w:rsidR="000751B0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0751B0">
        <w:t>18.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0751B0" w:rsidP="00617416" w:rsidR="000751B0" w:rsidRPr="00617416">
      <w:pPr>
        <w:jc w:val="both"/>
      </w:pP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bookmarkStart w:name="_GoBack" w:id="0"/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0751B0">
        <w:t>17/9</w:t>
      </w:r>
    </w:p>
    <w:p w:rsidRDefault="00135243" w:rsidP="00B83C12" w:rsidR="00135243">
      <w:pPr>
        <w:pStyle w:val="Tijeloteksta"/>
        <w:ind w:left="720"/>
      </w:pPr>
    </w:p>
    <w:bookmarkEnd w:id="0"/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1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751B0">
      <w:t>10 St-1138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1B0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2DF5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8406F-1306-4CB6-86EA-485C11674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410</properties:Words>
  <properties:Characters>2256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2018-07-18T08:37:00Z</dcterms:created>
  <dc:creator>banka</dc:creator>
  <cp:lastModifiedBy>Snježana Andrijanić</cp:lastModifiedBy>
  <cp:lastPrinted>2018-07-18T08:36:00Z</cp:lastPrinted>
  <dcterms:modified xmlns:xsi="http://www.w3.org/2001/XMLSchema-instance" xsi:type="dcterms:W3CDTF">2018-07-18T08:37:00Z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