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304d" w14:paraId="452304d" w:rsidRDefault="006376C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A2ED3">
        <w:rPr>
          <w:b/>
          <w:sz w:val="24"/>
        </w:rPr>
        <w:t xml:space="preserve">Broj: </w:t>
      </w:r>
      <w:r w:rsidR="00131F54" w:rsidRPr="009A2ED3">
        <w:rPr>
          <w:b/>
          <w:sz w:val="24"/>
        </w:rPr>
        <w:t>1/</w:t>
      </w:r>
      <w:r w:rsidR="00006653" w:rsidRPr="009A2ED3">
        <w:rPr>
          <w:b/>
          <w:sz w:val="24"/>
        </w:rPr>
        <w:t>St-</w:t>
      </w:r>
      <w:r w:rsidR="00F92B38">
        <w:rPr>
          <w:b/>
          <w:sz w:val="24"/>
        </w:rPr>
        <w:t>1025/2018-6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 w:rsidRPr="001844AA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131F54">
        <w:rPr>
          <w:sz w:val="24"/>
        </w:rPr>
        <w:t xml:space="preserve"> </w:t>
      </w:r>
      <w:r w:rsidR="00F92B38">
        <w:rPr>
          <w:sz w:val="24"/>
        </w:rPr>
        <w:t xml:space="preserve">povodom prijedloga dužnika </w:t>
      </w:r>
      <w:r w:rsidR="00DB106C">
        <w:rPr>
          <w:sz w:val="24"/>
        </w:rPr>
        <w:t xml:space="preserve">za otvaranje stečajnog postupka nad </w:t>
      </w:r>
      <w:r w:rsidR="00F92B38">
        <w:rPr>
          <w:sz w:val="24"/>
        </w:rPr>
        <w:t xml:space="preserve">trgovačkim društvom </w:t>
      </w:r>
      <w:r w:rsidR="00F92B38" w:rsidRPr="00F92B38">
        <w:rPr>
          <w:b/>
          <w:sz w:val="24"/>
        </w:rPr>
        <w:t>AUTOMOBILI FRAN j.d.o.o.</w:t>
      </w:r>
      <w:r w:rsidR="00F92B38">
        <w:rPr>
          <w:sz w:val="24"/>
        </w:rPr>
        <w:t xml:space="preserve">, </w:t>
      </w:r>
      <w:r w:rsidR="001844AA" w:rsidRPr="001844AA">
        <w:rPr>
          <w:b/>
          <w:sz w:val="24"/>
        </w:rPr>
        <w:t xml:space="preserve">Ivana Gorana Kovačića 32, Nova Gradiška, OIB </w:t>
      </w:r>
      <w:r w:rsidR="001844AA">
        <w:rPr>
          <w:b/>
          <w:sz w:val="24"/>
        </w:rPr>
        <w:t>38447405932.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</w:t>
      </w:r>
      <w:r w:rsidR="00617992">
        <w:rPr>
          <w:sz w:val="24"/>
        </w:rPr>
        <w:t>radi utvrđivanja pretpostavki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807BA8">
        <w:rPr>
          <w:b/>
          <w:sz w:val="24"/>
        </w:rPr>
        <w:t>13. rujna 2018. u 12,0</w:t>
      </w:r>
      <w:r w:rsidR="00131F54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92B38" w:rsidP="00E70061" w:rsidR="00F92B38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  <w:r w:rsidR="000D5009">
        <w:rPr>
          <w:sz w:val="24"/>
        </w:rPr>
        <w:t xml:space="preserve">-dužnik po zakonskoj zastupnici </w:t>
      </w:r>
      <w:r w:rsidR="00D07211" w:rsidRPr="00841A5D">
        <w:rPr>
          <w:b/>
          <w:sz w:val="24"/>
        </w:rPr>
        <w:t>ANDREI SOLIĆ</w:t>
      </w:r>
      <w:r w:rsidR="00D07211">
        <w:rPr>
          <w:sz w:val="24"/>
        </w:rPr>
        <w:t>, Nova Gradiška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</w:r>
    </w:p>
    <w:p w:rsidRDefault="00131F54" w:rsidP="00F92B38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131F54">
        <w:rPr>
          <w:sz w:val="24"/>
          <w:szCs w:val="24"/>
        </w:rPr>
        <w:t>j</w:t>
      </w:r>
      <w:r w:rsidR="00F46353">
        <w:rPr>
          <w:sz w:val="24"/>
          <w:szCs w:val="24"/>
        </w:rPr>
        <w:t xml:space="preserve"> zastupni</w:t>
      </w:r>
      <w:r w:rsidR="00131F54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807BA8">
        <w:rPr>
          <w:sz w:val="24"/>
          <w:szCs w:val="24"/>
        </w:rPr>
        <w:t>Andrei Solić iz Nove Gradišk</w:t>
      </w:r>
      <w:r w:rsidR="00D07211">
        <w:rPr>
          <w:sz w:val="24"/>
          <w:szCs w:val="24"/>
        </w:rPr>
        <w:t>e</w:t>
      </w:r>
      <w:r>
        <w:rPr>
          <w:sz w:val="24"/>
          <w:szCs w:val="24"/>
        </w:rPr>
        <w:t>, da najkasn</w:t>
      </w:r>
      <w:r w:rsidR="00807BA8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</w:t>
      </w:r>
      <w:r w:rsidR="00807BA8">
        <w:rPr>
          <w:sz w:val="24"/>
          <w:szCs w:val="24"/>
        </w:rPr>
        <w:t>sudu</w:t>
      </w:r>
      <w:r>
        <w:rPr>
          <w:sz w:val="24"/>
          <w:szCs w:val="24"/>
        </w:rPr>
        <w:t xml:space="preserve"> </w:t>
      </w:r>
      <w:r w:rsidR="00841A5D">
        <w:rPr>
          <w:sz w:val="24"/>
          <w:szCs w:val="24"/>
        </w:rPr>
        <w:t>bilancu sa stanjem na dan 31.12.2017., a radi utvrđivanja obima, strukture i vrijednosti imovine koja bi mogla ući u stečajnu masu.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9A2ED3" w:rsidP="00B91B5B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07211">
        <w:rPr>
          <w:sz w:val="24"/>
        </w:rPr>
        <w:t>30</w:t>
      </w:r>
      <w:r>
        <w:rPr>
          <w:sz w:val="24"/>
        </w:rPr>
        <w:t>. srpnja 2018.</w:t>
      </w:r>
    </w:p>
    <w:p w:rsidRDefault="00A71D7B" w:rsidR="00A71D7B">
      <w:pPr>
        <w:rPr>
          <w:sz w:val="24"/>
        </w:rPr>
      </w:pPr>
    </w:p>
    <w:p w:rsidRDefault="009A2ED3" w:rsidR="009A2ED3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9A2ED3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9A2ED3">
        <w:rPr>
          <w:sz w:val="24"/>
        </w:rPr>
        <w:t>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</w:t>
      </w:r>
      <w:r w:rsidR="00841A5D">
        <w:rPr>
          <w:sz w:val="24"/>
        </w:rPr>
        <w:t>,</w:t>
      </w:r>
      <w:r>
        <w:rPr>
          <w:sz w:val="24"/>
        </w:rPr>
        <w:t xml:space="preserve"> </w:t>
      </w:r>
      <w:r w:rsidR="00653CBC">
        <w:rPr>
          <w:sz w:val="24"/>
        </w:rPr>
        <w:t>v.r.</w:t>
      </w:r>
    </w:p>
    <w:p w:rsidRDefault="00653CBC" w:rsidP="001518C7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D5009"/>
    <w:rsid w:val="000E56A7"/>
    <w:rsid w:val="001011CA"/>
    <w:rsid w:val="00102B40"/>
    <w:rsid w:val="00105B02"/>
    <w:rsid w:val="001268F3"/>
    <w:rsid w:val="00130019"/>
    <w:rsid w:val="00131F54"/>
    <w:rsid w:val="00144857"/>
    <w:rsid w:val="001518C7"/>
    <w:rsid w:val="00166A5C"/>
    <w:rsid w:val="0017388C"/>
    <w:rsid w:val="00175EC7"/>
    <w:rsid w:val="00181007"/>
    <w:rsid w:val="001844AA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3385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17992"/>
    <w:rsid w:val="00620203"/>
    <w:rsid w:val="006257E8"/>
    <w:rsid w:val="006376C6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BA8"/>
    <w:rsid w:val="00807FB8"/>
    <w:rsid w:val="0081020A"/>
    <w:rsid w:val="00810BED"/>
    <w:rsid w:val="008123B2"/>
    <w:rsid w:val="00816C31"/>
    <w:rsid w:val="00836D84"/>
    <w:rsid w:val="00841A5D"/>
    <w:rsid w:val="00846BD7"/>
    <w:rsid w:val="008519D0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2ED3"/>
    <w:rsid w:val="009A5101"/>
    <w:rsid w:val="009A53FC"/>
    <w:rsid w:val="009C2E1D"/>
    <w:rsid w:val="009D6A8F"/>
    <w:rsid w:val="009E15B5"/>
    <w:rsid w:val="009F6B8B"/>
    <w:rsid w:val="00A0682E"/>
    <w:rsid w:val="00A06B9F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91B5B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7211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2B38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FRAN jednostavno društvo s ograničenom odgovornošću za trgovinu i usluge</izvorni_sadrzaj>
    <derivirana_varijabla naziv="DomainObject.Predmet.StrankaFormated_1">  AUTOMOBILI FRAN jednostavno društvo s ograničenom odgovornošću za trgovinu i usluge</derivirana_varijabla>
  </DomainObject.Predmet.StrankaFormated>
  <DomainObject.Predmet.StrankaFormatedOIB>
    <izvorni_sadrzaj>  AUTOMOBILI FRAN jednostavno društvo s ograničenom odgovornošću za trgovinu i usluge, OIB 38447405932</izvorni_sadrzaj>
    <derivirana_varijabla naziv="DomainObject.Predmet.StrankaFormatedOIB_1">  AUTOMOBILI FRAN jednostavno društvo s ograničenom odgovornošću za trgovinu i usluge, OIB 38447405932</derivirana_varijabla>
  </DomainObject.Predmet.StrankaFormatedOIB>
  <DomainObject.Predmet.StrankaFormatedWithAdress>
    <izvorni_sadrzaj> AUTOMOBILI FRAN jednostavno društvo s ograničenom odgovornošću za trgovinu i usluge, Ivana Gorana Kovačića 32, 35400 Nova Gradiška</izvorni_sadrzaj>
    <derivirana_varijabla naziv="DomainObject.Predmet.StrankaFormatedWithAdress_1"> AUTOMOBILI FRAN jednostavno društvo s ograničenom odgovornošću za trgovinu i usluge, Ivana Gorana Kovačića 32, 35400 Nova Gradiška</derivirana_varijabla>
  </DomainObject.Predmet.StrankaFormatedWithAdress>
  <DomainObject.Predmet.StrankaFormatedWithAdressOIB>
    <izvorni_sadrzaj> AUTOMOBILI FRAN jednostavno društvo s ograničenom odgovornošću za trgovinu i usluge, OIB 38447405932, Ivana Gorana Kovačića 32, 35400 Nova Gradiška</izvorni_sadrzaj>
    <derivirana_varijabla naziv="DomainObject.Predmet.StrankaFormatedWithAdressOIB_1"> AUTOMOBILI FRAN jednostavno društvo s ograničenom odgovornošću za trgovinu i usluge, OIB 38447405932, Ivana Gorana Kovačića 32, 35400 Nova Gradiška</derivirana_varijabla>
  </DomainObject.Predmet.StrankaFormatedWithAdressOIB>
  <DomainObject.Predmet.StrankaWithAdress>
    <izvorni_sadrzaj>AUTOMOBILI FRAN jednostavno društvo s ograničenom odgovornošću za trgovinu i usluge Ivana Gorana Kovačića 32,35400 Nova Gradiška</izvorni_sadrzaj>
    <derivirana_varijabla naziv="DomainObject.Predmet.StrankaWithAdress_1">AUTOMOBILI FRAN jednostavno društvo s ograničenom odgovornošću za trgovinu i usluge Ivana Gorana Kovačića 32,35400 Nova Gradiška</derivirana_varijabla>
  </DomainObject.Predmet.StrankaWithAdress>
  <DomainObject.Predmet.StrankaWithAdressOIB>
    <izvorni_sadrzaj>AUTOMOBILI FRAN jednostavno društvo s ograničenom odgovornošću za trgovinu i usluge, OIB 38447405932, Ivana Gorana Kovačića 32,35400 Nova Gradiška</izvorni_sadrzaj>
    <derivirana_varijabla naziv="DomainObject.Predmet.StrankaWithAdressOIB_1">AUTOMOBILI FRAN jednostavno društvo s ograničenom odgovornošću za trgovinu i usluge, OIB 38447405932, Ivana Gorana Kovačića 32,35400 Nova Gradiška</derivirana_varijabla>
  </DomainObject.Predmet.StrankaWithAdressOIB>
  <DomainObject.Predmet.StrankaNazivFormated>
    <izvorni_sadrzaj>AUTOMOBILI FRAN jednostavno društvo s ograničenom odgovornošću za trgovinu i usluge</izvorni_sadrzaj>
    <derivirana_varijabla naziv="DomainObject.Predmet.StrankaNazivFormated_1">AUTOMOBILI FRAN jednostavno društvo s ograničenom odgovornošću za trgovinu i usluge</derivirana_varijabla>
  </DomainObject.Predmet.StrankaNazivFormated>
  <DomainObject.Predmet.StrankaNazivFormatedOIB>
    <izvorni_sadrzaj>AUTOMOBILI FRAN jednostavno društvo s ograničenom odgovornošću za trgovinu i usluge, OIB 38447405932</izvorni_sadrzaj>
    <derivirana_varijabla naziv="DomainObject.Predmet.StrankaNazivFormatedOIB_1">AUTOMOBILI FRAN jednostavno društvo s ograničenom odgovornošću za trgovinu i usluge, OIB 38447405932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AUTOMOBILI FRAN jednostavno društvo s ograničenom odgovornošću za trgovinu i usluge</item>
    </izvorni_sadrzaj>
    <derivirana_varijabla naziv="DomainObject.Predmet.StrankaListFormated_1">
      <item>AUTOMOBILI FRAN jednostavno društvo s ograničenom odgovornošću za trgovinu i usluge</item>
    </derivirana_varijabla>
  </DomainObject.Predmet.StrankaListFormated>
  <DomainObject.Predmet.StrankaListFormatedOIB>
    <izvorni_sadrzaj>
      <item>AUTOMOBILI FRAN jednostavno društvo s ograničenom odgovornošću za trgovinu i usluge, OIB 38447405932</item>
    </izvorni_sadrzaj>
    <derivirana_varijabla naziv="DomainObject.Predmet.StrankaListFormatedOIB_1">
      <item>AUTOMOBILI FRAN jednostavno društvo s ograničenom odgovornošću za trgovinu i usluge, OIB 38447405932</item>
    </derivirana_varijabla>
  </DomainObject.Predmet.StrankaListFormatedOIB>
  <DomainObject.Predmet.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StrankaListFormatedWithAdress_1">
      <item>AUTOMOBILI FRAN jednostavno društvo s ograničenom odgovornošću za trgovinu i usluge, Ivana Gorana Kovačića 32, 35400 Nova Gradiška</item>
    </derivirana_varijabla>
  </DomainObject.Predmet.StrankaListFormatedWithAdress>
  <DomainObject.Predmet.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StrankaListFormatedWithAdressOIB_1">
      <item>AUTOMOBILI FRAN jednostavno društvo s ograničenom odgovornošću za trgovinu i usluge, OIB 38447405932, Ivana Gorana Kovačića 32, 35400 Nova Gradiška</item>
    </derivirana_varijabla>
  </DomainObject.Predmet.StrankaListFormatedWithAdressOIB>
  <DomainObject.Predmet.StrankaListNazivFormated>
    <izvorni_sadrzaj>
      <item>AUTOMOBILI FRAN jednostavno društvo s ograničenom odgovornošću za trgovinu i usluge</item>
    </izvorni_sadrzaj>
    <derivirana_varijabla naziv="DomainObject.Predmet.StrankaListNazivFormated_1">
      <item>AUTOMOBILI FRAN jednostavno društvo s ograničenom odgovornošću za trgovinu i usluge</item>
    </derivirana_varijabla>
  </DomainObject.Predmet.StrankaListNazivFormated>
  <DomainObject.Predmet.StrankaListNazivFormatedOIB>
    <izvorni_sadrzaj>
      <item>AUTOMOBILI FRAN jednostavno društvo s ograničenom odgovornošću za trgovinu i usluge, OIB 38447405932</item>
    </izvorni_sadrzaj>
    <derivirana_varijabla naziv="DomainObject.Predmet.StrankaListNazivFormatedOIB_1">
      <item>AUTOMOBILI FRAN jednostavno društvo s ograničenom odgovornošću za trgovinu i usluge, OIB 38447405932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FRAN jednostavno društvo s ograničenom odgovornošću za trgovinu i usluge</izvorni_sadrzaj>
    <derivirana_varijabla naziv="DomainObject.Predmet.StrankaIDrugi_1">AUTOMOBILI FRAN jednostavno društvo s ograničenom odgovornošću za trgovinu i usluge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AUTOMOBILI FRAN jednostavno društvo s ograničenom odgovornošću za trgovinu i usluge, OIB 38447405932, Ivana Gorana Kovačića 32, 35400 Nova Gradiška</izvorni_sadrzaj>
    <derivirana_varijabla naziv="DomainObject.Predmet.StrankaIDrugiAdressOIB_1">AUTOMOBILI FRAN jednostavno društvo s ograničenom odgovornošću za trgovinu i usluge, OIB 38447405932, Ivana Gorana Kovačića 32, 35400 Nova Gradiška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FRAN jednostavno društvo s ograničenom odgovornošću za trgovinu i usluge</item>
      <item>AUTOMOBILI FRAN jednostavno društvo s ograničenom odgovornošću za trgovinu i usluge</item>
    </izvorni_sadrzaj>
    <derivirana_varijabla naziv="DomainObject.Predmet.SudioniciListNaziv_1">
      <item>AUTOMOBILI FRAN jednostavno društvo s ograničenom odgovornošću za trgovinu i usluge</item>
      <item>AUTOMOBILI FRAN jednostavno društvo s ograničenom odgovornošću za trgovinu i usluge</item>
    </derivirana_varijabla>
  </DomainObject.Predmet.SudioniciListNaziv>
  <DomainObject.Predmet.SudioniciListAdressOIB>
    <izvorni_sadrzaj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</izvorni_sadrzaj>
    <derivirana_varijabla naziv="DomainObject.Predmet.SudioniciListAdressOIB_1">
      <item>AUTOMOBILI FRAN jednostavno društvo s ograničenom odgovornošću za trgovinu i usluge, OIB 38447405932, Ivana Gorana Kovačića 32,35400 Nova Gradiška</item>
      <item>AUTOMOBILI FRAN jednostavno društvo s ograničenom odgovornošću za trgovinu i usluge, OIB 38447405932, Ivana Gorana Kovačića 32,35400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38447405932</item>
      <item>, OIB 38447405932</item>
    </izvorni_sadrzaj>
    <derivirana_varijabla naziv="DomainObject.Predmet.SudioniciListNazivOIB_1">
      <item>, OIB 38447405932</item>
      <item>, OIB 38447405932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140</properties:Words>
  <properties:Characters>810</properties:Characters>
  <properties:Lines>40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2017-11-02T10:33:00Z</dcterms:created>
  <dc:creator>Trgovacki sud</dc:creator>
  <cp:lastModifiedBy>wsadmin</cp:lastModifiedBy>
  <cp:lastPrinted>2018-07-30T09:13:00Z</cp:lastPrinted>
  <dcterms:modified xmlns:xsi="http://www.w3.org/2001/XMLSchema-instance" xsi:type="dcterms:W3CDTF">2018-07-30T09:17:00Z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(poziv-1025-2018.docx)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