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9f81" w14:paraId="8c29f81" w:rsidRDefault="00992CFF" w:rsidP="00992CFF" w:rsidR="00992CF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92CFF" w:rsidP="00992CFF" w:rsidR="00992C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992CFF" w:rsidP="00992CFF" w:rsidR="00992C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6E2645">
        <w:rPr>
          <w:rFonts w:cs="Times New Roman" w:hAnsi="Times New Roman" w:ascii="Times New Roman"/>
          <w:sz w:val="24"/>
          <w:szCs w:val="24"/>
        </w:rPr>
        <w:t xml:space="preserve">WENLONG TRGOVINA d.o.o., </w:t>
      </w:r>
      <w:proofErr w:type="spellStart"/>
      <w:r w:rsidR="006E2645">
        <w:rPr>
          <w:rFonts w:cs="Times New Roman" w:hAnsi="Times New Roman" w:ascii="Times New Roman"/>
          <w:sz w:val="24"/>
          <w:szCs w:val="24"/>
        </w:rPr>
        <w:t>Virje</w:t>
      </w:r>
      <w:proofErr w:type="spellEnd"/>
      <w:r w:rsidR="006E2645">
        <w:rPr>
          <w:rFonts w:cs="Times New Roman" w:hAnsi="Times New Roman" w:ascii="Times New Roman"/>
          <w:sz w:val="24"/>
          <w:szCs w:val="24"/>
        </w:rPr>
        <w:t>, Bana Jelačića 8A, OIB: 59011905649</w:t>
      </w:r>
    </w:p>
    <w:p w:rsidRDefault="00992CFF" w:rsidP="00992CFF" w:rsidR="00992C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92CFF" w:rsidP="00992CFF" w:rsidR="00992C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radi očitovanja o prijedlogu za otvaranje stečajnog postupka te radi rasprave i odlučivanja o otvaranju stečajnog postupka (čl. 123. i 128. SZ-a) nad dužnikom </w:t>
      </w:r>
      <w:r w:rsidR="006E2645">
        <w:rPr>
          <w:rFonts w:cs="Times New Roman" w:hAnsi="Times New Roman" w:ascii="Times New Roman"/>
          <w:sz w:val="24"/>
          <w:szCs w:val="24"/>
        </w:rPr>
        <w:t xml:space="preserve">WENLONG TRGOVINA d.o.o., </w:t>
      </w:r>
      <w:proofErr w:type="spellStart"/>
      <w:r w:rsidR="006E2645">
        <w:rPr>
          <w:rFonts w:cs="Times New Roman" w:hAnsi="Times New Roman" w:ascii="Times New Roman"/>
          <w:sz w:val="24"/>
          <w:szCs w:val="24"/>
        </w:rPr>
        <w:t>Virje</w:t>
      </w:r>
      <w:proofErr w:type="spellEnd"/>
      <w:r w:rsidR="006E2645">
        <w:rPr>
          <w:rFonts w:cs="Times New Roman" w:hAnsi="Times New Roman" w:ascii="Times New Roman"/>
          <w:sz w:val="24"/>
          <w:szCs w:val="24"/>
        </w:rPr>
        <w:t>, Bana Jelačića 8A, OIB: 59011905649</w:t>
      </w:r>
      <w:r>
        <w:rPr>
          <w:rFonts w:cs="Times New Roman" w:hAnsi="Times New Roman" w:ascii="Times New Roman"/>
          <w:sz w:val="24"/>
          <w:szCs w:val="24"/>
        </w:rPr>
        <w:t xml:space="preserve"> zakazuje se za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2645" w:rsidP="00992CFF" w:rsidR="00992CFF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12. siječnja</w:t>
      </w:r>
      <w:r w:rsidR="00992CF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="00992CFF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12</w:t>
      </w:r>
      <w:r w:rsidR="00992CF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00</w:t>
      </w:r>
      <w:r w:rsidR="00992CFF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992CFF" w:rsidP="00992CFF" w:rsidR="00992C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992CFF" w:rsidP="00992CFF" w:rsidR="00992CFF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 dužnika, </w:t>
      </w:r>
      <w:proofErr w:type="spellStart"/>
      <w:r w:rsidR="00E34337">
        <w:rPr>
          <w:rFonts w:cs="Times New Roman" w:hAnsi="Times New Roman" w:ascii="Times New Roman"/>
          <w:sz w:val="24"/>
          <w:szCs w:val="24"/>
        </w:rPr>
        <w:t>Youhua</w:t>
      </w:r>
      <w:proofErr w:type="spellEnd"/>
      <w:r w:rsidR="00E3433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34337">
        <w:rPr>
          <w:rFonts w:cs="Times New Roman" w:hAnsi="Times New Roman" w:ascii="Times New Roman"/>
          <w:sz w:val="24"/>
          <w:szCs w:val="24"/>
        </w:rPr>
        <w:t>Lin</w:t>
      </w:r>
      <w:proofErr w:type="spellEnd"/>
      <w:r w:rsidR="00E34337">
        <w:rPr>
          <w:rFonts w:cs="Times New Roman" w:hAnsi="Times New Roman" w:ascii="Times New Roman"/>
          <w:sz w:val="24"/>
          <w:szCs w:val="24"/>
        </w:rPr>
        <w:t xml:space="preserve">, Trg Stjepana Radića 14, </w:t>
      </w:r>
      <w:proofErr w:type="spellStart"/>
      <w:r w:rsidR="00E34337">
        <w:rPr>
          <w:rFonts w:cs="Times New Roman" w:hAnsi="Times New Roman" w:ascii="Times New Roman"/>
          <w:sz w:val="24"/>
          <w:szCs w:val="24"/>
        </w:rPr>
        <w:t>Virje</w:t>
      </w:r>
      <w:proofErr w:type="spellEnd"/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92CFF" w:rsidP="00992CFF" w:rsidR="00992C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2CFF" w:rsidP="00992CFF" w:rsidR="00992CFF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992CFF" w:rsidP="00992CFF" w:rsidR="00DA0242" w:rsidRPr="00992CFF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 dužnika, </w:t>
      </w:r>
      <w:proofErr w:type="spellStart"/>
      <w:r w:rsidR="00E34337">
        <w:rPr>
          <w:rFonts w:cs="Times New Roman" w:hAnsi="Times New Roman" w:ascii="Times New Roman"/>
          <w:sz w:val="24"/>
          <w:szCs w:val="24"/>
        </w:rPr>
        <w:t>Youhua</w:t>
      </w:r>
      <w:proofErr w:type="spellEnd"/>
      <w:r w:rsidR="00E3433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34337">
        <w:rPr>
          <w:rFonts w:cs="Times New Roman" w:hAnsi="Times New Roman" w:ascii="Times New Roman"/>
          <w:sz w:val="24"/>
          <w:szCs w:val="24"/>
        </w:rPr>
        <w:t>Lin</w:t>
      </w:r>
      <w:proofErr w:type="spellEnd"/>
      <w:r w:rsidR="00E34337">
        <w:rPr>
          <w:rFonts w:cs="Times New Roman" w:hAnsi="Times New Roman" w:ascii="Times New Roman"/>
          <w:sz w:val="24"/>
          <w:szCs w:val="24"/>
        </w:rPr>
        <w:t xml:space="preserve">, Trg Stjepana Radića 14, </w:t>
      </w:r>
      <w:proofErr w:type="spellStart"/>
      <w:r w:rsidR="00E34337">
        <w:rPr>
          <w:rFonts w:cs="Times New Roman" w:hAnsi="Times New Roman" w:ascii="Times New Roman"/>
          <w:sz w:val="24"/>
          <w:szCs w:val="24"/>
        </w:rPr>
        <w:t>Virje</w:t>
      </w:r>
      <w:proofErr w:type="spellEnd"/>
    </w:p>
    <w:sectPr w:rsidSect="0032366B" w:rsidR="00DA0242" w:rsidRPr="00992CF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CFF" w:rsidR="008333A9" w:rsidRPr="00992CFF">
    <w:pPr>
      <w:pStyle w:val="Zaglavlje"/>
      <w:rPr>
        <w:rFonts w:cs="Times New Roman" w:hAnsi="Times New Roman" w:ascii="Times New Roman"/>
        <w:sz w:val="24"/>
        <w:szCs w:val="24"/>
      </w:rPr>
    </w:pPr>
    <w:r w:rsidRPr="00992CFF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broj: 4 St-834/16-15</w:t>
    </w:r>
    <w:r w:rsidR="001C4583" w:rsidRPr="00992CFF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645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2CFF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0DD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337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92CFF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92CFF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8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St-834/2016-15</izvorni_sadrzaj>
    <derivirana_varijabla naziv="DomainObject.Oznaka_1">St-834/2016-15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WENLONG TRGOVINA društvo s ograničenom odgovornošću za trgovinu i usluge zastupanog po punomoćniku Youhua Lin</izvorni_sadrzaj>
    <derivirana_varijabla naziv="DomainObject.Predmet.ProtustrankaFormated_1">  WENLONG TRGOVINA društvo s ograničenom odgovornošću za trgovinu i usluge zastupanog po punomoćniku Youhua Lin</derivirana_varijabla>
  </DomainObject.Predmet.ProtustrankaFormated>
  <DomainObject.Predmet.ProtustrankaFormatedOIB>
    <izvorni_sadrzaj>  WENLONG TRGOVINA društvo s ograničenom odgovornošću za trgovinu i usluge, OIB 59011905649 zastupanog po punomoćniku Youhua Lin</izvorni_sadrzaj>
    <derivirana_varijabla naziv="DomainObject.Predmet.ProtustrankaFormatedOIB_1">  WENLONG TRGOVINA društvo s ograničenom odgovornošću za trgovinu i usluge, OIB 59011905649 zastupanog po punomoćniku Youhua Lin</derivirana_varijabla>
  </DomainObject.Predmet.ProtustrankaFormatedOIB>
  <DomainObject.Predmet.ProtustrankaFormatedWithAdress>
    <izvorni_sadrzaj> WENLONG TRGOVINA društvo s ograničenom odgovornošću za trgovinu i usluge, Bana Jelačića 8/A, 48350 Virje zastupanog po punomoćniku Youhua Lin</izvorni_sadrzaj>
    <derivirana_varijabla naziv="DomainObject.Predmet.ProtustrankaFormatedWithAdress_1"> WENLONG TRGOVINA društvo s ograničenom odgovornošću za trgovinu i usluge, Bana Jelačića 8/A, 48350 Virje zastupanog po punomoćniku Youhua Lin</derivirana_varijabla>
  </DomainObject.Predmet.ProtustrankaFormatedWithAdress>
  <DomainObject.Predmet.ProtustrankaFormatedWithAdressOIB>
    <izvorni_sadrzaj> WENLONG TRGOVINA društvo s ograničenom odgovornošću za trgovinu i usluge, OIB 59011905649, Bana Jelačića 8/A, 48350 Virje zastupanog po punomoćniku Youhua Lin</izvorni_sadrzaj>
    <derivirana_varijabla naziv="DomainObject.Predmet.ProtustrankaFormatedWithAdressOIB_1"> WENLONG TRGOVINA društvo s ograničenom odgovornošću za trgovinu i usluge, OIB 59011905649, Bana Jelačića 8/A, 48350 Virje zastupanog po punomoćniku Youhua Lin</derivirana_varijabla>
  </DomainObject.Predmet.ProtustrankaFormatedWithAdressOIB>
  <DomainObject.Predmet.ProtustrankaWithAdress>
    <izvorni_sadrzaj>WENLONG TRGOVINA društvo s ograničenom odgovornošću za trgovinu i usluge Bana Jelačića 8/A, 48350 Virje</izvorni_sadrzaj>
    <derivirana_varijabla naziv="DomainObject.Predmet.ProtustrankaWithAdress_1">WENLONG TRGOVINA društvo s ograničenom odgovornošću za trgovinu i usluge Bana Jelačića 8/A, 48350 Virje</derivirana_varijabla>
  </DomainObject.Predmet.ProtustrankaWithAdress>
  <DomainObject.Predmet.ProtustrankaWithAdressOIB>
    <izvorni_sadrzaj>WENLONG TRGOVINA društvo s ograničenom odgovornošću za trgovinu i usluge, OIB 59011905649, Bana Jelačića 8/A, 48350 Virje</izvorni_sadrzaj>
    <derivirana_varijabla naziv="DomainObject.Predmet.ProtustrankaWithAdressOIB_1">WENLONG TRGOVINA društvo s ograničenom odgovornošću za trgovinu i usluge, OIB 59011905649, Bana Jelačića 8/A, 48350 Virje</derivirana_varijabla>
  </DomainObject.Predmet.ProtustrankaWithAdressOIB>
  <DomainObject.Predmet.ProtustrankaNazivFormated>
    <izvorni_sadrzaj>WENLONG TRGOVINA društvo s ograničenom odgovornošću za trgovinu i usluge</izvorni_sadrzaj>
    <derivirana_varijabla naziv="DomainObject.Predmet.ProtustrankaNazivFormated_1">WENLONG TRGOVINA društvo s ograničenom odgovornošću za trgovinu i usluge</derivirana_varijabla>
  </DomainObject.Predmet.ProtustrankaNazivFormated>
  <DomainObject.Predmet.ProtustrankaNazivFormatedOIB>
    <izvorni_sadrzaj>WENLONG TRGOVINA društvo s ograničenom odgovornošću za trgovinu i usluge, OIB 59011905649</izvorni_sadrzaj>
    <derivirana_varijabla naziv="DomainObject.Predmet.ProtustrankaNazivFormatedOIB_1">WENLONG TRGOVINA društvo s ograničenom odgovornošću za trgovinu i usluge, OIB 59011905649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37532.56</izvorni_sadrzaj>
    <derivirana_varijabla naziv="DomainObject.Predmet.TrenutnaVrijednost_1">37532.56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WENLONG TRGOVINA društvo s ograničenom odgovornošću za trgovinu i usluge zastupanog po punomoćniku Youhua Lin</item>
    </izvorni_sadrzaj>
    <derivirana_varijabla naziv="DomainObject.Predmet.ProtuStrankaListFormated_1">
      <item>WENLONG TRGOVINA društvo s ograničenom odgovornošću za trgovinu i usluge zastupanog po punomoćniku Youhua Lin</item>
    </derivirana_varijabla>
  </DomainObject.Predmet.ProtuStrankaListFormated>
  <DomainObject.Predmet.ProtuStrankaListFormatedOIB>
    <izvorni_sadrzaj>
      <item>WENLONG TRGOVINA društvo s ograničenom odgovornošću za trgovinu i usluge, OIB 59011905649 zastupanog po punomoćniku Youhua Lin</item>
    </izvorni_sadrzaj>
    <derivirana_varijabla naziv="DomainObject.Predmet.ProtuStrankaListFormatedOIB_1">
      <item>WENLONG TRGOVINA društvo s ograničenom odgovornošću za trgovinu i usluge, OIB 59011905649 zastupanog po punomoćniku Youhua Lin</item>
    </derivirana_varijabla>
  </DomainObject.Predmet.ProtuStrankaListFormatedOIB>
  <DomainObject.Predmet.ProtuStrankaListFormatedWithAdress>
    <izvorni_sadrzaj>
      <item>WENLONG TRGOVINA društvo s ograničenom odgovornošću za trgovinu i usluge, Bana Jelačića 8/A, 48350 Virje zastupanog po punomoćniku Youhua Lin</item>
    </izvorni_sadrzaj>
    <derivirana_varijabla naziv="DomainObject.Predmet.ProtuStrankaListFormatedWithAdress_1">
      <item>WENLONG TRGOVINA društvo s ograničenom odgovornošću za trgovinu i usluge, Bana Jelačića 8/A, 48350 Virje zastupanog po punomoćniku Youhua Lin</item>
    </derivirana_varijabla>
  </DomainObject.Predmet.ProtuStrankaListFormatedWithAdress>
  <DomainObject.Predmet.ProtuStrankaListFormatedWithAdressOIB>
    <izvorni_sadrzaj>
      <item>WENLONG TRGOVINA društvo s ograničenom odgovornošću za trgovinu i usluge, OIB 59011905649, Bana Jelačića 8/A, 48350 Virje zastupanog po punomoćniku Youhua Lin</item>
    </izvorni_sadrzaj>
    <derivirana_varijabla naziv="DomainObject.Predmet.ProtuStrankaListFormatedWithAdressOIB_1">
      <item>WENLONG TRGOVINA društvo s ograničenom odgovornošću za trgovinu i usluge, OIB 59011905649, Bana Jelačića 8/A, 48350 Virje zastupanog po punomoćniku Youhua Lin</item>
    </derivirana_varijabla>
  </DomainObject.Predmet.ProtuStrankaListFormatedWithAdressOIB>
  <DomainObject.Predmet.ProtuStrankaListNazivFormated>
    <izvorni_sadrzaj>
      <item>WENLONG TRGOVINA društvo s ograničenom odgovornošću za trgovinu i usluge</item>
    </izvorni_sadrzaj>
    <derivirana_varijabla naziv="DomainObject.Predmet.ProtuStrankaListNazivFormated_1">
      <item>WENLONG TRGOVINA društvo s ograničenom odgovornošću za trgovinu i usluge</item>
    </derivirana_varijabla>
  </DomainObject.Predmet.ProtuStrankaListNazivFormated>
  <DomainObject.Predmet.ProtuStrankaListNazivFormatedOIB>
    <izvorni_sadrzaj>
      <item>WENLONG TRGOVINA društvo s ograničenom odgovornošću za trgovinu i usluge, OIB 59011905649</item>
    </izvorni_sadrzaj>
    <derivirana_varijabla naziv="DomainObject.Predmet.ProtuStrankaListNazivFormatedOIB_1">
      <item>WENLONG TRGOVINA društvo s ograničenom odgovornošću za trgovinu i usluge, OIB 59011905649</item>
    </derivirana_varijabla>
  </DomainObject.Predmet.ProtuStrankaListNazivFormatedOIB>
  <DomainObject.Predmet.OstaliListFormated>
    <izvorni_sadrzaj>
      <item>sudski registar</item>
      <item>Županijsko državno odvjetništvo</item>
      <item>Raiffeisenbank Austria</item>
      <item>Youhua Lin punomoćnik sudionika u postupku WENLONG TRGOVINA društvo s ograničenom odgovornošću za trgovinu i usluge</item>
    </izvorni_sadrzaj>
    <derivirana_varijabla naziv="DomainObject.Predmet.OstaliListFormated_1">
      <item>sudski registar</item>
      <item>Županijsko državno odvjetništvo</item>
      <item>Raiffeisenbank Austria</item>
      <item>Youhua Lin punomoćnik sudionika u postupku WENLONG TRGOVINA društvo s ograničenom odgovornošću za trgovinu i usluge</item>
    </derivirana_varijabla>
  </DomainObject.Predmet.OstaliListFormated>
  <DomainObject.Predmet.OstaliListFormatedOIB>
    <izvorni_sadrzaj>
      <item>sudski registar</item>
      <item>Županijsko državno odvjetništvo</item>
      <item>Raiffeisenbank Austria</item>
      <item>Youhua Lin, OIB 38300984494 punomoćnik sudionika u postupku WENLONG TRGOVINA društvo s ograničenom odgovornošću za trgovinu i usluge</item>
    </izvorni_sadrzaj>
    <derivirana_varijabla naziv="DomainObject.Predmet.OstaliListFormatedOIB_1">
      <item>sudski registar</item>
      <item>Županijsko državno odvjetništvo</item>
      <item>Raiffeisenbank Austria</item>
      <item>Youhua Lin, OIB 38300984494 punomoćnik sudionika u postupku WENLONG TRGOVINA društvo s ograničenom odgovornošću za trgovinu i usluge</item>
    </derivirana_varijabla>
  </DomainObject.Predmet.OstaliListFormatedOIB>
  <DomainObject.Predmet.OstaliListFormatedWithAdress>
    <izvorni_sadrzaj>
      <item>sudski registar</item>
      <item>Županijsko državno odvjetništvo</item>
      <item>Raiffeisenbank Austria, Petrinjska ulica 59, 10000 Zagreb</item>
      <item>Youhua Lin, Trg Stjepana Radića 14, 48350 Virje punomoćnik sudionika u postupku WENLONG TRGOVINA društvo s ograničenom odgovornošću za trgovinu i usluge</item>
    </izvorni_sadrzaj>
    <derivirana_varijabla naziv="DomainObject.Predmet.OstaliListFormatedWithAdress_1">
      <item>sudski registar</item>
      <item>Županijsko državno odvjetništvo</item>
      <item>Raiffeisenbank Austria, Petrinjska ulica 59, 10000 Zagreb</item>
      <item>Youhua Lin, Trg Stjepana Radića 14, 48350 Virje punomoćnik sudionika u postupku WENLONG TRGOVINA društvo s ograničenom odgovornošću za trgovinu i usluge</item>
    </derivirana_varijabla>
  </DomainObject.Predmet.OstaliListFormatedWithAdress>
  <DomainObject.Predmet.OstaliListFormatedWithAdressOIB>
    <izvorni_sadrzaj>
      <item>sudski registar</item>
      <item>Županijsko državno odvjetništvo</item>
      <item>Raiffeisenbank Austria, Petrinjska ulica 59, 10000 Zagreb</item>
      <item>Youhua Lin, OIB 38300984494, Trg Stjepana Radića 14, 48350 Virje punomoćnik sudionika u postupku WENLONG TRGOVINA društvo s ograničenom odgovornošću za trgovinu i usluge</item>
    </izvorni_sadrzaj>
    <derivirana_varijabla naziv="DomainObject.Predmet.OstaliListFormatedWithAdressOIB_1">
      <item>sudski registar</item>
      <item>Županijsko državno odvjetništvo</item>
      <item>Raiffeisenbank Austria, Petrinjska ulica 59, 10000 Zagreb</item>
      <item>Youhua Lin, OIB 38300984494, Trg Stjepana Radića 14, 48350 Virje punomoćnik sudionika u postupku WENLONG TRGOVINA društvo s ograničenom odgovornošću za trgovinu i usluge</item>
    </derivirana_varijabla>
  </DomainObject.Predmet.OstaliListFormatedWithAdressOIB>
  <DomainObject.Predmet.OstaliListNazivFormated>
    <izvorni_sadrzaj>
      <item>sudski registar</item>
      <item>Županijsko državno odvjetništvo</item>
      <item>Raiffeisenbank Austria</item>
      <item>Youhua Lin</item>
    </izvorni_sadrzaj>
    <derivirana_varijabla naziv="DomainObject.Predmet.OstaliListNazivFormated_1">
      <item>sudski registar</item>
      <item>Županijsko državno odvjetništvo</item>
      <item>Raiffeisenbank Austria</item>
      <item>Youhua Lin</item>
    </derivirana_varijabla>
  </DomainObject.Predmet.OstaliListNazivFormated>
  <DomainObject.Predmet.OstaliListNazivFormatedOIB>
    <izvorni_sadrzaj>
      <item>sudski registar</item>
      <item>Županijsko državno odvjetništvo</item>
      <item>Raiffeisenbank Austria</item>
      <item>Youhua Lin, OIB 38300984494</item>
    </izvorni_sadrzaj>
    <derivirana_varijabla naziv="DomainObject.Predmet.OstaliListNazivFormatedOIB_1">
      <item>sudski registar</item>
      <item>Županijsko državno odvjetništvo</item>
      <item>Raiffeisenbank Austria</item>
      <item>Youhua Lin, OIB 38300984494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St-834/2016-15</izvorni_sadrzaj>
    <derivirana_varijabla naziv="DomainObject.PoslovniBrojDokumenta_1">St-834/2016-15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WENLONG TRGOVINA društvo s ograničenom odgovornošću za trgovinu i usluge</izvorni_sadrzaj>
    <derivirana_varijabla naziv="DomainObject.Predmet.ProtustrankaIDrugi_1">WENLONG TRGOVINA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WENLONG TRGOVINA društvo s ograničenom odgovornošću za trgovinu i usluge, OIB 59011905649, Bana Jelačića 8/A, 48350 Virje</izvorni_sadrzaj>
    <derivirana_varijabla naziv="DomainObject.Predmet.ProtustrankaIDrugiAdressOIB_1">WENLONG TRGOVINA društvo s ograničenom odgovornošću za trgovinu i usluge, OIB 59011905649, Bana Jelačića 8/A,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Youhua Lin</item>
    </izvorni_sadrzaj>
    <derivirana_varijabla naziv="DomainObject.Predmet.SudioniciListNaziv_1">
      <item>Financijska agencija</item>
      <item>WENLONG TRGOVINA društvo s ograničenom odgovornošću za trgovinu i usluge</item>
      <item>sudski registar</item>
      <item>Županijsko državno odvjetništvo</item>
      <item>Raiffeisenbank Austria</item>
      <item>Youhua Lin</item>
    </derivirana_varijabla>
  </DomainObject.Predmet.SudioniciListNaziv>
  <DomainObject.Predmet.SudioniciListAdressOIB>
    <izvorni_sadrzaj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Youhua Lin, OIB 38300984494, Trg Stjepana Radića 14,48350 Virje</item>
    </izvorni_sadrzaj>
    <derivirana_varijabla naziv="DomainObject.Predmet.SudioniciListAdressOIB_1">
      <item>Financijska agencija, OIB 85821130368</item>
      <item>WENLONG TRGOVINA društvo s ograničenom odgovornošću za trgovinu i usluge, OIB 59011905649, Bana Jelačića 8/A,48350 Virje</item>
      <item>sudski registar</item>
      <item>Županijsko državno odvjetništvo</item>
      <item>Raiffeisenbank Austria, Petrinjska ulica 59,10000 Zagreb</item>
      <item>Youhua Lin, OIB 38300984494, Trg Stjepana Radića 14,48350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7061D-D69C-4945-A67A-5004B5B8F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1084</properties:Characters>
  <properties:Lines>45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2016-11-03T09:25:00Z</cp:lastPrinted>
  <dcterms:modified xmlns:xsi="http://www.w3.org/2001/XMLSchema-instance" xsi:type="dcterms:W3CDTF">2016-11-03T09:25:00Z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St-834/2016-15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