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e0d8" w14:paraId="f7ee0d8" w:rsidRDefault="00F546B4" w:rsidP="00F546B4" w:rsidR="00F546B4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E86B17">
      <w:pPr>
        <w:jc w:val="both"/>
      </w:pPr>
      <w:r w:rsidRPr="00E86B17">
        <w:t xml:space="preserve">   REPUBLIKA HRVATSKA</w:t>
      </w:r>
    </w:p>
    <w:p w:rsidRDefault="00F546B4" w:rsidP="00F546B4" w:rsidR="00F546B4" w:rsidRPr="00E86B17">
      <w:pPr>
        <w:jc w:val="both"/>
      </w:pPr>
      <w:r w:rsidRPr="00E86B17">
        <w:t>TRGOVAČKI SUD U PAZINU</w:t>
      </w:r>
    </w:p>
    <w:p w:rsidRDefault="00F546B4" w:rsidP="00F546B4" w:rsidR="00F546B4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E P U B L I K A  H R V A T S K A</w:t>
      </w: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J E Š E N J E</w:t>
      </w:r>
    </w:p>
    <w:p w:rsidRDefault="00F546B4" w:rsidP="00F546B4" w:rsidR="00F546B4" w:rsidRPr="00E86B17">
      <w:pPr>
        <w:jc w:val="center"/>
      </w:pPr>
    </w:p>
    <w:p w:rsidRDefault="00F546B4" w:rsidP="00AB0428" w:rsidR="006C3CA4" w:rsidRPr="00C4776D">
      <w:pPr>
        <w:jc w:val="both"/>
      </w:pPr>
      <w:r w:rsidRPr="00E86B17">
        <w:tab/>
      </w:r>
      <w:r w:rsidRPr="00C4776D">
        <w:t xml:space="preserve">Trgovački sud u Pazinu, po stečajnom sucu </w:t>
      </w:r>
      <w:r w:rsidR="00381586" w:rsidRPr="00C4776D">
        <w:t>Damiru Rabaru</w:t>
      </w:r>
      <w:r w:rsidRPr="00C4776D">
        <w:t xml:space="preserve">, u stečajnom </w:t>
      </w:r>
      <w:r w:rsidR="001A1123" w:rsidRPr="00C4776D">
        <w:t xml:space="preserve">postupku nad stečajnim dužnikom </w:t>
      </w:r>
      <w:r w:rsidR="00AB0428" w:rsidRPr="004E0644">
        <w:t>Steča</w:t>
      </w:r>
      <w:r w:rsidR="00AB0428">
        <w:t>jna masa iza MARTEL POREČ d.o.</w:t>
      </w:r>
      <w:r w:rsidR="00AB0428" w:rsidRPr="004E0644">
        <w:t xml:space="preserve">o. </w:t>
      </w:r>
      <w:r w:rsidR="00AB0428">
        <w:t xml:space="preserve">Rijeka, Vatroslava Lisinskog 2, </w:t>
      </w:r>
      <w:r w:rsidR="00AB0428" w:rsidRPr="007A282B">
        <w:t xml:space="preserve">OIB: </w:t>
      </w:r>
      <w:r w:rsidR="00AB0428" w:rsidRPr="004E0644">
        <w:t>03330353700</w:t>
      </w:r>
      <w:r w:rsidRPr="00C4776D">
        <w:t xml:space="preserve">, </w:t>
      </w:r>
      <w:r w:rsidR="006C3CA4" w:rsidRPr="00C4776D">
        <w:t xml:space="preserve">na ispitnom ročištu održanom dana </w:t>
      </w:r>
      <w:r w:rsidR="00D55361">
        <w:t>26</w:t>
      </w:r>
      <w:r w:rsidR="00AB0428">
        <w:t>. travnja 2018</w:t>
      </w:r>
      <w:r w:rsidR="006C3CA4" w:rsidRPr="00C4776D">
        <w:t>. godine</w:t>
      </w:r>
    </w:p>
    <w:p w:rsidRDefault="00F546B4" w:rsidP="00810B70" w:rsidR="00F546B4" w:rsidRPr="00E86B17">
      <w:pPr>
        <w:jc w:val="both"/>
      </w:pP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i j e š i o  j e</w:t>
      </w:r>
    </w:p>
    <w:p w:rsidRDefault="00F546B4" w:rsidP="00F546B4" w:rsidR="00F546B4" w:rsidRPr="00E86B17">
      <w:pPr>
        <w:jc w:val="center"/>
      </w:pPr>
    </w:p>
    <w:p w:rsidRDefault="00F546B4" w:rsidP="00AB0428" w:rsidR="00A42DC4" w:rsidRPr="00E86B17">
      <w:pPr>
        <w:jc w:val="both"/>
      </w:pPr>
      <w:r w:rsidRPr="00E86B17">
        <w:tab/>
        <w:t>I.</w:t>
      </w:r>
      <w:r w:rsidR="00BC4CE5" w:rsidRPr="00E86B17">
        <w:t xml:space="preserve"> </w:t>
      </w:r>
      <w:r w:rsidRPr="00E86B17">
        <w:t xml:space="preserve">U stečajnom postupku nad dužnikom </w:t>
      </w:r>
      <w:r w:rsidR="00AB0428" w:rsidRPr="004E0644">
        <w:t>Steča</w:t>
      </w:r>
      <w:r w:rsidR="00AB0428">
        <w:t xml:space="preserve">jna masa iza MARTEL POREČ d.o.o.Rijeka, Vatroslava Lisinskog 2, </w:t>
      </w:r>
      <w:r w:rsidR="00AB0428" w:rsidRPr="007A282B">
        <w:t xml:space="preserve">OIB: </w:t>
      </w:r>
      <w:r w:rsidR="00AB0428" w:rsidRPr="004E0644">
        <w:t>03330353700</w:t>
      </w:r>
      <w:r w:rsidRPr="00E86B17">
        <w:t>, utvrđene su</w:t>
      </w:r>
      <w:r w:rsidR="00810B70" w:rsidRPr="00E86B17">
        <w:t>:</w:t>
      </w:r>
    </w:p>
    <w:p w:rsidRDefault="00810B70" w:rsidP="00810B70" w:rsidR="00810B70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 xml:space="preserve">A) </w:t>
      </w:r>
      <w:r w:rsidR="00AB0428" w:rsidRPr="00E86B17">
        <w:t xml:space="preserve">tražbine </w:t>
      </w:r>
      <w:r w:rsidR="00113DAC">
        <w:t>II.</w:t>
      </w:r>
      <w:r w:rsidR="00AB0428" w:rsidRPr="00E86B17">
        <w:t xml:space="preserve"> višeg isplatnog reda</w:t>
      </w:r>
      <w:r w:rsidRPr="00E86B17">
        <w:t>:</w:t>
      </w:r>
    </w:p>
    <w:p w:rsidRDefault="00712213" w:rsidP="00A42DC4" w:rsidR="00712213" w:rsidRPr="00E86B17">
      <w:pPr>
        <w:ind w:firstLine="708"/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AB0428" w:rsidRPr="007A282B">
        <w:t>HRVATSKE VODE, Zagreb, Ulica grada Vukovara 220, OIB: 28921383001</w:t>
      </w:r>
      <w:r w:rsidR="00AB0428" w:rsidRPr="007A282B">
        <w:rPr>
          <w:bCs/>
        </w:rPr>
        <w:t>,</w:t>
      </w:r>
      <w:r w:rsidR="00AB0428">
        <w:rPr>
          <w:bCs/>
        </w:rPr>
        <w:t xml:space="preserve"> </w:t>
      </w:r>
      <w:r w:rsidR="00AB0428" w:rsidRPr="007A282B">
        <w:t xml:space="preserve">u iznosu od </w:t>
      </w:r>
      <w:r w:rsidR="00AB0428">
        <w:t>247,89</w:t>
      </w:r>
      <w:r w:rsidR="00AB0428" w:rsidRPr="007A282B">
        <w:t xml:space="preserve"> </w:t>
      </w:r>
      <w:r w:rsidRPr="00E86B17">
        <w:t>kn.</w:t>
      </w:r>
    </w:p>
    <w:p w:rsidRDefault="00B7471A" w:rsidP="00AB0428" w:rsidR="00712213">
      <w:pPr>
        <w:spacing w:lineRule="auto" w:line="276"/>
        <w:ind w:firstLine="708"/>
        <w:jc w:val="both"/>
      </w:pPr>
      <w:r>
        <w:t xml:space="preserve">2. </w:t>
      </w:r>
      <w:r w:rsidR="00AB0428">
        <w:t>HEP ELEKTRA d.o.o. Zagreb, Ulica grada Vukovara 37</w:t>
      </w:r>
      <w:r w:rsidR="00AB0428" w:rsidRPr="007A282B">
        <w:t xml:space="preserve">, OIB: </w:t>
      </w:r>
      <w:r w:rsidR="00AB0428">
        <w:t>43965974818</w:t>
      </w:r>
      <w:r w:rsidR="00AB0428" w:rsidRPr="007A282B">
        <w:rPr>
          <w:bCs/>
        </w:rPr>
        <w:t>,</w:t>
      </w:r>
      <w:r w:rsidR="00AB0428">
        <w:rPr>
          <w:bCs/>
        </w:rPr>
        <w:t xml:space="preserve"> </w:t>
      </w:r>
      <w:r w:rsidR="00AB0428" w:rsidRPr="007A282B">
        <w:t xml:space="preserve">u iznosu od </w:t>
      </w:r>
      <w:r w:rsidR="00AB0428">
        <w:t>893,97</w:t>
      </w:r>
      <w:r w:rsidR="00AB0428" w:rsidRPr="007A282B">
        <w:t xml:space="preserve"> </w:t>
      </w:r>
      <w:r w:rsidRPr="00E86B17">
        <w:t>kn.</w:t>
      </w:r>
    </w:p>
    <w:p w:rsidRDefault="00AB0428" w:rsidP="00AB0428" w:rsidR="00AB0428">
      <w:pPr>
        <w:spacing w:lineRule="auto" w:line="276"/>
        <w:ind w:firstLine="708"/>
        <w:jc w:val="both"/>
      </w:pPr>
      <w:r>
        <w:t>3. KAMIL BELAN, Martin, Bystrička 301, Republika Slovačka</w:t>
      </w:r>
      <w:r w:rsidRPr="006E21C1">
        <w:t xml:space="preserve">, OIB: </w:t>
      </w:r>
      <w:r>
        <w:t>50320833243</w:t>
      </w:r>
      <w:r w:rsidRPr="00112A45">
        <w:rPr>
          <w:bCs/>
        </w:rPr>
        <w:t>,</w:t>
      </w:r>
      <w:r w:rsidRPr="00112A45">
        <w:rPr>
          <w:b/>
          <w:bCs/>
        </w:rPr>
        <w:t xml:space="preserve"> </w:t>
      </w:r>
      <w:r w:rsidRPr="0033204D">
        <w:rPr>
          <w:bCs/>
        </w:rPr>
        <w:t>zastupana po punomoćniku Danijelu Leva, odvjetniku iz Poreča,</w:t>
      </w:r>
      <w:r>
        <w:rPr>
          <w:b/>
          <w:bCs/>
        </w:rPr>
        <w:t xml:space="preserve"> </w:t>
      </w:r>
      <w:r w:rsidRPr="00E14002">
        <w:t xml:space="preserve">u iznosu od </w:t>
      </w:r>
      <w:r>
        <w:t>594.788,95 kn.</w:t>
      </w:r>
    </w:p>
    <w:p w:rsidRDefault="005066D2" w:rsidP="00AB0428" w:rsidR="005066D2" w:rsidRPr="00E86B17">
      <w:pPr>
        <w:jc w:val="both"/>
      </w:pPr>
    </w:p>
    <w:p w:rsidRDefault="00AB0428" w:rsidP="003F1D38" w:rsidR="003F1D38" w:rsidRPr="00E86B17">
      <w:pPr>
        <w:ind w:firstLine="708"/>
        <w:jc w:val="both"/>
      </w:pPr>
      <w:r>
        <w:t>B</w:t>
      </w:r>
      <w:r w:rsidR="008124A1">
        <w:t xml:space="preserve">)  </w:t>
      </w:r>
      <w:r w:rsidR="003F1D38" w:rsidRPr="00E86B17">
        <w:t>Osporene tražbine I</w:t>
      </w:r>
      <w:r w:rsidR="003F1D38">
        <w:t>I</w:t>
      </w:r>
      <w:r w:rsidR="003F1D38" w:rsidRPr="00E86B17">
        <w:t>. višeg isplatnog reda:</w:t>
      </w:r>
    </w:p>
    <w:p w:rsidRDefault="003F1D38" w:rsidP="003F1D38" w:rsidR="003F1D38" w:rsidRPr="00E86B17">
      <w:pPr>
        <w:ind w:firstLine="708"/>
        <w:jc w:val="both"/>
      </w:pPr>
      <w:r w:rsidRPr="00E86B17">
        <w:tab/>
      </w:r>
    </w:p>
    <w:p w:rsidRDefault="003F1D38" w:rsidP="003F1D38" w:rsidR="003F1D38" w:rsidRPr="00E86B17">
      <w:pPr>
        <w:ind w:firstLine="708"/>
        <w:jc w:val="both"/>
      </w:pPr>
      <w:r w:rsidRPr="00E86B17">
        <w:t xml:space="preserve">Stečajni upravitelj je osporio tražbine </w:t>
      </w:r>
      <w:r>
        <w:t>drugo</w:t>
      </w:r>
      <w:r w:rsidRPr="00E86B17">
        <w:t>g višeg isplatnog reda stečajnih vjerovnika:</w:t>
      </w:r>
    </w:p>
    <w:p w:rsidRDefault="003F1D38" w:rsidP="003F1D38" w:rsidR="003F1D38" w:rsidRPr="00E86B17">
      <w:pPr>
        <w:ind w:firstLine="708"/>
        <w:jc w:val="both"/>
      </w:pPr>
    </w:p>
    <w:p w:rsidRDefault="003F1D38" w:rsidP="003F1D38" w:rsidR="003F1D38" w:rsidRPr="00E86B17">
      <w:pPr>
        <w:ind w:firstLine="708"/>
        <w:jc w:val="both"/>
      </w:pPr>
      <w:r w:rsidRPr="00E86B17">
        <w:t xml:space="preserve">1. </w:t>
      </w:r>
      <w:r w:rsidR="00AB0428">
        <w:t>KAMIL BELAN, Martin, Bystrička 301, Republika Slovačka</w:t>
      </w:r>
      <w:r w:rsidR="00AB0428" w:rsidRPr="006E21C1">
        <w:t xml:space="preserve">, OIB: </w:t>
      </w:r>
      <w:r w:rsidR="00AB0428">
        <w:t>50320833243</w:t>
      </w:r>
      <w:r w:rsidR="00AB0428" w:rsidRPr="00112A45">
        <w:rPr>
          <w:bCs/>
        </w:rPr>
        <w:t>,</w:t>
      </w:r>
      <w:r w:rsidR="00AB0428" w:rsidRPr="00112A45">
        <w:rPr>
          <w:b/>
          <w:bCs/>
        </w:rPr>
        <w:t xml:space="preserve"> </w:t>
      </w:r>
      <w:r w:rsidR="00AB0428" w:rsidRPr="0033204D">
        <w:rPr>
          <w:bCs/>
        </w:rPr>
        <w:t>zastupana po punomoćniku Danijelu Leva, odvjetniku iz Poreča,</w:t>
      </w:r>
      <w:r w:rsidR="00AB0428">
        <w:rPr>
          <w:b/>
          <w:bCs/>
        </w:rPr>
        <w:t xml:space="preserve"> </w:t>
      </w:r>
      <w:r w:rsidR="00AB0428" w:rsidRPr="00E14002">
        <w:t xml:space="preserve">u iznosu od </w:t>
      </w:r>
      <w:r w:rsidR="00AB0428">
        <w:t xml:space="preserve">194.415,56 </w:t>
      </w:r>
      <w:r w:rsidRPr="00E86B17">
        <w:t>kn.</w:t>
      </w:r>
    </w:p>
    <w:p w:rsidRDefault="003F1D38" w:rsidP="003F1D38" w:rsidR="003F1D38" w:rsidRPr="00E86B17">
      <w:pPr>
        <w:jc w:val="both"/>
      </w:pPr>
      <w:r w:rsidRPr="00E86B17">
        <w:tab/>
        <w:t xml:space="preserve">Upućuje se vjerovnik </w:t>
      </w:r>
      <w:r w:rsidR="00AB0428">
        <w:t>KAMIL BELAN, Martin, Bystrička 301, Republika Slovačka</w:t>
      </w:r>
      <w:r w:rsidR="00AB0428" w:rsidRPr="006E21C1">
        <w:t xml:space="preserve">, OIB: </w:t>
      </w:r>
      <w:r w:rsidR="00AB0428">
        <w:t>50320833243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 w:rsidR="00AB0428">
        <w:t xml:space="preserve">194.415,56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F1D38" w:rsidP="003F1D38" w:rsidR="003F1D38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F1D38" w:rsidP="003F1D38" w:rsidR="003F1D38" w:rsidRPr="00E86B17">
      <w:pPr>
        <w:ind w:firstLine="720"/>
        <w:jc w:val="both"/>
      </w:pPr>
    </w:p>
    <w:p w:rsidRDefault="003F1D38" w:rsidP="00AB0428" w:rsidR="00614304" w:rsidRPr="00E86B17">
      <w:pPr>
        <w:jc w:val="both"/>
      </w:pPr>
      <w:r w:rsidRPr="00E86B17">
        <w:tab/>
      </w:r>
    </w:p>
    <w:p w:rsidRDefault="00D46EA0" w:rsidP="00844C7C" w:rsidR="00D46EA0">
      <w:pPr>
        <w:spacing w:lineRule="auto" w:line="276"/>
        <w:jc w:val="both"/>
      </w:pPr>
    </w:p>
    <w:p w:rsidRDefault="00F546B4" w:rsidP="00F546B4" w:rsidR="00F546B4" w:rsidRPr="00E86B17">
      <w:pPr>
        <w:ind w:left="360"/>
        <w:jc w:val="center"/>
      </w:pPr>
      <w:r w:rsidRPr="00E86B17">
        <w:lastRenderedPageBreak/>
        <w:t>Obrazloženje</w:t>
      </w:r>
    </w:p>
    <w:p w:rsidRDefault="00F546B4" w:rsidP="00F546B4" w:rsidR="00F546B4" w:rsidRPr="00E86B17">
      <w:pPr>
        <w:ind w:left="360"/>
        <w:jc w:val="center"/>
      </w:pPr>
    </w:p>
    <w:p w:rsidRDefault="00F546B4" w:rsidP="00F546B4" w:rsidR="00F546B4" w:rsidRPr="00E86B17">
      <w:pPr>
        <w:jc w:val="both"/>
      </w:pPr>
      <w:r w:rsidRPr="00E86B17">
        <w:tab/>
        <w:t xml:space="preserve">Na ispitnom ročištu održanom </w:t>
      </w:r>
      <w:r w:rsidR="00AB0428">
        <w:t>26. travnja 2018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21471C" w:rsidR="006415DB">
      <w:pPr>
        <w:jc w:val="both"/>
      </w:pPr>
      <w:r w:rsidRPr="00E86B17">
        <w:tab/>
        <w:t>Tražbine drugog višeg isplatnog reda označene u st. I. A) izreke ovog rješenja smatraju se utvrđenim, budući ih je priznao stečajni upravitelj a nisu osporili vjerovnici (čl. 263. SZ-a). Tražbine vjerovnika koje su priznate u cije</w:t>
      </w:r>
      <w:r w:rsidR="0021471C">
        <w:t>losti nisu posebno obrazložene.</w:t>
      </w:r>
    </w:p>
    <w:p w:rsidRDefault="00614304" w:rsidP="00EC48C0" w:rsidR="00614304" w:rsidRPr="00E86B17">
      <w:pPr>
        <w:jc w:val="both"/>
      </w:pPr>
    </w:p>
    <w:p w:rsidRDefault="00EC48C0" w:rsidP="000D10F8" w:rsidR="000D10F8" w:rsidRPr="00E86B17">
      <w:pPr>
        <w:jc w:val="both"/>
      </w:pPr>
      <w:r w:rsidRPr="00E86B17">
        <w:tab/>
      </w:r>
      <w:r w:rsidR="000D10F8" w:rsidRPr="00E86B17">
        <w:t xml:space="preserve">U st. I. </w:t>
      </w:r>
      <w:r w:rsidR="00AB0428">
        <w:t>B) izreke ovog rješenja navedena</w:t>
      </w:r>
      <w:r w:rsidR="000D10F8" w:rsidRPr="00E86B17">
        <w:t xml:space="preserve"> </w:t>
      </w:r>
      <w:r w:rsidR="00AB0428">
        <w:t>je</w:t>
      </w:r>
      <w:r w:rsidR="000D10F8" w:rsidRPr="00E86B17">
        <w:t xml:space="preserve"> tražbin</w:t>
      </w:r>
      <w:r w:rsidR="00AB0428">
        <w:t>a</w:t>
      </w:r>
      <w:r w:rsidR="000D10F8" w:rsidRPr="00E86B17">
        <w:t xml:space="preserve"> </w:t>
      </w:r>
      <w:r w:rsidR="000D10F8">
        <w:t>drugo</w:t>
      </w:r>
      <w:r w:rsidR="000D10F8" w:rsidRPr="00E86B17">
        <w:t>g višeg isplatnog reda osporene od strane stečajnog upravitelja, koje osporavanje na ročištu nije otklonjeno.</w:t>
      </w:r>
    </w:p>
    <w:p w:rsidRDefault="000D10F8" w:rsidP="000D10F8" w:rsidR="000D10F8">
      <w:pPr>
        <w:jc w:val="both"/>
      </w:pPr>
      <w:r w:rsidRPr="00E86B17">
        <w:tab/>
        <w:t xml:space="preserve">Tražbinu vjerovnika </w:t>
      </w:r>
      <w:r w:rsidR="00AB0428">
        <w:t>KAMIL BELAN, Martin, Bystrička 301, Republika Slovačka</w:t>
      </w:r>
      <w:r w:rsidR="00AB0428" w:rsidRPr="006E21C1">
        <w:t xml:space="preserve">, OIB: </w:t>
      </w:r>
      <w:r w:rsidR="00AB0428">
        <w:t>50320833243</w:t>
      </w:r>
      <w:r w:rsidR="00AB0428" w:rsidRPr="00112A45">
        <w:rPr>
          <w:bCs/>
        </w:rPr>
        <w:t>,</w:t>
      </w:r>
      <w:r w:rsidR="00AB0428" w:rsidRPr="00112A45">
        <w:rPr>
          <w:b/>
          <w:bCs/>
        </w:rPr>
        <w:t xml:space="preserve"> </w:t>
      </w:r>
      <w:r w:rsidR="00AB0428" w:rsidRPr="00E14002">
        <w:t xml:space="preserve">u iznosu od </w:t>
      </w:r>
      <w:r w:rsidR="00AB0428">
        <w:t xml:space="preserve">194.415,56 </w:t>
      </w:r>
      <w:r w:rsidRPr="00E86B17">
        <w:t>kn stečajni upravitelj</w:t>
      </w:r>
      <w:r w:rsidR="0021471C">
        <w:t xml:space="preserve"> je osporio</w:t>
      </w:r>
      <w:r w:rsidRPr="00E86B17">
        <w:t xml:space="preserve"> </w:t>
      </w:r>
      <w:r w:rsidR="00AB0428" w:rsidRPr="002920E6">
        <w:t xml:space="preserve">budući </w:t>
      </w:r>
      <w:r w:rsidR="00AB0428">
        <w:t>vjerovnik u tom dijelu nije ispravama dokazao svoju tražbinu</w:t>
      </w:r>
      <w:r>
        <w:t>.</w:t>
      </w:r>
    </w:p>
    <w:p w:rsidRDefault="006415DB" w:rsidP="000D10F8" w:rsidR="006415DB" w:rsidRPr="00E86B17">
      <w:pPr>
        <w:jc w:val="both"/>
      </w:pPr>
    </w:p>
    <w:p w:rsidRDefault="004522F1" w:rsidP="004522F1" w:rsidR="004522F1" w:rsidRPr="00E86B17">
      <w:pPr>
        <w:jc w:val="both"/>
      </w:pPr>
      <w:r w:rsidRPr="00E86B17">
        <w:tab/>
        <w:t>Na ročištu osporavanj</w:t>
      </w:r>
      <w:r w:rsidR="00700D85" w:rsidRPr="00E86B17">
        <w:t xml:space="preserve">a nisu otklonjena </w:t>
      </w:r>
      <w:r w:rsidRPr="00E86B17">
        <w:t xml:space="preserve">pa </w:t>
      </w:r>
      <w:r w:rsidR="00700D85" w:rsidRPr="00E86B17">
        <w:t>su</w:t>
      </w:r>
      <w:r w:rsidRPr="00E86B17">
        <w:t xml:space="preserve"> vjerovni</w:t>
      </w:r>
      <w:r w:rsidR="00700D85" w:rsidRPr="00E86B17">
        <w:t xml:space="preserve">ci </w:t>
      </w:r>
      <w:r w:rsidRPr="00E86B17">
        <w:t>osporen</w:t>
      </w:r>
      <w:r w:rsidR="00700D85" w:rsidRPr="00E86B17">
        <w:t xml:space="preserve">ih </w:t>
      </w:r>
      <w:r w:rsidRPr="00E86B17">
        <w:t>tražbin</w:t>
      </w:r>
      <w:r w:rsidR="00700D85" w:rsidRPr="00E86B17">
        <w:t>a</w:t>
      </w:r>
      <w:r w:rsidRPr="00E86B17">
        <w:t xml:space="preserve"> upućen</w:t>
      </w:r>
      <w:r w:rsidR="00700D85" w:rsidRPr="00E86B17">
        <w:t>i</w:t>
      </w:r>
      <w:r w:rsidRPr="00E86B17">
        <w:t xml:space="preserve"> u parnicu jer za osporenu tražbinu ne postoji ovršna isprava, te je odluka donesena na temelju odredbe čl. 266. st. 1. i čl. 267. st 1. SZ-a. </w:t>
      </w:r>
    </w:p>
    <w:p w:rsidRDefault="004522F1" w:rsidP="004522F1" w:rsidR="004522F1" w:rsidRPr="00E86B17">
      <w:pPr>
        <w:jc w:val="both"/>
      </w:pPr>
    </w:p>
    <w:p w:rsidRDefault="00F546B4" w:rsidP="00F546B4" w:rsidR="00F546B4" w:rsidRPr="00E86B17">
      <w:pPr>
        <w:ind w:firstLine="708"/>
        <w:jc w:val="center"/>
      </w:pPr>
      <w:r w:rsidRPr="00E86B17">
        <w:t>U Pazin</w:t>
      </w:r>
      <w:r w:rsidR="00810499" w:rsidRPr="00E86B17">
        <w:t>u</w:t>
      </w:r>
      <w:r w:rsidRPr="00E86B17">
        <w:t xml:space="preserve"> </w:t>
      </w:r>
      <w:r w:rsidR="00AB0428">
        <w:t>27. travnja 2018</w:t>
      </w:r>
      <w:r w:rsidRPr="00E86B17">
        <w:t>.</w:t>
      </w: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 w:left="5664"/>
        <w:jc w:val="center"/>
      </w:pPr>
      <w:r w:rsidRPr="00E86B17">
        <w:t>Stečajni sudac</w:t>
      </w:r>
    </w:p>
    <w:p w:rsidRDefault="00F546B4" w:rsidP="00F546B4" w:rsidR="00F546B4" w:rsidRPr="00E86B17">
      <w:pPr>
        <w:ind w:firstLine="708" w:left="4956"/>
        <w:jc w:val="center"/>
      </w:pPr>
      <w:r w:rsidRPr="00E86B17">
        <w:t xml:space="preserve">           </w:t>
      </w:r>
      <w:r w:rsidR="00CF7408" w:rsidRPr="00E86B17">
        <w:t>Damir Rabar</w:t>
      </w:r>
      <w:r w:rsidR="00FD674C">
        <w:t>, v.r.</w:t>
      </w: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  <w:r w:rsidRPr="00E86B17">
        <w:t>UPUTA O PRAVNOM LIJEKU:</w:t>
      </w:r>
    </w:p>
    <w:p w:rsidRDefault="00F546B4" w:rsidP="00F546B4" w:rsidR="00F546B4">
      <w:pPr>
        <w:ind w:firstLine="708"/>
        <w:jc w:val="both"/>
      </w:pPr>
      <w:r w:rsidRPr="00E86B17">
        <w:t xml:space="preserve">Protiv ovog rješenja pravo na žalbu ima stečajni upravitelj i svaki vjerovnik u dijelu koji se tiče njegove prijavljene tražbine i tražbine koju je osporio (čl. 265. st. 3. SZ-a). </w:t>
      </w:r>
    </w:p>
    <w:p w:rsidRDefault="00057630" w:rsidP="00057630" w:rsidR="00057630">
      <w:pPr>
        <w:ind w:firstLine="708"/>
        <w:jc w:val="both"/>
      </w:pPr>
      <w:r>
        <w:t xml:space="preserve">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6C3CA4" w:rsidP="00057630" w:rsidR="006C3CA4" w:rsidRPr="00E86B17">
      <w:pPr>
        <w:jc w:val="both"/>
      </w:pPr>
    </w:p>
    <w:p w:rsidRDefault="00F546B4" w:rsidP="00F546B4" w:rsidR="00F546B4" w:rsidRPr="00E86B17">
      <w:r w:rsidRPr="00E86B17">
        <w:t xml:space="preserve">DNA:  </w:t>
      </w:r>
    </w:p>
    <w:p w:rsidRDefault="00324213" w:rsidP="00AB0428" w:rsidR="00040D27">
      <w:r>
        <w:softHyphen/>
        <w:t xml:space="preserve">- </w:t>
      </w:r>
      <w:r w:rsidR="00AB0428">
        <w:t>KAMIL BELAN, Republika Slovačka</w:t>
      </w:r>
      <w:r w:rsidR="00AB0428" w:rsidRPr="006E21C1">
        <w:t xml:space="preserve">, </w:t>
      </w:r>
      <w:r w:rsidR="00AB0428">
        <w:rPr>
          <w:bCs/>
        </w:rPr>
        <w:t>po pun. Danijel</w:t>
      </w:r>
      <w:r w:rsidR="00AB0428" w:rsidRPr="0033204D">
        <w:rPr>
          <w:bCs/>
        </w:rPr>
        <w:t xml:space="preserve"> Leva, </w:t>
      </w:r>
      <w:r w:rsidR="00AB0428">
        <w:rPr>
          <w:bCs/>
        </w:rPr>
        <w:t>Poreč, Rovinjska 31,</w:t>
      </w:r>
    </w:p>
    <w:p w:rsidRDefault="00057630" w:rsidP="00057630" w:rsidR="00057630" w:rsidRPr="00057630">
      <w:r w:rsidRPr="00057630">
        <w:t>- e-oglasna ploča suda 8 dana (čl. 265. st. 2. SZ-a)</w:t>
      </w:r>
      <w:r>
        <w:t>.</w:t>
      </w:r>
    </w:p>
    <w:p w:rsidRDefault="006415DB" w:rsidP="006415DB" w:rsidR="006415DB" w:rsidRPr="00E86B17"/>
    <w:sectPr w:rsidSect="00057630" w:rsidR="006415DB" w:rsidRPr="00E86B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71C" w:rsidP="00F546B4" w:rsidR="0021471C">
      <w:r>
        <w:separator/>
      </w:r>
    </w:p>
  </w:endnote>
  <w:endnote w:id="0" w:type="continuationSeparator">
    <w:p w:rsidRDefault="0021471C" w:rsidP="00F546B4" w:rsidR="00214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71C" w:rsidP="00F546B4" w:rsidR="0021471C">
      <w:r>
        <w:separator/>
      </w:r>
    </w:p>
  </w:footnote>
  <w:footnote w:id="0" w:type="continuationSeparator">
    <w:p w:rsidRDefault="0021471C" w:rsidP="00F546B4" w:rsidR="002147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B7471A" w:rsidR="002147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471C" w:rsidR="002147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B7471A" w:rsidR="002147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2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471C" w:rsidP="00B7471A" w:rsidR="0021471C">
    <w:pPr>
      <w:pStyle w:val="Zaglavlje"/>
    </w:pPr>
    <w:r>
      <w:tab/>
    </w:r>
    <w:r>
      <w:tab/>
    </w:r>
    <w:r w:rsidR="00AB0428" w:rsidRPr="00E86B17">
      <w:t>1 St-</w:t>
    </w:r>
    <w:r w:rsidR="00AB0428">
      <w:t>19/2018-23</w:t>
    </w:r>
  </w:p>
  <w:p w:rsidRDefault="0021471C" w:rsidP="00B7471A" w:rsidR="0021471C">
    <w:pPr>
      <w:pStyle w:val="Zaglavlje"/>
    </w:pPr>
  </w:p>
  <w:p w:rsidRDefault="0021471C" w:rsidP="00B7471A" w:rsidR="0021471C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1C" w:rsidP="006C3CA4" w:rsidR="0021471C">
    <w:pPr>
      <w:pStyle w:val="Zaglavlje"/>
      <w:jc w:val="right"/>
    </w:pPr>
    <w:r>
      <w:tab/>
    </w:r>
    <w:r>
      <w:tab/>
    </w:r>
    <w:r w:rsidRPr="00E86B17">
      <w:t>1 St-</w:t>
    </w:r>
    <w:r w:rsidR="00AB0428">
      <w:t>19/2018-23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40D27"/>
    <w:rsid w:val="00057630"/>
    <w:rsid w:val="00073D79"/>
    <w:rsid w:val="000D10F8"/>
    <w:rsid w:val="000E3D66"/>
    <w:rsid w:val="00111C0D"/>
    <w:rsid w:val="00113DAC"/>
    <w:rsid w:val="00117CDE"/>
    <w:rsid w:val="00134F63"/>
    <w:rsid w:val="00173548"/>
    <w:rsid w:val="00183306"/>
    <w:rsid w:val="001A1123"/>
    <w:rsid w:val="001A2CB0"/>
    <w:rsid w:val="0021471C"/>
    <w:rsid w:val="00246214"/>
    <w:rsid w:val="00256CA5"/>
    <w:rsid w:val="00264A9F"/>
    <w:rsid w:val="00285A1C"/>
    <w:rsid w:val="002C3D7A"/>
    <w:rsid w:val="00324213"/>
    <w:rsid w:val="003613FF"/>
    <w:rsid w:val="00381586"/>
    <w:rsid w:val="003C0A0A"/>
    <w:rsid w:val="003D419E"/>
    <w:rsid w:val="003F1D38"/>
    <w:rsid w:val="004522F1"/>
    <w:rsid w:val="00485BFC"/>
    <w:rsid w:val="004F0B82"/>
    <w:rsid w:val="00501B9C"/>
    <w:rsid w:val="005066D2"/>
    <w:rsid w:val="00507A60"/>
    <w:rsid w:val="00554328"/>
    <w:rsid w:val="005D65B7"/>
    <w:rsid w:val="005E6174"/>
    <w:rsid w:val="00603386"/>
    <w:rsid w:val="00614304"/>
    <w:rsid w:val="00630075"/>
    <w:rsid w:val="006415DB"/>
    <w:rsid w:val="0066742A"/>
    <w:rsid w:val="006C3CA4"/>
    <w:rsid w:val="006F3547"/>
    <w:rsid w:val="00700D85"/>
    <w:rsid w:val="007075BA"/>
    <w:rsid w:val="00712213"/>
    <w:rsid w:val="0073144C"/>
    <w:rsid w:val="00771EC1"/>
    <w:rsid w:val="0078523D"/>
    <w:rsid w:val="008052C6"/>
    <w:rsid w:val="00810499"/>
    <w:rsid w:val="00810B70"/>
    <w:rsid w:val="008124A1"/>
    <w:rsid w:val="00812D34"/>
    <w:rsid w:val="00844C7C"/>
    <w:rsid w:val="008E028D"/>
    <w:rsid w:val="008E4512"/>
    <w:rsid w:val="008F4870"/>
    <w:rsid w:val="008F5FDD"/>
    <w:rsid w:val="00902238"/>
    <w:rsid w:val="00910850"/>
    <w:rsid w:val="0091282E"/>
    <w:rsid w:val="009270BE"/>
    <w:rsid w:val="0094722D"/>
    <w:rsid w:val="009735AC"/>
    <w:rsid w:val="00975633"/>
    <w:rsid w:val="00985388"/>
    <w:rsid w:val="009A1D74"/>
    <w:rsid w:val="00A05DB7"/>
    <w:rsid w:val="00A20B44"/>
    <w:rsid w:val="00A42DC4"/>
    <w:rsid w:val="00AB0428"/>
    <w:rsid w:val="00AC238F"/>
    <w:rsid w:val="00AD219A"/>
    <w:rsid w:val="00AE4298"/>
    <w:rsid w:val="00B34C9E"/>
    <w:rsid w:val="00B40BF2"/>
    <w:rsid w:val="00B7471A"/>
    <w:rsid w:val="00BC4CE5"/>
    <w:rsid w:val="00C4776D"/>
    <w:rsid w:val="00C51FE1"/>
    <w:rsid w:val="00C72755"/>
    <w:rsid w:val="00C77D96"/>
    <w:rsid w:val="00CF7408"/>
    <w:rsid w:val="00D43FE1"/>
    <w:rsid w:val="00D46EA0"/>
    <w:rsid w:val="00D55361"/>
    <w:rsid w:val="00D83900"/>
    <w:rsid w:val="00DA3640"/>
    <w:rsid w:val="00DB7F37"/>
    <w:rsid w:val="00DD7258"/>
    <w:rsid w:val="00DE5B2B"/>
    <w:rsid w:val="00DF1005"/>
    <w:rsid w:val="00E17FF3"/>
    <w:rsid w:val="00E56383"/>
    <w:rsid w:val="00E86B17"/>
    <w:rsid w:val="00EB409B"/>
    <w:rsid w:val="00EC48C0"/>
    <w:rsid w:val="00EC58F9"/>
    <w:rsid w:val="00F2316C"/>
    <w:rsid w:val="00F40BD0"/>
    <w:rsid w:val="00F546B4"/>
    <w:rsid w:val="00F60C27"/>
    <w:rsid w:val="00FA3066"/>
    <w:rsid w:val="00FD674C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2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2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</izvorni_sadrzaj>
    <derivirana_varijabla naziv="DomainObject.Predmet.Opis_1">novi broj radi prijedloga za 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MARTEL POREČ d. o. o. za trgovinu i usluge u stečaju</izvorni_sadrzaj>
    <derivirana_varijabla naziv="DomainObject.Predmet.ProtustrankaFormated_1">  Stečajna masa iza MARTEL POREČ d. o. o. za trgovinu i usluge u stečaju</derivirana_varijabla>
  </DomainObject.Predmet.ProtustrankaFormated>
  <DomainObject.Predmet.ProtustrankaFormatedOIB>
    <izvorni_sadrzaj>  Stečajna masa iza MARTEL POREČ d. o. o. za trgovinu i usluge u stečaju, OIB 03330353700</izvorni_sadrzaj>
    <derivirana_varijabla naziv="DomainObject.Predmet.ProtustrankaFormatedOIB_1">  Stečajna masa iza MARTEL POREČ d. o. o. za trgovinu i usluge u stečaju, OIB 03330353700</derivirana_varijabla>
  </DomainObject.Predmet.ProtustrankaFormatedOIB>
  <DomainObject.Predmet.ProtustrankaFormatedWithAdress>
    <izvorni_sadrzaj> Stečajna masa iza MARTEL POREČ d. o. o. za trgovinu i usluge u stečaju, Vatroslava Lisinskog 2, 51000 Rijeka</izvorni_sadrzaj>
    <derivirana_varijabla naziv="DomainObject.Predmet.ProtustrankaFormatedWithAdress_1"> Stečajna masa iza MARTEL POREČ d. o. o. za trgovinu i usluge u stečaju, Vatroslava Lisinskog 2, 51000 Rijeka</derivirana_varijabla>
  </DomainObject.Predmet.ProtustrankaFormatedWithAdress>
  <DomainObject.Predmet.ProtustrankaFormatedWithAdressOIB>
    <izvorni_sadrzaj> Stečajna masa iza MARTEL POREČ d. o. o. za trgovinu i usluge u stečaju, OIB 03330353700, Vatroslava Lisinskog 2, 51000 Rijeka</izvorni_sadrzaj>
    <derivirana_varijabla naziv="DomainObject.Predmet.ProtustrankaFormatedWithAdressOIB_1"> Stečajna masa iza MARTEL POREČ d. o. o. za trgovinu i usluge u stečaju, OIB 03330353700, Vatroslava Lisinskog 2, 51000 Rijeka</derivirana_varijabla>
  </DomainObject.Predmet.ProtustrankaFormatedWithAdressOIB>
  <DomainObject.Predmet.ProtustrankaWithAdress>
    <izvorni_sadrzaj>Stečajna masa iza MARTEL POREČ d. o. o. za trgovinu i usluge u stečaju Vatroslava Lisinskog 2, 51000 Rijeka</izvorni_sadrzaj>
    <derivirana_varijabla naziv="DomainObject.Predmet.ProtustrankaWithAdress_1">Stečajna masa iza MARTEL POREČ d. o. o. za trgovinu i usluge u stečaju Vatroslava Lisinskog 2, 51000 Rijeka</derivirana_varijabla>
  </DomainObject.Predmet.ProtustrankaWithAdress>
  <DomainObject.Predmet.ProtustrankaWithAdressOIB>
    <izvorni_sadrzaj>Stečajna masa iza MARTEL POREČ d. o. o. za trgovinu i usluge u stečaju, OIB 03330353700, Vatroslava Lisinskog 2, 51000 Rijeka</izvorni_sadrzaj>
    <derivirana_varijabla naziv="DomainObject.Predmet.ProtustrankaWithAdressOIB_1">Stečajna masa iza MARTEL POREČ d. o. o. za trgovinu i usluge u stečaju, OIB 03330353700, Vatroslava Lisinskog 2, 51000 Rijeka</derivirana_varijabla>
  </DomainObject.Predmet.ProtustrankaWithAdressOIB>
  <DomainObject.Predmet.ProtustrankaNazivFormated>
    <izvorni_sadrzaj>Stečajna masa iza MARTEL POREČ d. o. o. za trgovinu i usluge u stečaju</izvorni_sadrzaj>
    <derivirana_varijabla naziv="DomainObject.Predmet.ProtustrankaNazivFormated_1">Stečajna masa iza MARTEL POREČ d. o. o. za trgovinu i usluge u stečaju</derivirana_varijabla>
  </DomainObject.Predmet.ProtustrankaNazivFormated>
  <DomainObject.Predmet.ProtustrankaNazivFormatedOIB>
    <izvorni_sadrzaj>Stečajna masa iza MARTEL POREČ d. o. o. za trgovinu i usluge u stečaju, OIB 03330353700</izvorni_sadrzaj>
    <derivirana_varijabla naziv="DomainObject.Predmet.ProtustrankaNazivFormatedOIB_1">Stečajna masa iza MARTEL POREČ d. o. o. za trgovinu i usluge u stečaju, OIB 03330353700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KAMIL BELAN, Martin, Slovačka zastupanog po punomoćniku Odvj. Danijel Leva</izvorni_sadrzaj>
    <derivirana_varijabla naziv="DomainObject.Predmet.StrankaFormated_1">  KAMIL BELAN, Martin, Slovačka zastupanog po punomoćniku Odvj. Danijel Leva</derivirana_varijabla>
  </DomainObject.Predmet.StrankaFormated>
  <DomainObject.Predmet.StrankaFormatedOIB>
    <izvorni_sadrzaj>  KAMIL BELAN, Martin, Slovačka, OIB 50320833243 zastupanog po punomoćniku Odvj. Danijel Leva</izvorni_sadrzaj>
    <derivirana_varijabla naziv="DomainObject.Predmet.StrankaFormatedOIB_1">  KAMIL BELAN, Martin, Slovačka, OIB 50320833243 zastupanog po punomoćniku Odvj. Danijel Leva</derivirana_varijabla>
  </DomainObject.Predmet.StrankaFormatedOIB>
  <DomainObject.Predmet.StrankaFormatedWithAdress>
    <izvorni_sadrzaj> KAMIL BELAN, Martin, Slovačka, Bystrička 301, 0 Martin zastupanog po punomoćniku Odvj. Danijel Leva</izvorni_sadrzaj>
    <derivirana_varijabla naziv="DomainObject.Predmet.StrankaFormatedWithAdress_1"> KAMIL BELAN, Martin, Slovačka, Bystrička 301, 0 Martin zastupanog po punomoćniku Odvj. Danijel Leva</derivirana_varijabla>
  </DomainObject.Predmet.StrankaFormatedWithAdress>
  <DomainObject.Predmet.StrankaFormatedWithAdressOIB>
    <izvorni_sadrzaj> KAMIL BELAN, Martin, Slovačka, OIB 50320833243, Bystrička 301, 0 Martin zastupanog po punomoćniku Odvj. Danijel Leva</izvorni_sadrzaj>
    <derivirana_varijabla naziv="DomainObject.Predmet.StrankaFormatedWithAdressOIB_1"> KAMIL BELAN, Martin, Slovačka, OIB 50320833243, Bystrička 301, 0 Martin zastupanog po punomoćniku Odvj. Danijel Leva</derivirana_varijabla>
  </DomainObject.Predmet.StrankaFormatedWithAdressOIB>
  <DomainObject.Predmet.StrankaWithAdress>
    <izvorni_sadrzaj>KAMIL BELAN, Martin, Slovačka Bystrička 301,0 Martin</izvorni_sadrzaj>
    <derivirana_varijabla naziv="DomainObject.Predmet.StrankaWithAdress_1">KAMIL BELAN, Martin, Slovačka Bystrička 301,0 Martin</derivirana_varijabla>
  </DomainObject.Predmet.StrankaWithAdress>
  <DomainObject.Predmet.StrankaWithAdressOIB>
    <izvorni_sadrzaj>KAMIL BELAN, Martin, Slovačka, OIB 50320833243, Bystrička 301,0 Martin</izvorni_sadrzaj>
    <derivirana_varijabla naziv="DomainObject.Predmet.StrankaWithAdressOIB_1">KAMIL BELAN, Martin, Slovačka, OIB 50320833243, Bystrička 301,0 Martin</derivirana_varijabla>
  </DomainObject.Predmet.StrankaWithAdressOIB>
  <DomainObject.Predmet.StrankaNazivFormated>
    <izvorni_sadrzaj>KAMIL BELAN, Martin, Slovačka</izvorni_sadrzaj>
    <derivirana_varijabla naziv="DomainObject.Predmet.StrankaNazivFormated_1">KAMIL BELAN, Martin, Slovačka</derivirana_varijabla>
  </DomainObject.Predmet.StrankaNazivFormated>
  <DomainObject.Predmet.StrankaNazivFormatedOIB>
    <izvorni_sadrzaj>KAMIL BELAN, Martin, Slovačka, OIB 50320833243</izvorni_sadrzaj>
    <derivirana_varijabla naziv="DomainObject.Predmet.StrankaNazivFormatedOIB_1">KAMIL BELAN, Martin, Slovačka, OIB 50320833243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8091.05</izvorni_sadrzaj>
    <derivirana_varijabla naziv="DomainObject.Predmet.TrenutnaVrijednost_1">8091.05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KAMIL BELAN, Martin, Slovačka zastupanog po punomoćniku Odvj. Danijel Leva</item>
    </izvorni_sadrzaj>
    <derivirana_varijabla naziv="DomainObject.Predmet.StrankaListFormated_1">
      <item>KAMIL BELAN, Martin, Slovačka zastupanog po punomoćniku Odvj. Danijel Leva</item>
    </derivirana_varijabla>
  </DomainObject.Predmet.StrankaListFormated>
  <DomainObject.Predmet.StrankaListFormatedOIB>
    <izvorni_sadrzaj>
      <item>KAMIL BELAN, Martin, Slovačka, OIB 50320833243 zastupanog po punomoćniku Odvj. Danijel Leva</item>
    </izvorni_sadrzaj>
    <derivirana_varijabla naziv="DomainObject.Predmet.StrankaListFormatedOIB_1">
      <item>KAMIL BELAN, Martin, Slovačka, OIB 50320833243 zastupanog po punomoćniku Odvj. Danijel Leva</item>
    </derivirana_varijabla>
  </DomainObject.Predmet.StrankaListFormatedOIB>
  <DomainObject.Predmet.StrankaListFormatedWithAdress>
    <izvorni_sadrzaj>
      <item>KAMIL BELAN, Martin, Slovačka, Bystrička 301, 0 Martin zastupanog po punomoćniku Odvj. Danijel Leva</item>
    </izvorni_sadrzaj>
    <derivirana_varijabla naziv="DomainObject.Predmet.StrankaListFormatedWithAdress_1">
      <item>KAMIL BELAN, Martin, Slovačka, Bystrička 301, 0 Martin zastupanog po punomoćniku Odvj. Danijel Leva</item>
    </derivirana_varijabla>
  </DomainObject.Predmet.StrankaListFormatedWithAdress>
  <DomainObject.Predmet.StrankaListFormatedWithAdressOIB>
    <izvorni_sadrzaj>
      <item>KAMIL BELAN, Martin, Slovačka, OIB 50320833243, Bystrička 301, 0 Martin zastupanog po punomoćniku Odvj. Danijel Leva</item>
    </izvorni_sadrzaj>
    <derivirana_varijabla naziv="DomainObject.Predmet.StrankaListFormatedWithAdressOIB_1">
      <item>KAMIL BELAN, Martin, Slovačka, OIB 50320833243, Bystrička 301, 0 Martin zastupanog po punomoćniku Odvj. Danijel Leva</item>
    </derivirana_varijabla>
  </DomainObject.Predmet.StrankaListFormatedWithAdressOIB>
  <DomainObject.Predmet.StrankaListNazivFormated>
    <izvorni_sadrzaj>
      <item>KAMIL BELAN, Martin, Slovačka</item>
    </izvorni_sadrzaj>
    <derivirana_varijabla naziv="DomainObject.Predmet.StrankaListNazivFormated_1">
      <item>KAMIL BELAN, Martin, Slovačka</item>
    </derivirana_varijabla>
  </DomainObject.Predmet.StrankaListNazivFormated>
  <DomainObject.Predmet.StrankaListNazivFormatedOIB>
    <izvorni_sadrzaj>
      <item>KAMIL BELAN, Martin, Slovačka, OIB 50320833243</item>
    </izvorni_sadrzaj>
    <derivirana_varijabla naziv="DomainObject.Predmet.StrankaListNazivFormatedOIB_1">
      <item>KAMIL BELAN, Martin, Slovačka, OIB 50320833243</item>
    </derivirana_varijabla>
  </DomainObject.Predmet.StrankaListNazivFormatedOIB>
  <DomainObject.Predmet.ProtuStrankaListFormated>
    <izvorni_sadrzaj>
      <item>Stečajna masa iza MARTEL POREČ d. o. o. za trgovinu i usluge u stečaju</item>
    </izvorni_sadrzaj>
    <derivirana_varijabla naziv="DomainObject.Predmet.ProtuStrankaListFormated_1">
      <item>Stečajna masa iza MARTEL POREČ d. o. o. za trgovinu i usluge u stečaju</item>
    </derivirana_varijabla>
  </DomainObject.Predmet.ProtuStrankaListFormated>
  <DomainObject.Predmet.ProtuStrankaListFormatedOIB>
    <izvorni_sadrzaj>
      <item>Stečajna masa iza MARTEL POREČ d. o. o. za trgovinu i usluge u stečaju, OIB 03330353700</item>
    </izvorni_sadrzaj>
    <derivirana_varijabla naziv="DomainObject.Predmet.ProtuStrankaListFormatedOIB_1">
      <item>Stečajna masa iza MARTEL POREČ d. o. o. za trgovinu i usluge u stečaju, OIB 03330353700</item>
    </derivirana_varijabla>
  </DomainObject.Predmet.ProtuStrankaListFormatedOIB>
  <DomainObject.Predmet.ProtuStrankaListFormatedWithAdress>
    <izvorni_sadrzaj>
      <item>Stečajna masa iza MARTEL POREČ d. o. o. za trgovinu i usluge u stečaju, Vatroslava Lisinskog 2, 51000 Rijeka</item>
    </izvorni_sadrzaj>
    <derivirana_varijabla naziv="DomainObject.Predmet.ProtuStrankaListFormatedWithAdress_1">
      <item>Stečajna masa iza MARTEL POREČ d. o. o. za trgovinu i usluge u stečaju, Vatroslava Lisinskog 2, 51000 Rijeka</item>
    </derivirana_varijabla>
  </DomainObject.Predmet.ProtuStrankaListFormatedWithAdress>
  <DomainObject.Predmet.ProtuStrankaListFormatedWithAdressOIB>
    <izvorni_sadrzaj>
      <item>Stečajna masa iza MARTEL POREČ d. o. o. za trgovinu i usluge u stečaju, OIB 03330353700, Vatroslava Lisinskog 2, 51000 Rijeka</item>
    </izvorni_sadrzaj>
    <derivirana_varijabla naziv="DomainObject.Predmet.ProtuStrankaListFormatedWithAdressOIB_1">
      <item>Stečajna masa iza MARTEL POREČ d. o. o. za trgovinu i usluge u stečaju, OIB 03330353700, Vatroslava Lisinskog 2, 51000 Rijeka</item>
    </derivirana_varijabla>
  </DomainObject.Predmet.ProtuStrankaListFormatedWithAdressOIB>
  <DomainObject.Predmet.ProtuStrankaListNazivFormated>
    <izvorni_sadrzaj>
      <item>Stečajna masa iza MARTEL POREČ d. o. o. za trgovinu i usluge u stečaju</item>
    </izvorni_sadrzaj>
    <derivirana_varijabla naziv="DomainObject.Predmet.ProtuStrankaListNazivFormated_1">
      <item>Stečajna masa iza MARTEL POREČ d. o. o. za trgovinu i usluge u stečaju</item>
    </derivirana_varijabla>
  </DomainObject.Predmet.ProtuStrankaListNazivFormated>
  <DomainObject.Predmet.ProtuStrankaListNazivFormatedOIB>
    <izvorni_sadrzaj>
      <item>Stečajna masa iza MARTEL POREČ d. o. o. za trgovinu i usluge u stečaju, OIB 03330353700</item>
    </izvorni_sadrzaj>
    <derivirana_varijabla naziv="DomainObject.Predmet.ProtuStrankaListNazivFormatedOIB_1">
      <item>Stečajna masa iza MARTEL POREČ d. o. o. za trgovinu i usluge u stečaju, OIB 03330353700</item>
    </derivirana_varijabla>
  </DomainObject.Predmet.ProtuStrankaListNazivFormatedOIB>
  <DomainObject.Predmet.OstaliListFormated>
    <izvorni_sadrzaj>
      <item>Odvj. Danijel Leva punomoćnik sudionika u postupku KAMIL BELAN, Martin, Slovačka</item>
    </izvorni_sadrzaj>
    <derivirana_varijabla naziv="DomainObject.Predmet.OstaliListFormated_1">
      <item>Odvj. Danijel Leva punomoćnik sudionika u postupku KAMIL BELAN, Martin, Slovačka</item>
    </derivirana_varijabla>
  </DomainObject.Predmet.OstaliListFormated>
  <DomainObject.Predmet.OstaliListFormatedOIB>
    <izvorni_sadrzaj>
      <item>Odvj. Danijel Leva, OIB 67941776551 punomoćnik sudionika u postupku KAMIL BELAN, Martin, Slovačka</item>
    </izvorni_sadrzaj>
    <derivirana_varijabla naziv="DomainObject.Predmet.OstaliListFormatedOIB_1">
      <item>Odvj. Danijel Leva, OIB 67941776551 punomoćnik sudionika u postupku KAMIL BELAN, Martin, Slovačka</item>
    </derivirana_varijabla>
  </DomainObject.Predmet.OstaliListFormatedOIB>
  <DomainObject.Predmet.OstaliListFormatedWithAdress>
    <izvorni_sadrzaj>
      <item>Odvj. Danijel Leva, Rovinjska 31, 52440 Poreč punomoćnik sudionika u postupku KAMIL BELAN, Martin, Slovačka</item>
    </izvorni_sadrzaj>
    <derivirana_varijabla naziv="DomainObject.Predmet.OstaliListFormatedWithAdress_1">
      <item>Odvj. Danijel Leva, Rovinjska 31, 52440 Poreč punomoćnik sudionika u postupku KAMIL BELAN, Martin, Slovačka</item>
    </derivirana_varijabla>
  </DomainObject.Predmet.OstaliListFormatedWithAdress>
  <DomainObject.Predmet.OstaliListFormatedWithAdressOIB>
    <izvorni_sadrzaj>
      <item>Odvj. Danijel Leva, OIB 67941776551, Rovinjska 31, 52440 Poreč punomoćnik sudionika u postupku KAMIL BELAN, Martin, Slovačka</item>
    </izvorni_sadrzaj>
    <derivirana_varijabla naziv="DomainObject.Predmet.OstaliListFormatedWithAdressOIB_1">
      <item>Odvj. Danijel Leva, OIB 67941776551, Rovinjska 31, 52440 Poreč punomoćnik sudionika u postupku KAMIL BELAN, Martin, Slovačka</item>
    </derivirana_varijabla>
  </DomainObject.Predmet.OstaliListFormatedWithAdressOIB>
  <DomainObject.Predmet.OstaliListNazivFormated>
    <izvorni_sadrzaj>
      <item>Odvj. Danijel Leva</item>
    </izvorni_sadrzaj>
    <derivirana_varijabla naziv="DomainObject.Predmet.OstaliListNazivFormated_1">
      <item>Odvj. Danijel Leva</item>
    </derivirana_varijabla>
  </DomainObject.Predmet.OstaliListNazivFormated>
  <DomainObject.Predmet.OstaliListNazivFormatedOIB>
    <izvorni_sadrzaj>
      <item>Odvj. Danijel Leva, OIB 67941776551</item>
    </izvorni_sadrzaj>
    <derivirana_varijabla naziv="DomainObject.Predmet.OstaliListNazivFormatedOIB_1">
      <item>Odvj. Danijel Leva, OIB 67941776551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KAMIL BELAN, Martin, Slovačka</izvorni_sadrzaj>
    <derivirana_varijabla naziv="DomainObject.Predmet.StrankaIDrugi_1">KAMIL BELAN, Martin, Slovačka</derivirana_varijabla>
  </DomainObject.Predmet.StrankaIDrugi>
  <DomainObject.Predmet.ProtustrankaIDrugi>
    <izvorni_sadrzaj>Stečajna masa iza MARTEL POREČ d. o. o. za trgovinu i usluge u stečaju</izvorni_sadrzaj>
    <derivirana_varijabla naziv="DomainObject.Predmet.ProtustrankaIDrugi_1">Stečajna masa iza MARTEL POREČ d. o. o. za trgovinu i usluge u stečaju</derivirana_varijabla>
  </DomainObject.Predmet.ProtustrankaIDrugi>
  <DomainObject.Predmet.StrankaIDrugiAdressOIB>
    <izvorni_sadrzaj>KAMIL BELAN, Martin, Slovačka, OIB 50320833243, Bystrička 301, 0 Martin</izvorni_sadrzaj>
    <derivirana_varijabla naziv="DomainObject.Predmet.StrankaIDrugiAdressOIB_1">KAMIL BELAN, Martin, Slovačka, OIB 50320833243, Bystrička 301, 0 Martin</derivirana_varijabla>
  </DomainObject.Predmet.StrankaIDrugiAdressOIB>
  <DomainObject.Predmet.ProtustrankaIDrugiAdressOIB>
    <izvorni_sadrzaj>Stečajna masa iza MARTEL POREČ d. o. o. za trgovinu i usluge u stečaju, OIB 03330353700, Vatroslava Lisinskog 2, 51000 Rijeka</izvorni_sadrzaj>
    <derivirana_varijabla naziv="DomainObject.Predmet.ProtustrankaIDrugiAdressOIB_1">Stečajna masa iza MARTEL POREČ d. o. o. za trgovinu i usluge u stečaju, OIB 03330353700, Vatroslava Lisinskog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MARTEL POREČ d. o. o. za trgovinu i usluge u stečaju</item>
      <item>KAMIL BELAN, Martin, Slovačka</item>
      <item>Odvj. Danijel Leva</item>
    </izvorni_sadrzaj>
    <derivirana_varijabla naziv="DomainObject.Predmet.SudioniciListNaziv_1">
      <item>Stečajna masa iza MARTEL POREČ d. o. o. za trgovinu i usluge u stečaju</item>
      <item>KAMIL BELAN, Martin, Slovačka</item>
      <item>Odvj. Danijel Leva</item>
    </derivirana_varijabla>
  </DomainObject.Predmet.SudioniciListNaziv>
  <DomainObject.Predmet.SudioniciListAdressOIB>
    <izvorni_sadrzaj>
      <item>Stečajna masa iza MARTEL POREČ d. o. o. za trgovinu i usluge u stečaju, OIB 03330353700, Vatroslava Lisinskog 2,51000 Rijeka</item>
      <item>KAMIL BELAN, Martin, Slovačka, OIB 50320833243, Bystrička 301,0 Martin</item>
      <item>Odvj. Danijel Leva, OIB 67941776551, Rovinjska 31,52440 Poreč</item>
    </izvorni_sadrzaj>
    <derivirana_varijabla naziv="DomainObject.Predmet.SudioniciListAdressOIB_1">
      <item>Stečajna masa iza MARTEL POREČ d. o. o. za trgovinu i usluge u stečaju, OIB 03330353700, Vatroslava Lisinskog 2,51000 Rijeka</item>
      <item>KAMIL BELAN, Martin, Slovačka, OIB 50320833243, Bystrička 301,0 Martin</item>
      <item>Odvj. Danijel Leva, OIB 67941776551, Rovinjska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03330353700</item>
      <item>, OIB 50320833243</item>
      <item>, OIB 67941776551</item>
    </izvorni_sadrzaj>
    <derivirana_varijabla naziv="DomainObject.Predmet.SudioniciListNazivOIB_1">
      <item>, OIB 03330353700</item>
      <item>, OIB 50320833243</item>
      <item>, OIB 67941776551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3109</properties:Characters>
  <properties:Lines>86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2018-04-27T06:23:00Z</dcterms:created>
  <dc:creator>Jasmina Matika</dc:creator>
  <cp:lastModifiedBy>Lorena Paris Aničić</cp:lastModifiedBy>
  <cp:lastPrinted>2018-04-27T06:37:00Z</cp:lastPrinted>
  <dcterms:modified xmlns:xsi="http://www.w3.org/2001/XMLSchema-instance" xsi:type="dcterms:W3CDTF">2018-04-27T06:48:00Z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(St-19-18 - 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