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819c" w14:paraId="74e819c" w:rsidRDefault="000F1E44" w:rsidP="000F1E44" w:rsidR="000F1E44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pStyle w:val="Zaglavlje"/>
        <w:jc w:val="right"/>
      </w:pPr>
      <w:r>
        <w:t>12 St-28/2019-3</w:t>
      </w: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DIGITAL EKSPRES </w:t>
      </w:r>
      <w:r w:rsidRPr="001E67ED">
        <w:rPr>
          <w:rFonts w:cs="Times New Roman" w:eastAsia="Times New Roman"/>
          <w:szCs w:val="24"/>
          <w:lang w:eastAsia="hr-HR"/>
        </w:rPr>
        <w:t>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</w:t>
      </w:r>
      <w:proofErr w:type="spellStart"/>
      <w:r>
        <w:rPr>
          <w:rFonts w:cs="Times New Roman" w:eastAsia="Times New Roman"/>
          <w:szCs w:val="24"/>
          <w:lang w:eastAsia="hr-HR"/>
        </w:rPr>
        <w:t>Manjadvorci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Manjadvorci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26, OIB </w:t>
      </w:r>
      <w:r w:rsidRPr="000F1E44">
        <w:rPr>
          <w:rFonts w:cs="Times New Roman" w:eastAsia="Times New Roman"/>
          <w:szCs w:val="24"/>
          <w:lang w:eastAsia="hr-HR"/>
        </w:rPr>
        <w:t>89260057484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F1E44">
        <w:rPr>
          <w:rFonts w:cs="Times New Roman" w:eastAsia="Times New Roman"/>
          <w:szCs w:val="24"/>
          <w:lang w:eastAsia="hr-HR"/>
        </w:rPr>
        <w:t>040298019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7. </w:t>
      </w:r>
      <w:r w:rsidR="00CE3B5C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0F1E44" w:rsidP="000F1E44" w:rsidR="000F1E4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F1E44" w:rsidP="000F1E44" w:rsidR="000F1E4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DIGITAL EKSPRES </w:t>
      </w:r>
      <w:r w:rsidRPr="001E67ED">
        <w:rPr>
          <w:rFonts w:cs="Times New Roman" w:eastAsia="Times New Roman"/>
          <w:szCs w:val="24"/>
          <w:lang w:eastAsia="hr-HR"/>
        </w:rPr>
        <w:t>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1E67ED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o. </w:t>
      </w:r>
      <w:proofErr w:type="spellStart"/>
      <w:r>
        <w:rPr>
          <w:rFonts w:cs="Times New Roman" w:eastAsia="Times New Roman"/>
          <w:szCs w:val="24"/>
          <w:lang w:eastAsia="hr-HR"/>
        </w:rPr>
        <w:t>Manjadvorci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Manjadvorci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26, OIB </w:t>
      </w:r>
      <w:r w:rsidRPr="000F1E44">
        <w:rPr>
          <w:rFonts w:cs="Times New Roman" w:eastAsia="Times New Roman"/>
          <w:szCs w:val="24"/>
          <w:lang w:eastAsia="hr-HR"/>
        </w:rPr>
        <w:t>89260057484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F1E44">
        <w:rPr>
          <w:rFonts w:cs="Times New Roman" w:eastAsia="Times New Roman"/>
          <w:szCs w:val="24"/>
          <w:lang w:eastAsia="hr-HR"/>
        </w:rPr>
        <w:t>040298019</w:t>
      </w:r>
      <w:r>
        <w:rPr>
          <w:rFonts w:cs="Times New Roman" w:eastAsia="Times New Roman"/>
          <w:szCs w:val="24"/>
          <w:lang w:eastAsia="hr-HR"/>
        </w:rPr>
        <w:t>, je pravna osoba koja nema zaposlenih, koja je na dan 17. siječnja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</w:t>
      </w:r>
      <w:r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>. iznosio 82.356,22 kn.</w:t>
      </w:r>
    </w:p>
    <w:p w:rsidRDefault="000F1E44" w:rsidP="000F1E44" w:rsidR="000F1E44">
      <w:pPr>
        <w:rPr>
          <w:szCs w:val="24"/>
        </w:rPr>
      </w:pPr>
    </w:p>
    <w:p w:rsidRDefault="000F1E44" w:rsidP="000F1E44" w:rsidR="000F1E4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F1E44" w:rsidP="000F1E44" w:rsidR="000F1E4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F1E44" w:rsidP="000F1E44" w:rsidR="000F1E4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3333-28-2019, i da u istom roku uplate na depozit ovog suda broj HR 4323900011300029763, poziv na broj 020-28-19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ind w:firstLine="708"/>
        <w:rPr>
          <w:szCs w:val="24"/>
        </w:rPr>
      </w:pPr>
    </w:p>
    <w:p w:rsidRDefault="000F1E44" w:rsidP="000F1E44" w:rsidR="000F1E44">
      <w:pPr>
        <w:jc w:val="center"/>
        <w:rPr>
          <w:szCs w:val="24"/>
        </w:rPr>
      </w:pPr>
      <w:r>
        <w:rPr>
          <w:szCs w:val="24"/>
        </w:rPr>
        <w:t xml:space="preserve">U Pazinu 7. </w:t>
      </w:r>
      <w:r w:rsidR="00CE3B5C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0F1E44" w:rsidP="000F1E44" w:rsidR="000F1E4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F1E44" w:rsidP="000F1E44" w:rsidR="000F1E44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E5087C">
        <w:rPr>
          <w:szCs w:val="24"/>
        </w:rPr>
        <w:t xml:space="preserve">, v. r. </w:t>
      </w:r>
    </w:p>
    <w:p w:rsidRDefault="000F1E44" w:rsidP="000F1E44" w:rsidR="000F1E44">
      <w:pPr>
        <w:rPr>
          <w:szCs w:val="24"/>
        </w:rPr>
      </w:pPr>
      <w:r>
        <w:rPr>
          <w:szCs w:val="24"/>
        </w:rPr>
        <w:t>DNA:</w:t>
      </w:r>
    </w:p>
    <w:p w:rsidRDefault="000F1E44" w:rsidP="000F1E44" w:rsidR="000F1E44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0F1E44" w:rsidP="000F1E44" w:rsidR="000F1E44"/>
    <w:p w:rsidRDefault="00A3709F" w:rsidR="00A3709F"/>
    <w:sectPr w:rsidSect="000E65CC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E44" w:rsidP="000F1E44" w:rsidR="000F1E44">
      <w:r>
        <w:separator/>
      </w:r>
    </w:p>
  </w:endnote>
  <w:endnote w:id="0" w:type="continuationSeparator">
    <w:p w:rsidRDefault="000F1E44" w:rsidP="000F1E44" w:rsidR="000F1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E44" w:rsidP="000F1E44" w:rsidR="000F1E44">
      <w:r>
        <w:separator/>
      </w:r>
    </w:p>
  </w:footnote>
  <w:footnote w:id="0" w:type="continuationSeparator">
    <w:p w:rsidRDefault="000F1E44" w:rsidP="000F1E44" w:rsidR="000F1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E44" w:rsidP="006333DD" w:rsidR="006333DD">
    <w:pPr>
      <w:pStyle w:val="Zaglavlje"/>
      <w:jc w:val="right"/>
    </w:pPr>
    <w:r>
      <w:t>12 St-28/2019-3</w:t>
    </w:r>
  </w:p>
  <w:p w:rsidRDefault="00E5087C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3D22"/>
    <w:rsid w:val="000E65CC"/>
    <w:rsid w:val="000F1E44"/>
    <w:rsid w:val="000F3D22"/>
    <w:rsid w:val="00A3709F"/>
    <w:rsid w:val="00CE3B5C"/>
    <w:rsid w:val="00DB5792"/>
    <w:rsid w:val="00E5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E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1E4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F1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1E4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0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8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87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8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8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E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1E4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F1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1E4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0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8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87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8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8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St-28/2019</izvorni_sadrzaj>
    <derivirana_varijabla naziv="DomainObject.Predmet.OznakaBroj_1">St-28/2019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 EKSPRES d.o.o. MANJADVORCI</izvorni_sadrzaj>
    <derivirana_varijabla naziv="DomainObject.Predmet.ProtustrankaFormated_1">  DIGITAL EKSPRES d.o.o. MANJADVORCI</derivirana_varijabla>
  </DomainObject.Predmet.ProtustrankaFormated>
  <DomainObject.Predmet.ProtustrankaFormatedOIB>
    <izvorni_sadrzaj>  DIGITAL EKSPRES d.o.o. MANJADVORCI, OIB 89260057484</izvorni_sadrzaj>
    <derivirana_varijabla naziv="DomainObject.Predmet.ProtustrankaFormatedOIB_1">  DIGITAL EKSPRES d.o.o. MANJADVORCI, OIB 89260057484</derivirana_varijabla>
  </DomainObject.Predmet.ProtustrankaFormatedOIB>
  <DomainObject.Predmet.ProtustrankaFormatedWithAdress>
    <izvorni_sadrzaj> DIGITAL EKSPRES d.o.o. MANJADVORCI, Manjadvorci 26, 52207 Manjadvorci</izvorni_sadrzaj>
    <derivirana_varijabla naziv="DomainObject.Predmet.ProtustrankaFormatedWithAdress_1"> DIGITAL EKSPRES d.o.o. MANJADVORCI, Manjadvorci 26, 52207 Manjadvorci</derivirana_varijabla>
  </DomainObject.Predmet.ProtustrankaFormatedWithAdress>
  <DomainObject.Predmet.ProtustrankaFormatedWithAdressOIB>
    <izvorni_sadrzaj> DIGITAL EKSPRES d.o.o. MANJADVORCI, OIB 89260057484, Manjadvorci 26, 52207 Manjadvorci</izvorni_sadrzaj>
    <derivirana_varijabla naziv="DomainObject.Predmet.ProtustrankaFormatedWithAdressOIB_1"> DIGITAL EKSPRES d.o.o. MANJADVORCI, OIB 89260057484, Manjadvorci 26, 52207 Manjadvorci</derivirana_varijabla>
  </DomainObject.Predmet.ProtustrankaFormatedWithAdressOIB>
  <DomainObject.Predmet.ProtustrankaWithAdress>
    <izvorni_sadrzaj>DIGITAL EKSPRES d.o.o. MANJADVORCI Manjadvorci 26, 52207 Manjadvorci</izvorni_sadrzaj>
    <derivirana_varijabla naziv="DomainObject.Predmet.ProtustrankaWithAdress_1">DIGITAL EKSPRES d.o.o. MANJADVORCI Manjadvorci 26, 52207 Manjadvorci</derivirana_varijabla>
  </DomainObject.Predmet.ProtustrankaWithAdress>
  <DomainObject.Predmet.ProtustrankaWithAdressOIB>
    <izvorni_sadrzaj>DIGITAL EKSPRES d.o.o. MANJADVORCI, OIB 89260057484, Manjadvorci 26, 52207 Manjadvorci</izvorni_sadrzaj>
    <derivirana_varijabla naziv="DomainObject.Predmet.ProtustrankaWithAdressOIB_1">DIGITAL EKSPRES d.o.o. MANJADVORCI, OIB 89260057484, Manjadvorci 26, 52207 Manjadvorci</derivirana_varijabla>
  </DomainObject.Predmet.ProtustrankaWithAdressOIB>
  <DomainObject.Predmet.ProtustrankaNazivFormated>
    <izvorni_sadrzaj>DIGITAL EKSPRES d.o.o. MANJADVORCI</izvorni_sadrzaj>
    <derivirana_varijabla naziv="DomainObject.Predmet.ProtustrankaNazivFormated_1">DIGITAL EKSPRES d.o.o. MANJADVORCI</derivirana_varijabla>
  </DomainObject.Predmet.ProtustrankaNazivFormated>
  <DomainObject.Predmet.ProtustrankaNazivFormatedOIB>
    <izvorni_sadrzaj>DIGITAL EKSPRES d.o.o. MANJADVORCI, OIB 89260057484</izvorni_sadrzaj>
    <derivirana_varijabla naziv="DomainObject.Predmet.ProtustrankaNazivFormatedOIB_1">DIGITAL EKSPRES d.o.o. MANJADVORCI, OIB 89260057484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82356.22</izvorni_sadrzaj>
    <derivirana_varijabla naziv="DomainObject.Predmet.TrenutnaVrijednost_1">82356.22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DIGITAL EKSPRES d.o.o. MANJADVORCI</item>
    </izvorni_sadrzaj>
    <derivirana_varijabla naziv="DomainObject.Predmet.ProtuStrankaListFormated_1">
      <item>DIGITAL EKSPRES d.o.o. MANJADVORCI</item>
    </derivirana_varijabla>
  </DomainObject.Predmet.ProtuStrankaListFormated>
  <DomainObject.Predmet.ProtuStrankaListFormatedOIB>
    <izvorni_sadrzaj>
      <item>DIGITAL EKSPRES d.o.o. MANJADVORCI, OIB 89260057484</item>
    </izvorni_sadrzaj>
    <derivirana_varijabla naziv="DomainObject.Predmet.ProtuStrankaListFormatedOIB_1">
      <item>DIGITAL EKSPRES d.o.o. MANJADVORCI, OIB 89260057484</item>
    </derivirana_varijabla>
  </DomainObject.Predmet.ProtuStrankaListFormatedOIB>
  <DomainObject.Predmet.ProtuStrankaListFormatedWithAdress>
    <izvorni_sadrzaj>
      <item>DIGITAL EKSPRES d.o.o. MANJADVORCI, Manjadvorci 26, 52207 Manjadvorci</item>
    </izvorni_sadrzaj>
    <derivirana_varijabla naziv="DomainObject.Predmet.ProtuStrankaListFormatedWithAdress_1">
      <item>DIGITAL EKSPRES d.o.o. MANJADVORCI, Manjadvorci 26, 52207 Manjadvorci</item>
    </derivirana_varijabla>
  </DomainObject.Predmet.ProtuStrankaListFormatedWithAdress>
  <DomainObject.Predmet.ProtuStrankaListFormatedWithAdressOIB>
    <izvorni_sadrzaj>
      <item>DIGITAL EKSPRES d.o.o. MANJADVORCI, OIB 89260057484, Manjadvorci 26, 52207 Manjadvorci</item>
    </izvorni_sadrzaj>
    <derivirana_varijabla naziv="DomainObject.Predmet.ProtuStrankaListFormatedWithAdressOIB_1">
      <item>DIGITAL EKSPRES d.o.o. MANJADVORCI, OIB 89260057484, Manjadvorci 26, 52207 Manjadvorci</item>
    </derivirana_varijabla>
  </DomainObject.Predmet.ProtuStrankaListFormatedWithAdressOIB>
  <DomainObject.Predmet.ProtuStrankaListNazivFormated>
    <izvorni_sadrzaj>
      <item>DIGITAL EKSPRES d.o.o. MANJADVORCI</item>
    </izvorni_sadrzaj>
    <derivirana_varijabla naziv="DomainObject.Predmet.ProtuStrankaListNazivFormated_1">
      <item>DIGITAL EKSPRES d.o.o. MANJADVORCI</item>
    </derivirana_varijabla>
  </DomainObject.Predmet.ProtuStrankaListNazivFormated>
  <DomainObject.Predmet.ProtuStrankaListNazivFormatedOIB>
    <izvorni_sadrzaj>
      <item>DIGITAL EKSPRES d.o.o. MANJADVORCI, OIB 89260057484</item>
    </izvorni_sadrzaj>
    <derivirana_varijabla naziv="DomainObject.Predmet.ProtuStrankaListNazivFormatedOIB_1">
      <item>DIGITAL EKSPRES d.o.o. MANJADVORCI, OIB 89260057484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DIGITAL EKSPRES d.o.o. MANJADVORCI</izvorni_sadrzaj>
    <derivirana_varijabla naziv="DomainObject.Predmet.ProtustrankaIDrugi_1">DIGITAL EKSPRES d.o.o. MANJADVORCI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DIGITAL EKSPRES d.o.o. MANJADVORCI, OIB 89260057484, Manjadvorci 26, 52207 Manjadvorci</izvorni_sadrzaj>
    <derivirana_varijabla naziv="DomainObject.Predmet.ProtustrankaIDrugiAdressOIB_1">DIGITAL EKSPRES d.o.o. MANJADVORCI, OIB 89260057484, Manjadvorci 26, 52207 Manjadvorci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DIGITAL EKSPRES d.o.o. MANJADVORCI</item>
    </izvorni_sadrzaj>
    <derivirana_varijabla naziv="DomainObject.Predmet.SudioniciListNaziv_1">
      <item>FINANCIJSKA AGENCIJA, RC RIJEKA, PODRUŽNICA PULA, PULA</item>
      <item>DIGITAL EKSPRES d.o.o. MANJADVORCI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DIGITAL EKSPRES d.o.o. MANJADVORCI, OIB 89260057484, Manjadvorci 26,52207 Manjadvorci</item>
    </izvorni_sadrzaj>
    <derivirana_varijabla naziv="DomainObject.Predmet.SudioniciListAdressOIB_1">
      <item>FINANCIJSKA AGENCIJA, RC RIJEKA, PODRUŽNICA PULA, PULA, OIB 85821130368, Ulica grada Vukovara 70,10000 Zagreb</item>
      <item>DIGITAL EKSPRES d.o.o. MANJADVORCI, OIB 89260057484, Manjadvorci 26,52207 Manjadvorci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89260057484</item>
    </izvorni_sadrzaj>
    <derivirana_varijabla naziv="DomainObject.Predmet.SudioniciListNazivOIB_1">
      <item>, OIB 85821130368</item>
      <item>, OIB 89260057484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2698</properties:Characters>
  <properties:Lines>61</properties:Lines>
  <properties:Paragraphs>13</properties:Paragraphs>
  <properties:TotalTime>0</properties:TotalTime>
  <properties:ScaleCrop>false</properties:ScaleCrop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2019-02-06T08:09:00Z</dcterms:created>
  <dc:creator>Morena Brajuha</dc:creator>
  <dc:description/>
  <cp:keywords/>
  <cp:lastModifiedBy>Morena Brajuha</cp:lastModifiedBy>
  <cp:lastPrinted>2019-02-07T06:59:00Z</cp:lastPrinted>
  <dcterms:modified xmlns:xsi="http://www.w3.org/2001/XMLSchema-instance" xsi:type="dcterms:W3CDTF">2019-02-07T07:22:00Z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(St-28-19 Digital Ekspres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