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37a1" w14:paraId="ef437a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20251">
        <w:rPr>
          <w:sz w:val="24"/>
        </w:rPr>
        <w:t>3324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152FE">
        <w:rPr>
          <w:sz w:val="24"/>
          <w:szCs w:val="24"/>
          <w:lang w:val="pt-BR"/>
        </w:rPr>
        <w:t xml:space="preserve">PROFIT NATJEČAJI d.o.o., Zagreb, Ilica 107, OIB: </w:t>
      </w:r>
      <w:proofErr w:type="spellStart"/>
      <w:r w:rsidR="00C152FE" w:rsidRPr="00A56FE6">
        <w:rPr>
          <w:sz w:val="24"/>
          <w:szCs w:val="24"/>
        </w:rPr>
        <w:t>66939025001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96C48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96C48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B0643E">
        <w:rPr>
          <w:sz w:val="24"/>
          <w:szCs w:val="24"/>
          <w:lang w:val="pt-BR"/>
        </w:rPr>
        <w:t xml:space="preserve">PROFIT NATJEČAJI d.o.o., Zagreb, Ilica 107, OIB: </w:t>
      </w:r>
      <w:proofErr w:type="spellStart"/>
      <w:r w:rsidR="00B0643E" w:rsidRPr="00A56FE6">
        <w:rPr>
          <w:sz w:val="24"/>
          <w:szCs w:val="24"/>
        </w:rPr>
        <w:t>66939025001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242489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14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317175"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 w:rsidR="00EB20B3">
        <w:rPr>
          <w:b/>
          <w:sz w:val="24"/>
          <w:szCs w:val="24"/>
        </w:rPr>
        <w:t>9</w:t>
      </w:r>
      <w:r w:rsidR="00A07D30">
        <w:rPr>
          <w:b/>
          <w:sz w:val="24"/>
          <w:szCs w:val="24"/>
        </w:rPr>
        <w:t>,</w:t>
      </w:r>
      <w:proofErr w:type="spellStart"/>
      <w:r w:rsidR="0027181A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96C48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A96C48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81F2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81F21" w:rsidP="00581F21" w:rsidR="00581F2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81F21" w:rsidP="00581F21" w:rsidR="00581F2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581F21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F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2329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27B6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2489"/>
    <w:rsid w:val="00244430"/>
    <w:rsid w:val="0024511D"/>
    <w:rsid w:val="00247D0E"/>
    <w:rsid w:val="0025027E"/>
    <w:rsid w:val="00252DBB"/>
    <w:rsid w:val="0026541B"/>
    <w:rsid w:val="00265870"/>
    <w:rsid w:val="00266C87"/>
    <w:rsid w:val="0027181A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1F21"/>
    <w:rsid w:val="005849B0"/>
    <w:rsid w:val="005903C5"/>
    <w:rsid w:val="00590AC2"/>
    <w:rsid w:val="00590C16"/>
    <w:rsid w:val="00591205"/>
    <w:rsid w:val="005940BE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2E7E"/>
    <w:rsid w:val="006C4E7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0C02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48"/>
    <w:rsid w:val="00A96CA9"/>
    <w:rsid w:val="00A97EA5"/>
    <w:rsid w:val="00AA4AD8"/>
    <w:rsid w:val="00AA62BD"/>
    <w:rsid w:val="00AB2D2C"/>
    <w:rsid w:val="00AB6762"/>
    <w:rsid w:val="00AC089E"/>
    <w:rsid w:val="00AC0CE7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0643E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2FE"/>
    <w:rsid w:val="00C1546C"/>
    <w:rsid w:val="00C20251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0F91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F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St-3324/2016-16</izvorni_sadrzaj>
    <derivirana_varijabla naziv="DomainObject.Oznaka_1">St-3324/2016-16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3324</izvorni_sadrzaj>
    <derivirana_varijabla naziv="DomainObject.Predmet.Broj_1">3324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St-3324/2016</izvorni_sadrzaj>
    <derivirana_varijabla naziv="DomainObject.Predmet.OznakaBroj_1">St-3324/2016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PROFIT NATJEČAJI d.o.o.</izvorni_sadrzaj>
    <derivirana_varijabla naziv="DomainObject.Predmet.ProtustrankaFormated_1">  PROFIT NATJEČAJI d.o.o.</derivirana_varijabla>
  </DomainObject.Predmet.ProtustrankaFormated>
  <DomainObject.Predmet.ProtustrankaFormatedOIB>
    <izvorni_sadrzaj>  PROFIT NATJEČAJI d.o.o., OIB 66939025001</izvorni_sadrzaj>
    <derivirana_varijabla naziv="DomainObject.Predmet.ProtustrankaFormatedOIB_1">  PROFIT NATJEČAJI d.o.o., OIB 66939025001</derivirana_varijabla>
  </DomainObject.Predmet.ProtustrankaFormatedOIB>
  <DomainObject.Predmet.ProtustrankaFormatedWithAdress>
    <izvorni_sadrzaj> PROFIT NATJEČAJI d.o.o., Ilica 107, 10000 Zagreb</izvorni_sadrzaj>
    <derivirana_varijabla naziv="DomainObject.Predmet.ProtustrankaFormatedWithAdress_1"> PROFIT NATJEČAJI d.o.o., Ilica 107, 10000 Zagreb</derivirana_varijabla>
  </DomainObject.Predmet.ProtustrankaFormatedWithAdress>
  <DomainObject.Predmet.ProtustrankaFormatedWithAdressOIB>
    <izvorni_sadrzaj> PROFIT NATJEČAJI d.o.o., OIB 66939025001, Ilica 107, 10000 Zagreb</izvorni_sadrzaj>
    <derivirana_varijabla naziv="DomainObject.Predmet.ProtustrankaFormatedWithAdressOIB_1"> PROFIT NATJEČAJI d.o.o., OIB 66939025001, Ilica 107, 10000 Zagreb</derivirana_varijabla>
  </DomainObject.Predmet.ProtustrankaFormatedWithAdressOIB>
  <DomainObject.Predmet.ProtustrankaWithAdress>
    <izvorni_sadrzaj>PROFIT NATJEČAJI d.o.o. Ilica 107, 10000 Zagreb</izvorni_sadrzaj>
    <derivirana_varijabla naziv="DomainObject.Predmet.ProtustrankaWithAdress_1">PROFIT NATJEČAJI d.o.o. Ilica 107, 10000 Zagreb</derivirana_varijabla>
  </DomainObject.Predmet.ProtustrankaWithAdress>
  <DomainObject.Predmet.ProtustrankaWithAdressOIB>
    <izvorni_sadrzaj>PROFIT NATJEČAJI d.o.o., OIB 66939025001, Ilica 107, 10000 Zagreb</izvorni_sadrzaj>
    <derivirana_varijabla naziv="DomainObject.Predmet.ProtustrankaWithAdressOIB_1">PROFIT NATJEČAJI d.o.o., OIB 66939025001, Ilica 107, 10000 Zagreb</derivirana_varijabla>
  </DomainObject.Predmet.ProtustrankaWithAdressOIB>
  <DomainObject.Predmet.ProtustrankaNazivFormated>
    <izvorni_sadrzaj>PROFIT NATJEČAJI d.o.o.</izvorni_sadrzaj>
    <derivirana_varijabla naziv="DomainObject.Predmet.ProtustrankaNazivFormated_1">PROFIT NATJEČAJI d.o.o.</derivirana_varijabla>
  </DomainObject.Predmet.ProtustrankaNazivFormated>
  <DomainObject.Predmet.ProtustrankaNazivFormatedOIB>
    <izvorni_sadrzaj>PROFIT NATJEČAJI d.o.o., OIB 66939025001</izvorni_sadrzaj>
    <derivirana_varijabla naziv="DomainObject.Predmet.ProtustrankaNazivFormatedOIB_1">PROFIT NATJEČAJI d.o.o., OIB 66939025001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Péter Lajos Tóth</izvorni_sadrzaj>
    <derivirana_varijabla naziv="DomainObject.Predmet.StrankaFormated_1">  FINA Regionalni centar Zagreb; Péter Lajos Tóth</derivirana_varijabla>
  </DomainObject.Predmet.StrankaFormated>
  <DomainObject.Predmet.StrankaFormatedOIB>
    <izvorni_sadrzaj>  FINA Regionalni centar Zagreb, OIB 85821130368; Péter Lajos Tóth, OIB 67970479560</izvorni_sadrzaj>
    <derivirana_varijabla naziv="DomainObject.Predmet.StrankaFormatedOIB_1">  FINA Regionalni centar Zagreb, OIB 85821130368; Péter Lajos Tóth, OIB 67970479560</derivirana_varijabla>
  </DomainObject.Predmet.StrankaFormatedOIB>
  <DomainObject.Predmet.StrankaFormatedWithAdress>
    <izvorni_sadrzaj> FINA Regionalni centar Zagreb, Trg svibanjskih žrtava 1995. br. 1, 10000 Zagreb; Péter Lajos Tóth, Deák Ferenc U. 020, 2336 Dunavarsány</izvorni_sadrzaj>
    <derivirana_varijabla naziv="DomainObject.Predmet.StrankaFormatedWithAdress_1"> FINA Regionalni centar Zagreb, Trg svibanjskih žrtava 1995. br. 1, 10000 Zagreb; Péter Lajos Tóth, Deák Ferenc U. 020, 2336 Dunavarsány</derivirana_varijabla>
  </DomainObject.Predmet.StrankaFormatedWithAdress>
  <DomainObject.Predmet.StrankaFormatedWithAdressOIB>
    <izvorni_sadrzaj> FINA Regionalni centar Zagreb, OIB 85821130368, Trg svibanjskih žrtava 1995. br. 1, 10000 Zagreb; Péter Lajos Tóth, OIB 67970479560, Deák Ferenc U. 020, 2336 Dunavarsány</izvorni_sadrzaj>
    <derivirana_varijabla naziv="DomainObject.Predmet.StrankaFormatedWithAdressOIB_1"> FINA Regionalni centar Zagreb, OIB 85821130368, Trg svibanjskih žrtava 1995. br. 1, 10000 Zagreb; Péter Lajos Tóth, OIB 67970479560, Deák Ferenc U. 020, 2336 Dunavarsány</derivirana_varijabla>
  </DomainObject.Predmet.StrankaFormatedWithAdressOIB>
  <DomainObject.Predmet.StrankaWithAdress>
    <izvorni_sadrzaj>FINA Regionalni centar Zagreb Trg svibanjskih žrtava 1995. br. 1,10000 Zagreb,Péter Lajos Tóth Deák Ferenc U. 020,2336 Dunavarsány</izvorni_sadrzaj>
    <derivirana_varijabla naziv="DomainObject.Predmet.StrankaWithAdress_1">FINA Regionalni centar Zagreb Trg svibanjskih žrtava 1995. br. 1,10000 Zagreb,Péter Lajos Tóth Deák Ferenc U. 020,2336 Dunavarsány</derivirana_varijabla>
  </DomainObject.Predmet.StrankaWithAdress>
  <DomainObject.Predmet.StrankaWithAdressOIB>
    <izvorni_sadrzaj>FINA Regionalni centar Zagreb, OIB 85821130368, Trg svibanjskih žrtava 1995. br. 1,10000 Zagreb,Péter Lajos Tóth, OIB 67970479560, Deák Ferenc U. 020,2336 Dunavarsány</izvorni_sadrzaj>
    <derivirana_varijabla naziv="DomainObject.Predmet.StrankaWithAdressOIB_1">FINA Regionalni centar Zagreb, OIB 85821130368, Trg svibanjskih žrtava 1995. br. 1,10000 Zagreb,Péter Lajos Tóth, OIB 67970479560, Deák Ferenc U. 020,2336 Dunavarsány</derivirana_varijabla>
  </DomainObject.Predmet.StrankaWithAdressOIB>
  <DomainObject.Predmet.StrankaNazivFormated>
    <izvorni_sadrzaj>FINA Regionalni centar Zagreb,Péter Lajos Tóth</izvorni_sadrzaj>
    <derivirana_varijabla naziv="DomainObject.Predmet.StrankaNazivFormated_1">FINA Regionalni centar Zagreb,Péter Lajos Tóth</derivirana_varijabla>
  </DomainObject.Predmet.StrankaNazivFormated>
  <DomainObject.Predmet.StrankaNazivFormatedOIB>
    <izvorni_sadrzaj>FINA Regionalni centar Zagreb, OIB 85821130368,Péter Lajos Tóth, OIB 67970479560</izvorni_sadrzaj>
    <derivirana_varijabla naziv="DomainObject.Predmet.StrankaNazivFormatedOIB_1">FINA Regionalni centar Zagreb, OIB 85821130368,Péter Lajos Tóth, OIB 67970479560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Péter Lajos Tóth</item>
    </izvorni_sadrzaj>
    <derivirana_varijabla naziv="DomainObject.Predmet.StrankaListFormated_1">
      <item>FINA Regionalni centar Zagreb</item>
      <item>Péter Lajos Tóth</item>
    </derivirana_varijabla>
  </DomainObject.Predmet.StrankaListFormated>
  <DomainObject.Predmet.StrankaListFormatedOIB>
    <izvorni_sadrzaj>
      <item>FINA Regionalni centar Zagreb, OIB 85821130368</item>
      <item>Péter Lajos Tóth, OIB 67970479560</item>
    </izvorni_sadrzaj>
    <derivirana_varijabla naziv="DomainObject.Predmet.StrankaListFormatedOIB_1">
      <item>FINA Regionalni centar Zagreb, OIB 85821130368</item>
      <item>Péter Lajos Tóth, OIB 67970479560</item>
    </derivirana_varijabla>
  </DomainObject.Predmet.StrankaListFormatedOIB>
  <DomainObject.Predmet.StrankaListFormatedWithAdress>
    <izvorni_sadrzaj>
      <item>FINA Regionalni centar Zagreb, Trg svibanjskih žrtava 1995. br. 1, 10000 Zagreb</item>
      <item>Péter Lajos Tóth, Deák Ferenc U. 020, 2336 Dunavarsány</item>
    </izvorni_sadrzaj>
    <derivirana_varijabla naziv="DomainObject.Predmet.StrankaListFormatedWithAdress_1">
      <item>FINA Regionalni centar Zagreb, Trg svibanjskih žrtava 1995. br. 1, 10000 Zagreb</item>
      <item>Péter Lajos Tóth, Deák Ferenc U. 020, 2336 Dunavarsány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Péter Lajos Tóth, OIB 67970479560, Deák Ferenc U. 020, 2336 Dunavarsány</item>
    </izvorni_sadrzaj>
    <derivirana_varijabla naziv="DomainObject.Predmet.StrankaListFormatedWithAdressOIB_1">
      <item>FINA Regionalni centar Zagreb, OIB 85821130368, Trg svibanjskih žrtava 1995. br. 1, 10000 Zagreb</item>
      <item>Péter Lajos Tóth, OIB 67970479560, Deák Ferenc U. 020, 2336 Dunavarsány</item>
    </derivirana_varijabla>
  </DomainObject.Predmet.StrankaListFormatedWithAdressOIB>
  <DomainObject.Predmet.StrankaListNazivFormated>
    <izvorni_sadrzaj>
      <item>FINA Regionalni centar Zagreb</item>
      <item>Péter Lajos Tóth</item>
    </izvorni_sadrzaj>
    <derivirana_varijabla naziv="DomainObject.Predmet.StrankaListNazivFormated_1">
      <item>FINA Regionalni centar Zagreb</item>
      <item>Péter Lajos Tóth</item>
    </derivirana_varijabla>
  </DomainObject.Predmet.StrankaListNazivFormated>
  <DomainObject.Predmet.StrankaListNazivFormatedOIB>
    <izvorni_sadrzaj>
      <item>FINA Regionalni centar Zagreb, OIB 85821130368</item>
      <item>Péter Lajos Tóth, OIB 67970479560</item>
    </izvorni_sadrzaj>
    <derivirana_varijabla naziv="DomainObject.Predmet.StrankaListNazivFormatedOIB_1">
      <item>FINA Regionalni centar Zagreb, OIB 85821130368</item>
      <item>Péter Lajos Tóth, OIB 67970479560</item>
    </derivirana_varijabla>
  </DomainObject.Predmet.StrankaListNazivFormatedOIB>
  <DomainObject.Predmet.ProtuStrankaListFormated>
    <izvorni_sadrzaj>
      <item>PROFIT NATJEČAJI d.o.o.</item>
    </izvorni_sadrzaj>
    <derivirana_varijabla naziv="DomainObject.Predmet.ProtuStrankaListFormated_1">
      <item>PROFIT NATJEČAJI d.o.o.</item>
    </derivirana_varijabla>
  </DomainObject.Predmet.ProtuStrankaListFormated>
  <DomainObject.Predmet.ProtuStrankaListFormatedOIB>
    <izvorni_sadrzaj>
      <item>PROFIT NATJEČAJI d.o.o., OIB 66939025001</item>
    </izvorni_sadrzaj>
    <derivirana_varijabla naziv="DomainObject.Predmet.ProtuStrankaListFormatedOIB_1">
      <item>PROFIT NATJEČAJI d.o.o., OIB 66939025001</item>
    </derivirana_varijabla>
  </DomainObject.Predmet.ProtuStrankaListFormatedOIB>
  <DomainObject.Predmet.ProtuStrankaListFormatedWithAdress>
    <izvorni_sadrzaj>
      <item>PROFIT NATJEČAJI d.o.o., Ilica 107, 10000 Zagreb</item>
    </izvorni_sadrzaj>
    <derivirana_varijabla naziv="DomainObject.Predmet.ProtuStrankaListFormatedWithAdress_1">
      <item>PROFIT NATJEČAJI d.o.o., Ilica 107, 10000 Zagreb</item>
    </derivirana_varijabla>
  </DomainObject.Predmet.ProtuStrankaListFormatedWithAdress>
  <DomainObject.Predmet.ProtuStrankaListFormatedWithAdressOIB>
    <izvorni_sadrzaj>
      <item>PROFIT NATJEČAJI d.o.o., OIB 66939025001, Ilica 107, 10000 Zagreb</item>
    </izvorni_sadrzaj>
    <derivirana_varijabla naziv="DomainObject.Predmet.ProtuStrankaListFormatedWithAdressOIB_1">
      <item>PROFIT NATJEČAJI d.o.o., OIB 66939025001, Ilica 107, 10000 Zagreb</item>
    </derivirana_varijabla>
  </DomainObject.Predmet.ProtuStrankaListFormatedWithAdressOIB>
  <DomainObject.Predmet.ProtuStrankaListNazivFormated>
    <izvorni_sadrzaj>
      <item>PROFIT NATJEČAJI d.o.o.</item>
    </izvorni_sadrzaj>
    <derivirana_varijabla naziv="DomainObject.Predmet.ProtuStrankaListNazivFormated_1">
      <item>PROFIT NATJEČAJI d.o.o.</item>
    </derivirana_varijabla>
  </DomainObject.Predmet.ProtuStrankaListNazivFormated>
  <DomainObject.Predmet.ProtuStrankaListNazivFormatedOIB>
    <izvorni_sadrzaj>
      <item>PROFIT NATJEČAJI d.o.o., OIB 66939025001</item>
    </izvorni_sadrzaj>
    <derivirana_varijabla naziv="DomainObject.Predmet.ProtuStrankaListNazivFormatedOIB_1">
      <item>PROFIT NATJEČAJI d.o.o., OIB 66939025001</item>
    </derivirana_varijabla>
  </DomainObject.Predmet.ProtuStrankaListNazivFormatedOIB>
  <DomainObject.Predmet.OstaliListFormated>
    <izvorni_sadrzaj>
      <item>Péter Lajos Tóth</item>
      <item>Ilona Mária Horváthné Zámori</item>
      <item>SOCIETE GENERALE-SPLITSKA BANKA dioničko društvo</item>
    </izvorni_sadrzaj>
    <derivirana_varijabla naziv="DomainObject.Predmet.OstaliListFormated_1">
      <item>Péter Lajos Tóth</item>
      <item>Ilona Mária Horváthné Zámori</item>
      <item>SOCIETE GENERALE-SPLITSKA BANKA dioničko društvo</item>
    </derivirana_varijabla>
  </DomainObject.Predmet.OstaliListFormated>
  <DomainObject.Predmet.OstaliListFormatedOIB>
    <izvorni_sadrzaj>
      <item>Péter Lajos Tóth, OIB 67970479560</item>
      <item>Ilona Mária Horváthné Zámori, OIB 15141585145</item>
      <item>SOCIETE GENERALE-SPLITSKA BANKA dioničko društvo, OIB 69326397242</item>
    </izvorni_sadrzaj>
    <derivirana_varijabla naziv="DomainObject.Predmet.OstaliListFormatedOIB_1">
      <item>Péter Lajos Tóth, OIB 67970479560</item>
      <item>Ilona Mária Horváthné Zámori, OIB 15141585145</item>
      <item>SOCIETE GENERALE-SPLITSKA BANKA dioničko društvo, OIB 69326397242</item>
    </derivirana_varijabla>
  </DomainObject.Predmet.OstaliListFormatedOIB>
  <DomainObject.Predmet.OstaliListFormatedWithAdress>
    <izvorni_sadrzaj>
      <item>Péter Lajos Tóth, Deák Ferenc U. 020, 2336 Dunavarsány</item>
      <item>Ilona Mária Horváthné Zámori, Olaszliszka Utca 15, 1172 Budimpešta</item>
      <item>SOCIETE GENERALE-SPLITSKA BANKA dioničko društvo, Ruđera Boškovića 16, 21000 Split</item>
    </izvorni_sadrzaj>
    <derivirana_varijabla naziv="DomainObject.Predmet.OstaliListFormatedWithAdress_1">
      <item>Péter Lajos Tóth, Deák Ferenc U. 020, 2336 Dunavarsány</item>
      <item>Ilona Mária Horváthné Zámori, Olaszliszka Utca 15, 1172 Budimpešta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Péter Lajos Tóth, OIB 67970479560, Deák Ferenc U. 020, 2336 Dunavarsány</item>
      <item>Ilona Mária Horváthné Zámori, OIB 15141585145, Olaszliszka Utca 15, 1172 Budimpešta</item>
      <item>SOCIETE GENERALE-SPLITSKA BANKA dioničko društvo, OIB 69326397242, Ruđera Boškovića 16, 21000 Split</item>
    </izvorni_sadrzaj>
    <derivirana_varijabla naziv="DomainObject.Predmet.OstaliListFormatedWithAdressOIB_1">
      <item>Péter Lajos Tóth, OIB 67970479560, Deák Ferenc U. 020, 2336 Dunavarsány</item>
      <item>Ilona Mária Horváthné Zámori, OIB 15141585145, Olaszliszka Utca 15, 1172 Budimpešta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Péter Lajos Tóth</item>
      <item>Ilona Mária Horváthné Zámori</item>
      <item>SOCIETE GENERALE-SPLITSKA BANKA dioničko društvo</item>
    </izvorni_sadrzaj>
    <derivirana_varijabla naziv="DomainObject.Predmet.OstaliListNazivFormated_1">
      <item>Péter Lajos Tóth</item>
      <item>Ilona Mária Horváthné Zámori</item>
      <item>SOCIETE GENERALE-SPLITSKA BANKA dioničko društvo</item>
    </derivirana_varijabla>
  </DomainObject.Predmet.OstaliListNazivFormated>
  <DomainObject.Predmet.OstaliListNazivFormatedOIB>
    <izvorni_sadrzaj>
      <item>Péter Lajos Tóth, OIB 67970479560</item>
      <item>Ilona Mária Horváthné Zámori, OIB 15141585145</item>
      <item>SOCIETE GENERALE-SPLITSKA BANKA dioničko društvo, OIB 69326397242</item>
    </izvorni_sadrzaj>
    <derivirana_varijabla naziv="DomainObject.Predmet.OstaliListNazivFormatedOIB_1">
      <item>Péter Lajos Tóth, OIB 67970479560</item>
      <item>Ilona Mária Horváthné Zámori, OIB 15141585145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St-3324/2016-16</izvorni_sadrzaj>
    <derivirana_varijabla naziv="DomainObject.PoslovniBrojDokumenta_1">St-3324/2016-16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PROFIT NATJEČAJI d.o.o.</izvorni_sadrzaj>
    <derivirana_varijabla naziv="DomainObject.Predmet.ProtustrankaIDrugi_1">PROFIT NATJEČAJI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PROFIT NATJEČAJI d.o.o., OIB 66939025001, Ilica 107, 10000 Zagreb</izvorni_sadrzaj>
    <derivirana_varijabla naziv="DomainObject.Predmet.ProtustrankaIDrugiAdressOIB_1">PROFIT NATJEČAJI d.o.o., OIB 66939025001, Ilica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PROFIT NATJEČAJI d.o.o.</item>
      <item>Péter Lajos Tóth</item>
      <item>Ilona Mária Horváthné Zámori</item>
      <item>Péter Lajos Tóth</item>
      <item>SOCIETE GENERALE-SPLITSKA BANKA dioničko društvo</item>
    </izvorni_sadrzaj>
    <derivirana_varijabla naziv="DomainObject.Predmet.SudioniciListNaziv_1">
      <item>FINA Regionalni centar Zagreb</item>
      <item>PROFIT NATJEČAJI d.o.o.</item>
      <item>Péter Lajos Tóth</item>
      <item>Ilona Mária Horváthné Zámori</item>
      <item>Péter Lajos Tóth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PROFIT NATJEČAJI d.o.o., OIB 66939025001, Ilica 107,10000 Zagreb</item>
      <item>Péter Lajos Tóth, OIB 67970479560, Deák Ferenc U. 020,2336 Dunavarsány</item>
      <item>Ilona Mária Horváthné Zámori, OIB 15141585145, Olaszliszka Utca 15,1172 Budimpešta</item>
      <item>Péter Lajos Tóth, OIB 67970479560, Deák Ferenc U. 020,2336 Dunavarsány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br. 1,10000 Zagreb</item>
      <item>PROFIT NATJEČAJI d.o.o., OIB 66939025001, Ilica 107,10000 Zagreb</item>
      <item>Péter Lajos Tóth, OIB 67970479560, Deák Ferenc U. 020,2336 Dunavarsány</item>
      <item>Ilona Mária Horváthné Zámori, OIB 15141585145, Olaszliszka Utca 15,1172 Budimpešta</item>
      <item>Péter Lajos Tóth, OIB 67970479560, Deák Ferenc U. 020,2336 Dunavarsány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66939025001</item>
      <item>, OIB 67970479560</item>
      <item>, OIB 15141585145</item>
      <item>, OIB 67970479560</item>
      <item>, OIB 69326397242</item>
    </izvorni_sadrzaj>
    <derivirana_varijabla naziv="DomainObject.Predmet.SudioniciListNazivOIB_1">
      <item>, OIB 85821130368</item>
      <item>, OIB 66939025001</item>
      <item>, OIB 67970479560</item>
      <item>, OIB 15141585145</item>
      <item>, OIB 67970479560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784</properties:Characters>
  <properties:Lines>40</properties:Lines>
  <properties:Paragraphs>22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2017-06-20T07:53:00Z</cp:lastPrinted>
  <dcterms:modified xmlns:xsi="http://www.w3.org/2001/XMLSchema-instance" xsi:type="dcterms:W3CDTF">2017-06-20T07:53:00Z</dcterms:modified>
  <cp:revision>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St-3324/2016-16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