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619b" w14:paraId="7d3619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3FAA">
        <w:rPr>
          <w:lang w:val="hr-HR"/>
        </w:rPr>
        <w:t>5</w:t>
      </w:r>
      <w:r w:rsidR="005859A6">
        <w:rPr>
          <w:lang w:val="hr-HR"/>
        </w:rPr>
        <w:t>95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859A6">
        <w:rPr>
          <w:lang w:val="hr-HR"/>
        </w:rPr>
        <w:t>SRCE VENECIJE jednostavno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</w:t>
      </w:r>
      <w:r w:rsidR="00793FAA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334D6C">
        <w:rPr>
          <w:lang w:val="hr-HR"/>
        </w:rPr>
        <w:t xml:space="preserve"> </w:t>
      </w:r>
      <w:proofErr w:type="spellStart"/>
      <w:r w:rsidR="005859A6">
        <w:rPr>
          <w:lang w:val="hr-HR"/>
        </w:rPr>
        <w:t>Livadarski</w:t>
      </w:r>
      <w:proofErr w:type="spellEnd"/>
      <w:r w:rsidR="005859A6">
        <w:rPr>
          <w:lang w:val="hr-HR"/>
        </w:rPr>
        <w:t xml:space="preserve"> odvojak IV. 12 A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5859A6">
        <w:rPr>
          <w:lang w:val="hr-HR"/>
        </w:rPr>
        <w:t>942338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859A6">
        <w:rPr>
          <w:lang w:val="hr-HR"/>
        </w:rPr>
        <w:t>14214905496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3FAA">
        <w:rPr>
          <w:lang w:val="hr-HR"/>
        </w:rPr>
        <w:t>5</w:t>
      </w:r>
      <w:r w:rsidR="005859A6">
        <w:rPr>
          <w:lang w:val="hr-HR"/>
        </w:rPr>
        <w:t>95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859A6">
        <w:rPr>
          <w:lang w:val="hr-HR"/>
        </w:rPr>
        <w:t>9.193,19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859A6">
        <w:rPr>
          <w:lang w:val="hr-HR"/>
        </w:rPr>
        <w:t xml:space="preserve">Lejla </w:t>
      </w:r>
      <w:proofErr w:type="spellStart"/>
      <w:r w:rsidR="005859A6">
        <w:rPr>
          <w:lang w:val="hr-HR"/>
        </w:rPr>
        <w:t>Tahiri</w:t>
      </w:r>
      <w:proofErr w:type="spellEnd"/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5859A6">
        <w:rPr>
          <w:lang w:val="hr-HR"/>
        </w:rPr>
        <w:t>iz Zagreba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proofErr w:type="spellStart"/>
      <w:r w:rsidR="005859A6">
        <w:rPr>
          <w:lang w:val="hr-HR"/>
        </w:rPr>
        <w:t>Livadarski</w:t>
      </w:r>
      <w:proofErr w:type="spellEnd"/>
      <w:r w:rsidR="005859A6">
        <w:rPr>
          <w:lang w:val="hr-HR"/>
        </w:rPr>
        <w:t xml:space="preserve"> odvojak IV. 12/A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859A6">
        <w:rPr>
          <w:lang w:val="hr-HR"/>
        </w:rPr>
        <w:t>41063526957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545CB">
        <w:rPr>
          <w:lang w:val="hr-HR"/>
        </w:rPr>
        <w:t>31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545CB">
        <w:rPr>
          <w:lang w:val="hr-HR"/>
        </w:rPr>
        <w:t>31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8B4" w:rsidR="002D48B4">
      <w:r>
        <w:separator/>
      </w:r>
    </w:p>
  </w:endnote>
  <w:endnote w:id="0" w:type="continuationSeparator">
    <w:p w:rsidRDefault="002D48B4" w:rsidR="002D4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8B4" w:rsidR="002D48B4">
      <w:r>
        <w:separator/>
      </w:r>
    </w:p>
  </w:footnote>
  <w:footnote w:id="0" w:type="continuationSeparator">
    <w:p w:rsidRDefault="002D48B4" w:rsidR="002D4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B318E"/>
    <w:rsid w:val="002D48B4"/>
    <w:rsid w:val="002D6DF2"/>
    <w:rsid w:val="002E367E"/>
    <w:rsid w:val="0032457F"/>
    <w:rsid w:val="00334D6C"/>
    <w:rsid w:val="00350850"/>
    <w:rsid w:val="00357E43"/>
    <w:rsid w:val="003801C7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859A6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545CB"/>
    <w:rsid w:val="00961C2D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11A6D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SRCE VENECIJE j.d.o.o. zastupanog po punomoćniku Lejla Tahiri</izvorni_sadrzaj>
    <derivirana_varijabla naziv="DomainObject.Predmet.ProtustrankaFormated_1">  SRCE VENECIJE j.d.o.o. zastupanog po punomoćniku Lejla Tahiri</derivirana_varijabla>
  </DomainObject.Predmet.ProtustrankaFormated>
  <DomainObject.Predmet.ProtustrankaFormatedOIB>
    <izvorni_sadrzaj>  SRCE VENECIJE j.d.o.o., OIB 14214905496 zastupanog po punomoćniku Lejla Tahiri</izvorni_sadrzaj>
    <derivirana_varijabla naziv="DomainObject.Predmet.ProtustrankaFormatedOIB_1">  SRCE VENECIJE j.d.o.o., OIB 14214905496 zastupanog po punomoćniku Lejla Tahiri</derivirana_varijabla>
  </DomainObject.Predmet.ProtustrankaFormatedOIB>
  <DomainObject.Predmet.ProtustrankaFormatedWithAdress>
    <izvorni_sadrzaj> SRCE VENECIJE j.d.o.o., Livadarski odvojak IV. 12/A, 10000 Zagreb zastupanog po punomoćniku Lejla Tahiri</izvorni_sadrzaj>
    <derivirana_varijabla naziv="DomainObject.Predmet.ProtustrankaFormatedWithAdress_1"> SRCE VENECIJE j.d.o.o., Livadarski odvojak IV. 12/A, 10000 Zagreb zastupanog po punomoćniku Lejla Tahiri</derivirana_varijabla>
  </DomainObject.Predmet.ProtustrankaFormatedWithAdress>
  <DomainObject.Predmet.ProtustrankaFormatedWithAdressOIB>
    <izvorni_sadrzaj> SRCE VENECIJE j.d.o.o., OIB 14214905496, Livadarski odvojak IV. 12/A, 10000 Zagreb zastupanog po punomoćniku Lejla Tahiri</izvorni_sadrzaj>
    <derivirana_varijabla naziv="DomainObject.Predmet.ProtustrankaFormatedWithAdressOIB_1"> SRCE VENECIJE j.d.o.o., OIB 14214905496, Livadarski odvojak IV. 12/A, 10000 Zagreb zastupanog po punomoćniku Lejla Tahiri</derivirana_varijabla>
  </DomainObject.Predmet.ProtustrankaFormatedWithAdressOIB>
  <DomainObject.Predmet.ProtustrankaWithAdress>
    <izvorni_sadrzaj>SRCE VENECIJE j.d.o.o. Livadarski odvojak IV. 12/A, 10000 Zagreb</izvorni_sadrzaj>
    <derivirana_varijabla naziv="DomainObject.Predmet.ProtustrankaWithAdress_1">SRCE VENECIJE j.d.o.o. Livadarski odvojak IV. 12/A, 10000 Zagreb</derivirana_varijabla>
  </DomainObject.Predmet.ProtustrankaWithAdress>
  <DomainObject.Predmet.ProtustrankaWithAdressOIB>
    <izvorni_sadrzaj>SRCE VENECIJE j.d.o.o., OIB 14214905496, Livadarski odvojak IV. 12/A, 10000 Zagreb</izvorni_sadrzaj>
    <derivirana_varijabla naziv="DomainObject.Predmet.ProtustrankaWithAdressOIB_1">SRCE VENECIJE j.d.o.o., OIB 14214905496, Livadarski odvojak IV. 12/A, 10000 Zagreb</derivirana_varijabla>
  </DomainObject.Predmet.ProtustrankaWithAdressOIB>
  <DomainObject.Predmet.ProtustrankaNazivFormated>
    <izvorni_sadrzaj>SRCE VENECIJE j.d.o.o.</izvorni_sadrzaj>
    <derivirana_varijabla naziv="DomainObject.Predmet.ProtustrankaNazivFormated_1">SRCE VENECIJE j.d.o.o.</derivirana_varijabla>
  </DomainObject.Predmet.ProtustrankaNazivFormated>
  <DomainObject.Predmet.ProtustrankaNazivFormatedOIB>
    <izvorni_sadrzaj>SRCE VENECIJE j.d.o.o., OIB 14214905496</izvorni_sadrzaj>
    <derivirana_varijabla naziv="DomainObject.Predmet.ProtustrankaNazivFormatedOIB_1">SRCE VENECIJE j.d.o.o., OIB 14214905496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VENECIJE j.d.o.o. zastupanog po punomoćniku Lejla Tahiri</item>
    </izvorni_sadrzaj>
    <derivirana_varijabla naziv="DomainObject.Predmet.ProtuStrankaListFormated_1">
      <item>SRCE VENECIJE j.d.o.o. zastupanog po punomoćniku Lejla Tahiri</item>
    </derivirana_varijabla>
  </DomainObject.Predmet.ProtuStrankaListFormated>
  <DomainObject.Predmet.ProtuStrankaListFormatedOIB>
    <izvorni_sadrzaj>
      <item>SRCE VENECIJE j.d.o.o., OIB 14214905496 zastupanog po punomoćniku Lejla Tahiri</item>
    </izvorni_sadrzaj>
    <derivirana_varijabla naziv="DomainObject.Predmet.ProtuStrankaListFormatedOIB_1">
      <item>SRCE VENECIJE j.d.o.o., OIB 14214905496 zastupanog po punomoćniku Lejla Tahiri</item>
    </derivirana_varijabla>
  </DomainObject.Predmet.ProtuStrankaListFormatedOIB>
  <DomainObject.Predmet.ProtuStrankaListFormatedWithAdress>
    <izvorni_sadrzaj>
      <item>SRCE VENECIJE j.d.o.o., Livadarski odvojak IV. 12/A, 10000 Zagreb zastupanog po punomoćniku Lejla Tahiri</item>
    </izvorni_sadrzaj>
    <derivirana_varijabla naziv="DomainObject.Predmet.ProtuStrankaListFormatedWithAdress_1">
      <item>SRCE VENECIJE j.d.o.o., Livadarski odvojak IV. 12/A, 10000 Zagreb zastupanog po punomoćniku Lejla Tahiri</item>
    </derivirana_varijabla>
  </DomainObject.Predmet.ProtuStrankaListFormatedWithAdress>
  <DomainObject.Predmet.ProtuStrankaListFormatedWithAdressOIB>
    <izvorni_sadrzaj>
      <item>SRCE VENECIJE j.d.o.o., OIB 14214905496, Livadarski odvojak IV. 12/A, 10000 Zagreb zastupanog po punomoćniku Lejla Tahiri</item>
    </izvorni_sadrzaj>
    <derivirana_varijabla naziv="DomainObject.Predmet.ProtuStrankaListFormatedWithAdressOIB_1">
      <item>SRCE VENECIJE j.d.o.o., OIB 14214905496, Livadarski odvojak IV. 12/A, 10000 Zagreb zastupanog po punomoćniku Lejla Tahiri</item>
    </derivirana_varijabla>
  </DomainObject.Predmet.ProtuStrankaListFormatedWithAdressOIB>
  <DomainObject.Predmet.ProtuStrankaListNazivFormated>
    <izvorni_sadrzaj>
      <item>SRCE VENECIJE j.d.o.o.</item>
    </izvorni_sadrzaj>
    <derivirana_varijabla naziv="DomainObject.Predmet.ProtuStrankaListNazivFormated_1">
      <item>SRCE VENECIJE j.d.o.o.</item>
    </derivirana_varijabla>
  </DomainObject.Predmet.ProtuStrankaListNazivFormated>
  <DomainObject.Predmet.ProtuStrankaListNazivFormatedOIB>
    <izvorni_sadrzaj>
      <item>SRCE VENECIJE j.d.o.o., OIB 14214905496</item>
    </izvorni_sadrzaj>
    <derivirana_varijabla naziv="DomainObject.Predmet.ProtuStrankaListNazivFormatedOIB_1">
      <item>SRCE VENECIJE j.d.o.o., OIB 14214905496</item>
    </derivirana_varijabla>
  </DomainObject.Predmet.ProtuStrankaListNazivFormatedOIB>
  <DomainObject.Predmet.OstaliListFormated>
    <izvorni_sadrzaj>
      <item>Lejla Tahiri punomoćnik sudionika u postupku SRCE VENECIJE j.d.o.o.</item>
    </izvorni_sadrzaj>
    <derivirana_varijabla naziv="DomainObject.Predmet.OstaliListFormated_1">
      <item>Lejla Tahiri punomoćnik sudionika u postupku SRCE VENECIJE j.d.o.o.</item>
    </derivirana_varijabla>
  </DomainObject.Predmet.OstaliListFormated>
  <DomainObject.Predmet.OstaliListFormatedOIB>
    <izvorni_sadrzaj>
      <item>Lejla Tahiri, OIB 41063526957 punomoćnik sudionika u postupku SRCE VENECIJE j.d.o.o.</item>
    </izvorni_sadrzaj>
    <derivirana_varijabla naziv="DomainObject.Predmet.OstaliListFormatedOIB_1">
      <item>Lejla Tahiri, OIB 41063526957 punomoćnik sudionika u postupku SRCE VENECIJE j.d.o.o.</item>
    </derivirana_varijabla>
  </DomainObject.Predmet.OstaliListFormatedOIB>
  <DomainObject.Predmet.OstaliListFormatedWithAdress>
    <izvorni_sadrzaj>
      <item>Lejla Tahiri, Livadarski odvojak IV. 12/A, 10000 Zagreb punomoćnik sudionika u postupku SRCE VENECIJE j.d.o.o.</item>
    </izvorni_sadrzaj>
    <derivirana_varijabla naziv="DomainObject.Predmet.OstaliListFormatedWithAdress_1">
      <item>Lejla Tahiri, Livadarski odvojak IV. 12/A, 10000 Zagreb punomoćnik sudionika u postupku SRCE VENECIJE j.d.o.o.</item>
    </derivirana_varijabla>
  </DomainObject.Predmet.OstaliListFormatedWithAdress>
  <DomainObject.Predmet.OstaliListFormatedWithAdressOIB>
    <izvorni_sadrzaj>
      <item>Lejla Tahiri, OIB 41063526957, Livadarski odvojak IV. 12/A, 10000 Zagreb punomoćnik sudionika u postupku SRCE VENECIJE j.d.o.o.</item>
    </izvorni_sadrzaj>
    <derivirana_varijabla naziv="DomainObject.Predmet.OstaliListFormatedWithAdressOIB_1">
      <item>Lejla Tahiri, OIB 41063526957, Livadarski odvojak IV. 12/A, 10000 Zagreb punomoćnik sudionika u postupku SRCE VENECIJE j.d.o.o.</item>
    </derivirana_varijabla>
  </DomainObject.Predmet.OstaliListFormatedWithAdressOIB>
  <DomainObject.Predmet.OstaliListNazivFormated>
    <izvorni_sadrzaj>
      <item>Lejla Tahiri</item>
    </izvorni_sadrzaj>
    <derivirana_varijabla naziv="DomainObject.Predmet.OstaliListNazivFormated_1">
      <item>Lejla Tahiri</item>
    </derivirana_varijabla>
  </DomainObject.Predmet.OstaliListNazivFormated>
  <DomainObject.Predmet.OstaliListNazivFormatedOIB>
    <izvorni_sadrzaj>
      <item>Lejla Tahiri, OIB 41063526957</item>
    </izvorni_sadrzaj>
    <derivirana_varijabla naziv="DomainObject.Predmet.OstaliListNazivFormatedOIB_1">
      <item>Lejla Tahiri, OIB 41063526957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VENECIJE j.d.o.o.</izvorni_sadrzaj>
    <derivirana_varijabla naziv="DomainObject.Predmet.ProtustrankaIDrugi_1">SRCE VENECIJE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SRCE VENECIJE j.d.o.o., OIB 14214905496, Livadarski odvojak IV. 12/A, 10000 Zagreb</izvorni_sadrzaj>
    <derivirana_varijabla naziv="DomainObject.Predmet.ProtustrankaIDrugiAdressOIB_1">SRCE VENECIJE j.d.o.o., OIB 14214905496, Livadarski odvojak IV.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SRCE VENECIJE j.d.o.o.</item>
      <item>FINA Regionalni centar Zagreb</item>
      <item>Lejla Tahiri</item>
    </izvorni_sadrzaj>
    <derivirana_varijabla naziv="DomainObject.Predmet.SudioniciListNaziv_1">
      <item>SRCE VENECIJE j.d.o.o.</item>
      <item>FINA Regionalni centar Zagreb</item>
      <item>Lejla Tahiri</item>
    </derivirana_varijabla>
  </DomainObject.Predmet.SudioniciListNaziv>
  <DomainObject.Predmet.SudioniciListAdressOIB>
    <izvorni_sadrzaj>
      <item>SRCE VENECIJE j.d.o.o., OIB 14214905496, Livadarski odvojak IV. 12/A,10000 Zagreb</item>
      <item>FINA Regionalni centar Zagreb, OIB 85821130368, Trg svibanjskih žrtava 1995. 1,10000 Zagreb</item>
      <item>Lejla Tahiri, OIB 41063526957, Livadarski odvojak IV. 12/A,10000 Zagreb</item>
    </izvorni_sadrzaj>
    <derivirana_varijabla naziv="DomainObject.Predmet.SudioniciListAdressOIB_1">
      <item>SRCE VENECIJE j.d.o.o., OIB 14214905496, Livadarski odvojak IV. 12/A,10000 Zagreb</item>
      <item>FINA Regionalni centar Zagreb, OIB 85821130368, Trg svibanjskih žrtava 1995. 1,10000 Zagreb</item>
      <item>Lejla Tahiri, OIB 41063526957, Livadarski odvojak IV.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14214905496</item>
      <item>, OIB 85821130368</item>
      <item>, OIB 41063526957</item>
    </izvorni_sadrzaj>
    <derivirana_varijabla naziv="DomainObject.Predmet.SudioniciListNazivOIB_1">
      <item>, OIB 14214905496</item>
      <item>, OIB 85821130368</item>
      <item>, OIB 41063526957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A0762-54BD-47BD-BB90-DAD675095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2016-05-27T10:42:00Z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2016-05-31T05:44:00Z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