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52CDE" w:rsidRPr="006A1BF5">
        <w:tc>
          <w:tcPr>
            <w:tcW w:type="dxa" w:w="2533"/>
            <w:shd w:fill="auto" w:color="auto" w:val="clear"/>
          </w:tcPr>
          <w:p w:rsidRDefault="00652CDE" w:rsidP="006E21E5" w:rsidR="00652CDE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52CDE" w:rsidP="00652CDE" w:rsidR="00652CDE" w:rsidRPr="00652CDE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52CD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52CDE" w:rsidP="00652CDE" w:rsidR="00652CDE" w:rsidRPr="00652CD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52CDE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652CDE" w:rsidP="00652CDE" w:rsidR="00652CDE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652CDE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8b61656" w14:paraId="8b61656" w:rsidRDefault="00B05648" w:rsidP="00B05648" w:rsidR="00B05648" w:rsidRPr="00895F8A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B3D6D">
        <w:rPr>
          <w:rFonts w:eastAsia="Times New Roman" w:hAnsi="Times New Roman" w:ascii="Times New Roman"/>
          <w:sz w:val="24"/>
          <w:szCs w:val="24"/>
          <w:lang w:eastAsia="hr-HR"/>
        </w:rPr>
        <w:t>500</w:t>
      </w:r>
      <w:r w:rsidR="00CF4871">
        <w:rPr>
          <w:rFonts w:eastAsia="Times New Roman" w:hAnsi="Times New Roman" w:ascii="Times New Roman"/>
          <w:sz w:val="24"/>
          <w:szCs w:val="24"/>
          <w:lang w:eastAsia="hr-HR"/>
        </w:rPr>
        <w:t>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FB3D6D" w:rsidRPr="00FB3D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GRAĐEVINSKI RADOVI LEONI j.d.o.o. Rijeka, </w:t>
      </w:r>
      <w:proofErr w:type="spellStart"/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>Rastočine</w:t>
      </w:r>
      <w:proofErr w:type="spellEnd"/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86215092578, MBS: 040352891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096CFC">
        <w:rPr>
          <w:rFonts w:eastAsia="Times New Roman" w:hAnsi="Times New Roman" w:ascii="Times New Roman"/>
          <w:sz w:val="24"/>
          <w:szCs w:val="24"/>
        </w:rPr>
        <w:t>9. veljače 2018.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B3D6D" w:rsidR="00FB3D6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GRAĐEVINSKI RADOVI LEONI j.d.o.o. Rijeka, </w:t>
      </w:r>
      <w:proofErr w:type="spellStart"/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>Rastočine</w:t>
      </w:r>
      <w:proofErr w:type="spellEnd"/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86215092578, MBS: 040352891</w:t>
      </w:r>
      <w:r w:rsidR="00FB3D6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096CFC">
        <w:rPr>
          <w:rFonts w:eastAsia="Times New Roman" w:hAnsi="Times New Roman" w:ascii="Times New Roman"/>
          <w:sz w:val="24"/>
          <w:szCs w:val="24"/>
        </w:rPr>
        <w:t>9.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380225">
        <w:rPr>
          <w:rFonts w:eastAsia="Times New Roman" w:hAnsi="Times New Roman" w:ascii="Times New Roman"/>
          <w:sz w:val="24"/>
          <w:szCs w:val="24"/>
        </w:rPr>
        <w:t>10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80225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096CFC" w:rsidR="00096CF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096CFC"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 w:rsidR="00096CFC"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 w:rsidR="00096CFC">
        <w:rPr>
          <w:rFonts w:eastAsia="Times New Roman" w:hAnsi="Times New Roman" w:ascii="Times New Roman"/>
          <w:sz w:val="24"/>
          <w:szCs w:val="24"/>
        </w:rPr>
        <w:t xml:space="preserve"> iz Rijeka, Prolaz M. Kozulić 2</w:t>
      </w:r>
      <w:r w:rsidR="00096CFC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096CFC">
        <w:rPr>
          <w:rFonts w:eastAsia="Times New Roman" w:hAnsi="Times New Roman" w:ascii="Times New Roman"/>
          <w:sz w:val="24"/>
          <w:szCs w:val="24"/>
        </w:rPr>
        <w:t>49744010088</w:t>
      </w:r>
      <w:r w:rsidR="00096CFC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FB3D6D" w:rsidR="00FB3D6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GRAĐEVINSKI RADOVI LEONI j.d.o.o. Rijeka, </w:t>
      </w:r>
      <w:proofErr w:type="spellStart"/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>Rastočine</w:t>
      </w:r>
      <w:proofErr w:type="spellEnd"/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86215092578, MBS: 040352891</w:t>
      </w:r>
      <w:r w:rsidR="00FB3D6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FB3D6D">
        <w:rPr>
          <w:rFonts w:eastAsia="Times New Roman" w:hAnsi="Times New Roman" w:ascii="Times New Roman"/>
          <w:sz w:val="24"/>
          <w:szCs w:val="24"/>
        </w:rPr>
        <w:t>16.</w:t>
      </w:r>
      <w:r w:rsidR="0023719D">
        <w:rPr>
          <w:rFonts w:eastAsia="Times New Roman" w:hAnsi="Times New Roman" w:ascii="Times New Roman"/>
          <w:sz w:val="24"/>
          <w:szCs w:val="24"/>
        </w:rPr>
        <w:t xml:space="preserve"> kolovoza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GRAĐEVINSKI RADOVI LEONI j.d.o.o. Rijeka, </w:t>
      </w:r>
      <w:proofErr w:type="spellStart"/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>Rastočine</w:t>
      </w:r>
      <w:proofErr w:type="spellEnd"/>
      <w:r w:rsidR="00FB3D6D" w:rsidRPr="00E959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5, OIB: 86215092578, MBS: 040352891</w:t>
      </w:r>
      <w:r w:rsidR="00FB3D6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96CFC">
        <w:rPr>
          <w:rFonts w:eastAsia="Times New Roman" w:hAnsi="Times New Roman" w:ascii="Times New Roman"/>
          <w:sz w:val="24"/>
          <w:szCs w:val="24"/>
        </w:rPr>
        <w:t>9.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0225" w:rsidP="00B05648" w:rsidR="0038022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B05648" w:rsidR="00B61241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A84" w:rsidP="00895F8A" w:rsidR="001C3A84">
      <w:pPr>
        <w:spacing w:lineRule="auto" w:line="240" w:after="0"/>
      </w:pPr>
      <w:r>
        <w:separator/>
      </w:r>
    </w:p>
  </w:endnote>
  <w:endnote w:id="0" w:type="continuationSeparator">
    <w:p w:rsidRDefault="001C3A84" w:rsidP="00895F8A" w:rsidR="001C3A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652CDE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A84" w:rsidP="00895F8A" w:rsidR="001C3A84">
      <w:pPr>
        <w:spacing w:lineRule="auto" w:line="240" w:after="0"/>
      </w:pPr>
      <w:r>
        <w:separator/>
      </w:r>
    </w:p>
  </w:footnote>
  <w:footnote w:id="0" w:type="continuationSeparator">
    <w:p w:rsidRDefault="001C3A84" w:rsidP="00895F8A" w:rsidR="001C3A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FE35EC">
      <w:rPr>
        <w:rFonts w:eastAsia="Times New Roman" w:hAnsi="Times New Roman" w:ascii="Times New Roman"/>
        <w:sz w:val="24"/>
        <w:szCs w:val="24"/>
        <w:lang w:eastAsia="hr-HR"/>
      </w:rPr>
      <w:t>500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96CFC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C3A84"/>
    <w:rsid w:val="001E7565"/>
    <w:rsid w:val="00210813"/>
    <w:rsid w:val="00217A52"/>
    <w:rsid w:val="00227AC9"/>
    <w:rsid w:val="00230445"/>
    <w:rsid w:val="0023719D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80225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2CDE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5AAC"/>
    <w:rsid w:val="00DF7A56"/>
    <w:rsid w:val="00E00D91"/>
    <w:rsid w:val="00E07E62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  <w:rsid w:val="00FE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C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C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CD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C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C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C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C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CD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C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C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GRAĐEVINSKI RADOVI LEONI j.d.o.o.</izvorni_sadrzaj>
    <derivirana_varijabla naziv="DomainObject.Predmet.ProtustrankaFormated_1">  GRAĐEVINSKI RADOVI LEONI j.d.o.o.</derivirana_varijabla>
  </DomainObject.Predmet.ProtustrankaFormated>
  <DomainObject.Predmet.ProtustrankaFormatedOIB>
    <izvorni_sadrzaj>  GRAĐEVINSKI RADOVI LEONI j.d.o.o., OIB 86215092578</izvorni_sadrzaj>
    <derivirana_varijabla naziv="DomainObject.Predmet.ProtustrankaFormatedOIB_1">  GRAĐEVINSKI RADOVI LEONI j.d.o.o., OIB 86215092578</derivirana_varijabla>
  </DomainObject.Predmet.ProtustrankaFormatedOIB>
  <DomainObject.Predmet.ProtustrankaFormatedWithAdress>
    <izvorni_sadrzaj> GRAĐEVINSKI RADOVI LEONI j.d.o.o., Rastočine 5, 51000 Rijeka</izvorni_sadrzaj>
    <derivirana_varijabla naziv="DomainObject.Predmet.ProtustrankaFormatedWithAdress_1"> GRAĐEVINSKI RADOVI LEONI j.d.o.o., Rastočine 5, 51000 Rijeka</derivirana_varijabla>
  </DomainObject.Predmet.ProtustrankaFormatedWithAdress>
  <DomainObject.Predmet.ProtustrankaFormatedWithAdressOIB>
    <izvorni_sadrzaj> GRAĐEVINSKI RADOVI LEONI j.d.o.o., OIB 86215092578, Rastočine 5, 51000 Rijeka</izvorni_sadrzaj>
    <derivirana_varijabla naziv="DomainObject.Predmet.ProtustrankaFormatedWithAdressOIB_1"> GRAĐEVINSKI RADOVI LEONI j.d.o.o., OIB 86215092578, Rastočine 5, 51000 Rijeka</derivirana_varijabla>
  </DomainObject.Predmet.ProtustrankaFormatedWithAdressOIB>
  <DomainObject.Predmet.ProtustrankaWithAdress>
    <izvorni_sadrzaj>GRAĐEVINSKI RADOVI LEONI j.d.o.o. Rastočine 5, 51000 Rijeka</izvorni_sadrzaj>
    <derivirana_varijabla naziv="DomainObject.Predmet.ProtustrankaWithAdress_1">GRAĐEVINSKI RADOVI LEONI j.d.o.o. Rastočine 5, 51000 Rijeka</derivirana_varijabla>
  </DomainObject.Predmet.ProtustrankaWithAdress>
  <DomainObject.Predmet.ProtustrankaWithAdressOIB>
    <izvorni_sadrzaj>GRAĐEVINSKI RADOVI LEONI j.d.o.o., OIB 86215092578, Rastočine 5, 51000 Rijeka</izvorni_sadrzaj>
    <derivirana_varijabla naziv="DomainObject.Predmet.ProtustrankaWithAdressOIB_1">GRAĐEVINSKI RADOVI LEONI j.d.o.o., OIB 86215092578, Rastočine 5, 51000 Rijeka</derivirana_varijabla>
  </DomainObject.Predmet.ProtustrankaWithAdressOIB>
  <DomainObject.Predmet.ProtustrankaNazivFormated>
    <izvorni_sadrzaj>GRAĐEVINSKI RADOVI LEONI j.d.o.o.</izvorni_sadrzaj>
    <derivirana_varijabla naziv="DomainObject.Predmet.ProtustrankaNazivFormated_1">GRAĐEVINSKI RADOVI LEONI j.d.o.o.</derivirana_varijabla>
  </DomainObject.Predmet.ProtustrankaNazivFormated>
  <DomainObject.Predmet.ProtustrankaNazivFormatedOIB>
    <izvorni_sadrzaj>GRAĐEVINSKI RADOVI LEONI j.d.o.o., OIB 86215092578</izvorni_sadrzaj>
    <derivirana_varijabla naziv="DomainObject.Predmet.ProtustrankaNazivFormatedOIB_1">GRAĐEVINSKI RADOVI LEONI j.d.o.o., OIB 86215092578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GRAĐEVINSKI RADOVI LEONI j.d.o.o.</item>
    </izvorni_sadrzaj>
    <derivirana_varijabla naziv="DomainObject.Predmet.ProtuStrankaListFormated_1">
      <item>GRAĐEVINSKI RADOVI LEONI j.d.o.o.</item>
    </derivirana_varijabla>
  </DomainObject.Predmet.ProtuStrankaListFormated>
  <DomainObject.Predmet.ProtuStrankaListFormatedOIB>
    <izvorni_sadrzaj>
      <item>GRAĐEVINSKI RADOVI LEONI j.d.o.o., OIB 86215092578</item>
    </izvorni_sadrzaj>
    <derivirana_varijabla naziv="DomainObject.Predmet.ProtuStrankaListFormatedOIB_1">
      <item>GRAĐEVINSKI RADOVI LEONI j.d.o.o., OIB 86215092578</item>
    </derivirana_varijabla>
  </DomainObject.Predmet.ProtuStrankaListFormatedOIB>
  <DomainObject.Predmet.ProtuStrankaListFormatedWithAdress>
    <izvorni_sadrzaj>
      <item>GRAĐEVINSKI RADOVI LEONI j.d.o.o., Rastočine 5, 51000 Rijeka</item>
    </izvorni_sadrzaj>
    <derivirana_varijabla naziv="DomainObject.Predmet.ProtuStrankaListFormatedWithAdress_1">
      <item>GRAĐEVINSKI RADOVI LEONI j.d.o.o., Rastočine 5, 51000 Rijeka</item>
    </derivirana_varijabla>
  </DomainObject.Predmet.ProtuStrankaListFormatedWithAdress>
  <DomainObject.Predmet.ProtuStrankaListFormatedWithAdressOIB>
    <izvorni_sadrzaj>
      <item>GRAĐEVINSKI RADOVI LEONI j.d.o.o., OIB 86215092578, Rastočine 5, 51000 Rijeka</item>
    </izvorni_sadrzaj>
    <derivirana_varijabla naziv="DomainObject.Predmet.ProtuStrankaListFormatedWithAdressOIB_1">
      <item>GRAĐEVINSKI RADOVI LEONI j.d.o.o., OIB 86215092578, Rastočine 5, 51000 Rijeka</item>
    </derivirana_varijabla>
  </DomainObject.Predmet.ProtuStrankaListFormatedWithAdressOIB>
  <DomainObject.Predmet.ProtuStrankaListNazivFormated>
    <izvorni_sadrzaj>
      <item>GRAĐEVINSKI RADOVI LEONI j.d.o.o.</item>
    </izvorni_sadrzaj>
    <derivirana_varijabla naziv="DomainObject.Predmet.ProtuStrankaListNazivFormated_1">
      <item>GRAĐEVINSKI RADOVI LEONI j.d.o.o.</item>
    </derivirana_varijabla>
  </DomainObject.Predmet.ProtuStrankaListNazivFormated>
  <DomainObject.Predmet.ProtuStrankaListNazivFormatedOIB>
    <izvorni_sadrzaj>
      <item>GRAĐEVINSKI RADOVI LEONI j.d.o.o., OIB 86215092578</item>
    </izvorni_sadrzaj>
    <derivirana_varijabla naziv="DomainObject.Predmet.ProtuStrankaListNazivFormatedOIB_1">
      <item>GRAĐEVINSKI RADOVI LEONI j.d.o.o., OIB 86215092578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GRAĐEVINSKI RADOVI LEONI j.d.o.o.</izvorni_sadrzaj>
    <derivirana_varijabla naziv="DomainObject.Predmet.ProtustrankaIDrugi_1">GRAĐEVINSKI RADOVI LEONI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GRAĐEVINSKI RADOVI LEONI j.d.o.o., OIB 86215092578, Rastočine 5, 51000 Rijeka</izvorni_sadrzaj>
    <derivirana_varijabla naziv="DomainObject.Predmet.ProtustrankaIDrugiAdressOIB_1">GRAĐEVINSKI RADOVI LEONI j.d.o.o., OIB 86215092578, Rastočine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GRAĐEVINSKI RADOVI LEONI j.d.o.o.</item>
    </izvorni_sadrzaj>
    <derivirana_varijabla naziv="DomainObject.Predmet.SudioniciListNaziv_1">
      <item>FINA  Rijeka</item>
      <item>GRAĐEVINSKI RADOVI LEONI j.d.o.o.</item>
    </derivirana_varijabla>
  </DomainObject.Predmet.SudioniciListNaziv>
  <DomainObject.Predmet.SudioniciListAdressOIB>
    <izvorni_sadrzaj>
      <item>FINA  Rijeka, OIB 85821130368, Frana Kurelca 8,51000 Rijeka</item>
      <item>GRAĐEVINSKI RADOVI LEONI j.d.o.o., OIB 86215092578, Rastočine 5,51000 Rijeka</item>
    </izvorni_sadrzaj>
    <derivirana_varijabla naziv="DomainObject.Predmet.SudioniciListAdressOIB_1">
      <item>FINA  Rijeka, OIB 85821130368, Frana Kurelca 8,51000 Rijeka</item>
      <item>GRAĐEVINSKI RADOVI LEONI j.d.o.o., OIB 86215092578, Rastočine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86215092578</item>
    </izvorni_sadrzaj>
    <derivirana_varijabla naziv="DomainObject.Predmet.SudioniciListNazivOIB_1">
      <item>, OIB 85821130368</item>
      <item>, OIB 86215092578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A80C2-54D7-4F08-9B71-C488C0EA7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2595</properties:Characters>
  <properties:Lines>93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2017-11-29T09:54:00Z</dcterms:created>
  <dc:creator>Sanela Uzelac</dc:creator>
  <cp:lastModifiedBy>Sanela Uzelac</cp:lastModifiedBy>
  <cp:lastPrinted>2018-02-09T09:00:00Z</cp:lastPrinted>
  <dcterms:modified xmlns:xsi="http://www.w3.org/2001/XMLSchema-instance" xsi:type="dcterms:W3CDTF">2018-02-09T09:03:00Z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