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3a93" w14:paraId="58a3a93" w:rsidRDefault="00F26A25" w:rsidP="00F26A25" w:rsidR="00F26A25">
      <w:pPr>
        <w:jc w:val="both"/>
        <w15:collapsed w:val="false"/>
        <w:rPr>
          <w:rFonts w:hAnsi="Times" w:ascii="Times"/>
        </w:rPr>
      </w:pPr>
      <w:bookmarkStart w:name="_GoBack" w:id="0"/>
      <w:bookmarkEnd w:id="0"/>
    </w:p>
    <w:p w:rsidRDefault="00F26A25" w:rsidP="00F26A25" w:rsidR="00F26A25">
      <w:pPr>
        <w:jc w:val="both"/>
        <w:rPr>
          <w:rFonts w:hAnsi="Times" w:ascii="Times"/>
        </w:rPr>
      </w:pPr>
    </w:p>
    <w:p w:rsidRDefault="00F26A25" w:rsidP="00F26A25" w:rsidR="00F26A25">
      <w:pPr>
        <w:jc w:val="both"/>
        <w:rPr>
          <w:rFonts w:hAnsi="Times" w:ascii="Times"/>
        </w:rPr>
      </w:pPr>
    </w:p>
    <w:p w:rsidRDefault="00F26A25" w:rsidP="00F26A25" w:rsidR="00F26A25">
      <w:pPr>
        <w:ind w:firstLine="708"/>
        <w:rPr>
          <w:noProof/>
          <w:color w:val="0000FF"/>
        </w:rPr>
      </w:pPr>
      <w:r>
        <w:t>Republika Hrvatska</w:t>
      </w:r>
    </w:p>
    <w:p w:rsidRDefault="00F26A25" w:rsidP="00F26A25" w:rsidR="00F26A25">
      <w:r>
        <w:t xml:space="preserve">         Trgovački sud u Zadru</w:t>
      </w:r>
    </w:p>
    <w:p w:rsidRDefault="00F26A25" w:rsidP="00F26A25" w:rsidR="00F26A25">
      <w:r>
        <w:t xml:space="preserve">         Dr. Franje Tuđmana 35</w:t>
      </w:r>
    </w:p>
    <w:p w:rsidRDefault="00F26A25" w:rsidP="00F26A25" w:rsidR="00F26A25">
      <w:pPr>
        <w:ind w:firstLine="708"/>
      </w:pPr>
      <w:r>
        <w:t xml:space="preserve">     23 000 Zadar</w:t>
      </w:r>
    </w:p>
    <w:p w:rsidRDefault="00F26A25" w:rsidP="00F26A25" w:rsidR="00F26A25">
      <w:pPr>
        <w:jc w:val="both"/>
        <w:rPr>
          <w:rFonts w:hAnsi="Times" w:ascii="Times"/>
        </w:rPr>
      </w:pP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  <w:r>
        <w:rPr>
          <w:rFonts w:hAnsi="Times" w:ascii="Times"/>
        </w:rPr>
        <w:tab/>
      </w:r>
    </w:p>
    <w:p w:rsidRDefault="00F26A25" w:rsidP="00F26A25" w:rsidR="00F26A25">
      <w:pPr>
        <w:rPr>
          <w:rFonts w:hAnsi="Times" w:ascii="Times"/>
        </w:rPr>
      </w:pPr>
    </w:p>
    <w:p w:rsidRDefault="00F26A25" w:rsidP="00F26A25" w:rsidR="00F26A25">
      <w:pPr>
        <w:jc w:val="center"/>
        <w:rPr>
          <w:rFonts w:hAnsi="Times" w:ascii="Times"/>
        </w:rPr>
      </w:pPr>
      <w:r>
        <w:rPr>
          <w:rFonts w:hAnsi="Times" w:ascii="Times"/>
        </w:rPr>
        <w:t>U   I M E   R E P U B L I K E   H R V A T S K E</w:t>
      </w:r>
    </w:p>
    <w:p w:rsidRDefault="00F26A25" w:rsidP="00F26A25" w:rsidR="00F26A25">
      <w:pPr>
        <w:jc w:val="center"/>
        <w:rPr>
          <w:rFonts w:hAnsi="Times" w:ascii="Times"/>
        </w:rPr>
      </w:pPr>
    </w:p>
    <w:p w:rsidRDefault="00F26A25" w:rsidP="00F26A25" w:rsidR="00F26A25">
      <w:pPr>
        <w:jc w:val="center"/>
        <w:rPr>
          <w:rFonts w:hAnsi="Times" w:ascii="Times"/>
        </w:rPr>
      </w:pPr>
      <w:r>
        <w:rPr>
          <w:rFonts w:hAnsi="Times" w:ascii="Times"/>
        </w:rPr>
        <w:t>R J E Š E N J E</w:t>
      </w:r>
    </w:p>
    <w:p w:rsidRDefault="00F26A25" w:rsidP="00F26A25" w:rsidR="00F26A25">
      <w:pPr>
        <w:jc w:val="center"/>
        <w:rPr>
          <w:rFonts w:hAnsi="Times" w:ascii="Times"/>
        </w:rPr>
      </w:pPr>
    </w:p>
    <w:p w:rsidRDefault="00F26A25" w:rsidP="00F26A25" w:rsidR="00F26A25">
      <w:pPr>
        <w:jc w:val="center"/>
        <w:rPr>
          <w:rFonts w:hAnsi="Times" w:ascii="Times"/>
        </w:rPr>
      </w:pPr>
    </w:p>
    <w:p w:rsidRDefault="00F26A25" w:rsidP="00F26A25" w:rsidR="00F26A25">
      <w:pPr>
        <w:pStyle w:val="Tijeloteksta"/>
        <w:rPr>
          <w:rFonts w:hAnsi="Times" w:ascii="Times"/>
          <w:szCs w:val="24"/>
        </w:rPr>
      </w:pPr>
      <w:r>
        <w:rPr>
          <w:rFonts w:hAnsi="Times" w:ascii="Times"/>
          <w:szCs w:val="24"/>
        </w:rPr>
        <w:tab/>
        <w:t>Trgovački sud u Zadru, OIB: 39670464653, po sudskoj savjetnici Anamariji Kovačić Milković, u pravnoj stvari podnositeljice zahtjeva Financijske agencije, Regionalnog centra Split, Podružnice Zadar, Zadar, Ivana Danila 4, OIB: 85821130368, za provedbu skraćenoga stečajnoga postupka nad dužnikom</w:t>
      </w:r>
      <w:r>
        <w:rPr>
          <w:szCs w:val="24"/>
        </w:rPr>
        <w:t xml:space="preserve"> GEŠ d.o.o.</w:t>
      </w:r>
      <w:r w:rsidRPr="00D5701B">
        <w:rPr>
          <w:szCs w:val="24"/>
        </w:rPr>
        <w:t xml:space="preserve">, Zadar, </w:t>
      </w:r>
      <w:r>
        <w:rPr>
          <w:szCs w:val="24"/>
        </w:rPr>
        <w:t>Braće Bilišića 4</w:t>
      </w:r>
      <w:r w:rsidRPr="00D5701B">
        <w:rPr>
          <w:szCs w:val="24"/>
        </w:rPr>
        <w:t xml:space="preserve">, OIB: </w:t>
      </w:r>
      <w:r>
        <w:rPr>
          <w:szCs w:val="24"/>
        </w:rPr>
        <w:t>32159703158</w:t>
      </w:r>
      <w:r>
        <w:rPr>
          <w:rFonts w:hAnsi="Times" w:ascii="Times"/>
          <w:szCs w:val="24"/>
        </w:rPr>
        <w:t>, 21. prosinca 2017.</w:t>
      </w:r>
    </w:p>
    <w:p w:rsidRDefault="00F26A25" w:rsidP="00F26A25" w:rsidR="00F26A25">
      <w:pPr>
        <w:pStyle w:val="Tijeloteksta"/>
        <w:rPr>
          <w:rFonts w:hAnsi="Times" w:ascii="Times"/>
          <w:szCs w:val="24"/>
        </w:rPr>
      </w:pPr>
    </w:p>
    <w:p w:rsidRDefault="00F26A25" w:rsidP="00F26A25" w:rsidR="00F26A25">
      <w:pPr>
        <w:jc w:val="center"/>
        <w:rPr>
          <w:rFonts w:hAnsi="Times" w:ascii="Times"/>
        </w:rPr>
      </w:pPr>
      <w:r>
        <w:rPr>
          <w:rFonts w:hAnsi="Times" w:ascii="Times"/>
        </w:rPr>
        <w:t>r i j e š i o   j e</w:t>
      </w:r>
    </w:p>
    <w:p w:rsidRDefault="00F26A25" w:rsidP="00F26A25" w:rsidR="00F26A25">
      <w:pPr>
        <w:tabs>
          <w:tab w:pos="960" w:val="left"/>
        </w:tabs>
        <w:jc w:val="both"/>
        <w:rPr>
          <w:rFonts w:hAnsi="Times" w:ascii="Times"/>
        </w:rPr>
      </w:pPr>
    </w:p>
    <w:p w:rsidRDefault="00F26A25" w:rsidP="00F26A25" w:rsidR="00F26A25">
      <w:pPr>
        <w:pStyle w:val="Tijeloteksta"/>
        <w:rPr>
          <w:rFonts w:hAnsi="Times" w:ascii="Times"/>
          <w:szCs w:val="24"/>
        </w:rPr>
      </w:pPr>
      <w:r>
        <w:rPr>
          <w:rFonts w:hAnsi="Times" w:ascii="Times"/>
          <w:szCs w:val="24"/>
        </w:rPr>
        <w:tab/>
        <w:t>Odbacuje se zahtjev Financijske agencije od 27. rujna 2017. za provedbu skraćenoga stečajnoga postupka nad dužnikom</w:t>
      </w:r>
      <w:r>
        <w:rPr>
          <w:szCs w:val="24"/>
        </w:rPr>
        <w:t xml:space="preserve"> GEŠ d.o.o.</w:t>
      </w:r>
      <w:r w:rsidRPr="00D5701B">
        <w:rPr>
          <w:szCs w:val="24"/>
        </w:rPr>
        <w:t xml:space="preserve">, Zadar, </w:t>
      </w:r>
      <w:r>
        <w:rPr>
          <w:szCs w:val="24"/>
        </w:rPr>
        <w:t>Braće Bilišića 4</w:t>
      </w:r>
      <w:r w:rsidRPr="00D5701B">
        <w:rPr>
          <w:szCs w:val="24"/>
        </w:rPr>
        <w:t xml:space="preserve">, OIB: </w:t>
      </w:r>
      <w:r>
        <w:rPr>
          <w:szCs w:val="24"/>
        </w:rPr>
        <w:t>32159703158</w:t>
      </w:r>
      <w:r>
        <w:rPr>
          <w:rFonts w:hAnsi="Times" w:ascii="Times"/>
          <w:szCs w:val="24"/>
        </w:rPr>
        <w:t>.</w:t>
      </w:r>
    </w:p>
    <w:p w:rsidRDefault="00F26A25" w:rsidP="00F26A25" w:rsidR="00F26A25">
      <w:pPr>
        <w:pStyle w:val="Tijeloteksta"/>
        <w:rPr>
          <w:rFonts w:hAnsi="Times" w:ascii="Times"/>
          <w:szCs w:val="24"/>
        </w:rPr>
      </w:pPr>
    </w:p>
    <w:p w:rsidRDefault="00F26A25" w:rsidP="00F26A25" w:rsidR="00F26A25">
      <w:pPr>
        <w:jc w:val="center"/>
        <w:rPr>
          <w:rFonts w:hAnsi="Times" w:ascii="Times"/>
        </w:rPr>
      </w:pPr>
      <w:r>
        <w:rPr>
          <w:rFonts w:hAnsi="Times" w:ascii="Times"/>
        </w:rPr>
        <w:t>Obrazloženje</w:t>
      </w:r>
    </w:p>
    <w:p w:rsidRDefault="00F26A25" w:rsidP="00F26A25" w:rsidR="00F26A25">
      <w:pPr>
        <w:jc w:val="both"/>
        <w:rPr>
          <w:rFonts w:hAnsi="Times" w:ascii="Times"/>
        </w:rPr>
      </w:pPr>
    </w:p>
    <w:p w:rsidRDefault="00F26A25" w:rsidP="00F26A25" w:rsidR="00F26A25">
      <w:pPr>
        <w:jc w:val="both"/>
        <w:rPr>
          <w:rFonts w:hAnsi="Times" w:ascii="Times"/>
        </w:rPr>
      </w:pPr>
      <w:r>
        <w:rPr>
          <w:rFonts w:hAnsi="Times" w:ascii="Times"/>
        </w:rPr>
        <w:tab/>
        <w:t xml:space="preserve">Financijska agencija je 27. rujna 2017. podnijela ovom sudu zahtjev za provedbu skraćenoga stečajnog postupka nad uvodno označenim dužnikom na temelju čl. 429. st. 1. Stečajnog zakona (Narodne novine broj: 71/15, dalje: SZ) navodeći da isti na dan 22. rujna 2017. u Očevidniku redoslijeda osnova za plaćanje ima evidentirane neizvršene osnove za plaćanje u neprekinutom razdoblju od 120 dana u ukupnom iznosu od 8.505,29 kuna te da nema zaposlenih.  </w:t>
      </w:r>
    </w:p>
    <w:p w:rsidRDefault="00F26A25" w:rsidP="00F26A25" w:rsidR="00F26A25">
      <w:pPr>
        <w:ind w:firstLine="708"/>
        <w:jc w:val="both"/>
        <w:rPr>
          <w:rFonts w:hAnsi="Times" w:ascii="Times"/>
        </w:rPr>
      </w:pPr>
      <w:r>
        <w:rPr>
          <w:rFonts w:hAnsi="Times" w:ascii="Times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26A25" w:rsidP="00F26A25" w:rsidR="00F26A25">
      <w:pPr>
        <w:jc w:val="both"/>
        <w:rPr>
          <w:rFonts w:hAnsi="Times" w:ascii="Times"/>
        </w:rPr>
      </w:pPr>
      <w:r>
        <w:rPr>
          <w:rFonts w:hAnsi="Times" w:ascii="Times"/>
        </w:rPr>
        <w:tab/>
        <w:t xml:space="preserve">S obzirom da je Financijska agencija 21. prosinca 2017. dostavila potvrdu iz koje proizlazi kako dužnik na dan 21. prosinca 2017. u Očevidniku redoslijeda osnova za plaćanje više nema evidentiranih neizvršenih osnova za plaćanje te da račun istog nije u blokadi, to je razvidno da se u konkretnom slučaju nije ispunila jedna od kumulativno određenih pretpostavki iz članka 428. st. 1. podstavka 2. SZ-a zbog čega je odlučeno kao u izreci rješenja. </w:t>
      </w:r>
    </w:p>
    <w:p w:rsidRDefault="00F26A25" w:rsidP="00F26A25" w:rsidR="00F26A25">
      <w:pPr>
        <w:rPr>
          <w:rFonts w:hAnsi="Times" w:ascii="Times"/>
        </w:rPr>
      </w:pPr>
    </w:p>
    <w:p w:rsidRDefault="00F26A25" w:rsidP="00F26A25" w:rsidR="00F26A25">
      <w:pPr>
        <w:jc w:val="center"/>
        <w:rPr>
          <w:rFonts w:hAnsi="Times" w:ascii="Times"/>
        </w:rPr>
      </w:pPr>
      <w:r>
        <w:rPr>
          <w:rFonts w:hAnsi="Times" w:ascii="Times"/>
        </w:rPr>
        <w:t>U Zadru 21. prosinca 2017.</w:t>
      </w:r>
    </w:p>
    <w:p w:rsidRDefault="00F26A25" w:rsidP="00F26A25" w:rsidR="00F26A25">
      <w:pPr>
        <w:ind w:left="705"/>
        <w:jc w:val="center"/>
        <w:rPr>
          <w:rFonts w:hAnsi="Times" w:ascii="Times"/>
        </w:rPr>
      </w:pPr>
    </w:p>
    <w:p w:rsidRDefault="00F26A25" w:rsidP="00F26A25" w:rsidR="00F26A25">
      <w:pPr>
        <w:tabs>
          <w:tab w:pos="0" w:val="left"/>
        </w:tabs>
        <w:jc w:val="right"/>
        <w:rPr>
          <w:rFonts w:hAnsi="Times" w:ascii="Times"/>
        </w:rPr>
      </w:pPr>
      <w:r>
        <w:rPr>
          <w:rFonts w:hAnsi="Times" w:ascii="Times"/>
        </w:rPr>
        <w:tab/>
        <w:t xml:space="preserve">                                            Sudska savjetnica</w:t>
      </w:r>
    </w:p>
    <w:p w:rsidRDefault="00F26A25" w:rsidP="00F26A25" w:rsidR="00F26A25">
      <w:pPr>
        <w:tabs>
          <w:tab w:pos="0" w:val="left"/>
        </w:tabs>
        <w:jc w:val="right"/>
        <w:rPr>
          <w:rFonts w:hAnsi="Times" w:ascii="Times"/>
        </w:rPr>
      </w:pPr>
      <w:r>
        <w:rPr>
          <w:rFonts w:hAnsi="Times" w:ascii="Times"/>
        </w:rPr>
        <w:t>Anamarija Kovačić Milković</w:t>
      </w:r>
    </w:p>
    <w:p w:rsidRDefault="00F26A25" w:rsidP="00F26A25" w:rsidR="00F26A25">
      <w:pPr>
        <w:tabs>
          <w:tab w:pos="0" w:val="left"/>
        </w:tabs>
        <w:jc w:val="right"/>
        <w:rPr>
          <w:rFonts w:hAnsi="Times" w:ascii="Times"/>
        </w:rPr>
      </w:pPr>
      <w:r>
        <w:rPr>
          <w:rFonts w:hAnsi="Times" w:ascii="Times"/>
        </w:rPr>
        <w:tab/>
      </w:r>
    </w:p>
    <w:p w:rsidRDefault="00F26A25" w:rsidP="00F26A25" w:rsidR="00F26A25">
      <w:pPr>
        <w:tabs>
          <w:tab w:pos="0" w:val="left"/>
        </w:tabs>
        <w:rPr>
          <w:rFonts w:hAnsi="Times" w:ascii="Times"/>
        </w:rPr>
      </w:pPr>
    </w:p>
    <w:p w:rsidRDefault="00F26A25" w:rsidP="00F26A25" w:rsidR="00F26A25">
      <w:pPr>
        <w:tabs>
          <w:tab w:pos="0" w:val="left"/>
        </w:tabs>
        <w:rPr>
          <w:rFonts w:hAnsi="Times" w:ascii="Times"/>
        </w:rPr>
      </w:pPr>
      <w:r>
        <w:rPr>
          <w:rFonts w:hAnsi="Times" w:ascii="Times"/>
        </w:rPr>
        <w:t>Uputa o pravnom lijeku</w:t>
      </w:r>
    </w:p>
    <w:p w:rsidRDefault="00F26A25" w:rsidP="00F26A25" w:rsidR="00F26A25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>Protiv ovoga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 st.1. i 2. SZ-a).</w:t>
      </w:r>
    </w:p>
    <w:p w:rsidRDefault="00F26A25" w:rsidP="00F26A25" w:rsidR="00F26A25">
      <w:pPr>
        <w:tabs>
          <w:tab w:pos="4438" w:val="left"/>
        </w:tabs>
        <w:jc w:val="both"/>
        <w:rPr>
          <w:rFonts w:hAnsi="Times" w:ascii="Times"/>
        </w:rPr>
      </w:pPr>
    </w:p>
    <w:p w:rsidRDefault="00F26A25" w:rsidP="00F26A25" w:rsidR="00F26A25">
      <w:pPr>
        <w:tabs>
          <w:tab w:pos="4438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DNA:  </w:t>
      </w:r>
    </w:p>
    <w:p w:rsidRDefault="00F26A25" w:rsidP="00F26A25" w:rsidR="00F26A25">
      <w:pPr>
        <w:rPr>
          <w:rFonts w:hAnsi="Times" w:ascii="Times"/>
        </w:rPr>
      </w:pPr>
      <w:r>
        <w:rPr>
          <w:rFonts w:hAnsi="Times" w:ascii="Times"/>
        </w:rPr>
        <w:t xml:space="preserve">             - Financijskoj agenciji, RC Split, Podružnici Zadar,</w:t>
      </w:r>
    </w:p>
    <w:p w:rsidRDefault="00F26A25" w:rsidP="00F26A25" w:rsidR="00F26A25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- dužniku, </w:t>
      </w:r>
    </w:p>
    <w:p w:rsidRDefault="00F26A25" w:rsidP="00F26A25" w:rsidR="00F26A25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- svima putem e-Oglasne ploče suda,</w:t>
      </w:r>
    </w:p>
    <w:p w:rsidRDefault="00F26A25" w:rsidP="00F26A25" w:rsidR="00F26A25">
      <w:pPr>
        <w:pStyle w:val="Bezproreda"/>
        <w:rPr>
          <w:rFonts w:hAnsi="Times" w:ascii="Times"/>
        </w:rPr>
      </w:pPr>
      <w:r>
        <w:rPr>
          <w:rFonts w:hAnsi="Times" w:ascii="Times"/>
        </w:rPr>
        <w:t xml:space="preserve">              -u spis.</w:t>
      </w:r>
    </w:p>
    <w:p w:rsidRDefault="00F26A25" w:rsidP="00F26A25" w:rsidR="00F26A25">
      <w:pPr>
        <w:pStyle w:val="Bezproreda"/>
        <w:rPr>
          <w:rFonts w:hAnsi="Times" w:ascii="Times"/>
        </w:rPr>
      </w:pPr>
    </w:p>
    <w:p w:rsidRDefault="00F26A25" w:rsidP="00F26A25" w:rsidR="00F26A25"/>
    <w:p w:rsidRDefault="009021EC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D76" w:rsidP="00932362" w:rsidR="00EF1D76">
      <w:r>
        <w:separator/>
      </w:r>
    </w:p>
  </w:endnote>
  <w:endnote w:id="0" w:type="continuationSeparator">
    <w:p w:rsidRDefault="00EF1D76" w:rsidP="00932362" w:rsidR="00EF1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D76" w:rsidP="00932362" w:rsidR="00EF1D76">
      <w:r>
        <w:separator/>
      </w:r>
    </w:p>
  </w:footnote>
  <w:footnote w:id="0" w:type="continuationSeparator">
    <w:p w:rsidRDefault="00EF1D76" w:rsidP="00932362" w:rsidR="00EF1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21EC" w:rsidRPr="009021E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26A25" w:rsidP="00F26A25" w:rsidR="00F26A25">
    <w:pPr>
      <w:jc w:val="both"/>
      <w:rPr>
        <w:rFonts w:hAnsi="Times" w:ascii="Times"/>
      </w:rPr>
    </w:pPr>
  </w:p>
  <w:p w:rsidRDefault="00F26A25" w:rsidP="00F26A25" w:rsidR="00F26A25">
    <w:pPr>
      <w:jc w:val="right"/>
      <w:rPr>
        <w:rFonts w:hAnsi="Times" w:ascii="Times"/>
      </w:rPr>
    </w:pPr>
    <w:r>
      <w:rPr>
        <w:rFonts w:hAnsi="Times" w:ascii="Times"/>
      </w:rPr>
      <w:t>Poslovni broj: 6 St-426/17-8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A25" w:rsidP="00F26A25" w:rsidR="00F26A25">
    <w:pPr>
      <w:jc w:val="both"/>
      <w:rPr>
        <w:rFonts w:hAnsi="Times" w:ascii="Times"/>
      </w:rPr>
    </w:pPr>
  </w:p>
  <w:p w:rsidRDefault="00F26A25" w:rsidP="00F26A25" w:rsidR="00F26A25">
    <w:pPr>
      <w:jc w:val="right"/>
      <w:rPr>
        <w:rFonts w:hAnsi="Times" w:ascii="Times"/>
      </w:rPr>
    </w:pPr>
    <w:r>
      <w:rPr>
        <w:rFonts w:hAnsi="Times" w:ascii="Times"/>
      </w:rPr>
      <w:t>Poslovni broj: 6 St-426/17-8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1A4530"/>
    <w:rsid w:val="00403F4A"/>
    <w:rsid w:val="005B6A66"/>
    <w:rsid w:val="00691B85"/>
    <w:rsid w:val="00693359"/>
    <w:rsid w:val="00847DA2"/>
    <w:rsid w:val="009021EC"/>
    <w:rsid w:val="00932362"/>
    <w:rsid w:val="0099111F"/>
    <w:rsid w:val="00C4254A"/>
    <w:rsid w:val="00E943D8"/>
    <w:rsid w:val="00EF1D76"/>
    <w:rsid w:val="00F26A25"/>
    <w:rsid w:val="00F9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F26A25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F26A25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F26A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1EC"/>
    <w:rPr>
      <w:rFonts w:hAnsi="Times" w:ascii="Times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1EC"/>
    <w:rPr>
      <w:rFonts w:cs="Times New Roman" w:hAnsi="Times" w:ascii="Times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1EC"/>
    <w:rPr>
      <w:rFonts w:cs="Times New Roman" w:hAnsi="Times" w:ascii="Times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F26A25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F26A25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F26A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2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1EC"/>
    <w:rPr>
      <w:rFonts w:ascii="Times" w:hAnsi="Times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1EC"/>
    <w:rPr>
      <w:rFonts w:ascii="Times" w:cs="Times New Roman" w:hAnsi="Times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1EC"/>
    <w:rPr>
      <w:rFonts w:ascii="Times" w:cs="Times New Roman" w:hAnsi="Times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St-426/2017</izvorni_sadrzaj>
    <derivirana_varijabla naziv="DomainObject.Predmet.OznakaBroj_1">St-426/2017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GEŠ poduzeće za trgovinu na veliko i malo, export-import, turizam i ugostiteljstvo, d.o.o.</izvorni_sadrzaj>
    <derivirana_varijabla naziv="DomainObject.Predmet.ProtustrankaFormated_1">  GEŠ poduzeće za trgovinu na veliko i malo, export-import, turizam i ugostiteljstvo, d.o.o.</derivirana_varijabla>
  </DomainObject.Predmet.ProtustrankaFormated>
  <DomainObject.Predmet.ProtustrankaFormatedOIB>
    <izvorni_sadrzaj>  GEŠ poduzeće za trgovinu na veliko i malo, export-import, turizam i ugostiteljstvo, d.o.o., OIB 32159703158</izvorni_sadrzaj>
    <derivirana_varijabla naziv="DomainObject.Predmet.ProtustrankaFormatedOIB_1">  GEŠ poduzeće za trgovinu na veliko i malo, export-import, turizam i ugostiteljstvo, d.o.o., OIB 32159703158</derivirana_varijabla>
  </DomainObject.Predmet.ProtustrankaFormatedOIB>
  <DomainObject.Predmet.ProtustrankaFormatedWithAdress>
    <izvorni_sadrzaj> GEŠ poduzeće za trgovinu na veliko i malo, export-import, turizam i ugostiteljstvo, d.o.o., Braće Bilišića 4, 23000 Zadar</izvorni_sadrzaj>
    <derivirana_varijabla naziv="DomainObject.Predmet.ProtustrankaFormatedWithAdress_1"> GEŠ poduzeće za trgovinu na veliko i malo, export-import, turizam i ugostiteljstvo, d.o.o., Braće Bilišića 4, 23000 Zadar</derivirana_varijabla>
  </DomainObject.Predmet.ProtustrankaFormatedWithAdress>
  <DomainObject.Predmet.ProtustrankaFormatedWithAdressOIB>
    <izvorni_sadrzaj> GEŠ poduzeće za trgovinu na veliko i malo, export-import, turizam i ugostiteljstvo, d.o.o., OIB 32159703158, Braće Bilišića 4, 23000 Zadar</izvorni_sadrzaj>
    <derivirana_varijabla naziv="DomainObject.Predmet.ProtustrankaFormatedWithAdressOIB_1"> GEŠ poduzeće za trgovinu na veliko i malo, export-import, turizam i ugostiteljstvo, d.o.o., OIB 32159703158, Braće Bilišića 4, 23000 Zadar</derivirana_varijabla>
  </DomainObject.Predmet.ProtustrankaFormatedWithAdressOIB>
  <DomainObject.Predmet.ProtustrankaWithAdress>
    <izvorni_sadrzaj>GEŠ poduzeće za trgovinu na veliko i malo, export-import, turizam i ugostiteljstvo, d.o.o. Braće Bilišića 4, 23000 Zadar</izvorni_sadrzaj>
    <derivirana_varijabla naziv="DomainObject.Predmet.ProtustrankaWithAdress_1">GEŠ poduzeće za trgovinu na veliko i malo, export-import, turizam i ugostiteljstvo, d.o.o. Braće Bilišića 4, 23000 Zadar</derivirana_varijabla>
  </DomainObject.Predmet.ProtustrankaWithAdress>
  <DomainObject.Predmet.ProtustrankaWithAdressOIB>
    <izvorni_sadrzaj>GEŠ poduzeće za trgovinu na veliko i malo, export-import, turizam i ugostiteljstvo, d.o.o., OIB 32159703158, Braće Bilišića 4, 23000 Zadar</izvorni_sadrzaj>
    <derivirana_varijabla naziv="DomainObject.Predmet.ProtustrankaWithAdressOIB_1">GEŠ poduzeće za trgovinu na veliko i malo, export-import, turizam i ugostiteljstvo, d.o.o., OIB 32159703158, Braće Bilišića 4, 23000 Zadar</derivirana_varijabla>
  </DomainObject.Predmet.ProtustrankaWithAdressOIB>
  <DomainObject.Predmet.ProtustrankaNazivFormated>
    <izvorni_sadrzaj>GEŠ poduzeće za trgovinu na veliko i malo, export-import, turizam i ugostiteljstvo, d.o.o.</izvorni_sadrzaj>
    <derivirana_varijabla naziv="DomainObject.Predmet.ProtustrankaNazivFormated_1">GEŠ poduzeće za trgovinu na veliko i malo, export-import, turizam i ugostiteljstvo, d.o.o.</derivirana_varijabla>
  </DomainObject.Predmet.ProtustrankaNazivFormated>
  <DomainObject.Predmet.ProtustrankaNazivFormatedOIB>
    <izvorni_sadrzaj>GEŠ poduzeće za trgovinu na veliko i malo, export-import, turizam i ugostiteljstvo, d.o.o., OIB 32159703158</izvorni_sadrzaj>
    <derivirana_varijabla naziv="DomainObject.Predmet.ProtustrankaNazivFormatedOIB_1">GEŠ poduzeće za trgovinu na veliko i malo, export-import, turizam i ugostiteljstvo, d.o.o., OIB 32159703158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GEŠ poduzeće za trgovinu na veliko i malo, export-import, turizam i ugostiteljstvo, d.o.o.</item>
    </izvorni_sadrzaj>
    <derivirana_varijabla naziv="DomainObject.Predmet.ProtuStrankaListFormated_1">
      <item>GEŠ poduzeće za trgovinu na veliko i malo, export-import, turizam i ugostiteljstvo, d.o.o.</item>
    </derivirana_varijabla>
  </DomainObject.Predmet.ProtuStrankaListFormated>
  <DomainObject.Predmet.ProtuStrankaListFormatedOIB>
    <izvorni_sadrzaj>
      <item>GEŠ poduzeće za trgovinu na veliko i malo, export-import, turizam i ugostiteljstvo, d.o.o., OIB 32159703158</item>
    </izvorni_sadrzaj>
    <derivirana_varijabla naziv="DomainObject.Predmet.ProtuStrankaListFormatedOIB_1">
      <item>GEŠ poduzeće za trgovinu na veliko i malo, export-import, turizam i ugostiteljstvo, d.o.o., OIB 32159703158</item>
    </derivirana_varijabla>
  </DomainObject.Predmet.ProtuStrankaListFormatedOIB>
  <DomainObject.Predmet.ProtuStrankaListFormatedWithAdress>
    <izvorni_sadrzaj>
      <item>GEŠ poduzeće za trgovinu na veliko i malo, export-import, turizam i ugostiteljstvo, d.o.o., Braće Bilišića 4, 23000 Zadar</item>
    </izvorni_sadrzaj>
    <derivirana_varijabla naziv="DomainObject.Predmet.ProtuStrankaListFormatedWithAdress_1">
      <item>GEŠ poduzeće za trgovinu na veliko i malo, export-import, turizam i ugostiteljstvo, d.o.o., Braće Bilišića 4, 23000 Zadar</item>
    </derivirana_varijabla>
  </DomainObject.Predmet.ProtuStrankaListFormatedWithAdress>
  <DomainObject.Predmet.ProtuStrankaListFormatedWithAdressOIB>
    <izvorni_sadrzaj>
      <item>GEŠ poduzeće za trgovinu na veliko i malo, export-import, turizam i ugostiteljstvo, d.o.o., OIB 32159703158, Braće Bilišića 4, 23000 Zadar</item>
    </izvorni_sadrzaj>
    <derivirana_varijabla naziv="DomainObject.Predmet.ProtuStrankaListFormatedWithAdressOIB_1">
      <item>GEŠ poduzeće za trgovinu na veliko i malo, export-import, turizam i ugostiteljstvo, d.o.o., OIB 32159703158, Braće Bilišića 4, 23000 Zadar</item>
    </derivirana_varijabla>
  </DomainObject.Predmet.ProtuStrankaListFormatedWithAdressOIB>
  <DomainObject.Predmet.ProtuStrankaListNazivFormated>
    <izvorni_sadrzaj>
      <item>GEŠ poduzeće za trgovinu na veliko i malo, export-import, turizam i ugostiteljstvo, d.o.o.</item>
    </izvorni_sadrzaj>
    <derivirana_varijabla naziv="DomainObject.Predmet.ProtuStrankaListNazivFormated_1">
      <item>GEŠ poduzeće za trgovinu na veliko i malo, export-import, turizam i ugostiteljstvo, d.o.o.</item>
    </derivirana_varijabla>
  </DomainObject.Predmet.ProtuStrankaListNazivFormated>
  <DomainObject.Predmet.ProtuStrankaListNazivFormatedOIB>
    <izvorni_sadrzaj>
      <item>GEŠ poduzeće za trgovinu na veliko i malo, export-import, turizam i ugostiteljstvo, d.o.o., OIB 32159703158</item>
    </izvorni_sadrzaj>
    <derivirana_varijabla naziv="DomainObject.Predmet.ProtuStrankaListNazivFormatedOIB_1">
      <item>GEŠ poduzeće za trgovinu na veliko i malo, export-import, turizam i ugostiteljstvo, d.o.o., OIB 32159703158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GEŠ poduzeće za trgovinu na veliko i malo, export-import, turizam i ugostiteljstvo, d.o.o.</izvorni_sadrzaj>
    <derivirana_varijabla naziv="DomainObject.Predmet.ProtustrankaIDrugi_1">GEŠ poduzeće za trgovinu na veliko i malo, export-import, turizam i ugostiteljstvo,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GEŠ poduzeće za trgovinu na veliko i malo, export-import, turizam i ugostiteljstvo, d.o.o., OIB 32159703158, Braće Bilišića 4, 23000 Zadar</izvorni_sadrzaj>
    <derivirana_varijabla naziv="DomainObject.Predmet.ProtustrankaIDrugiAdressOIB_1">GEŠ poduzeće za trgovinu na veliko i malo, export-import, turizam i ugostiteljstvo, d.o.o., OIB 32159703158, Braće Bilišića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GEŠ poduzeće za trgovinu na veliko i malo, export-import, turizam i ugostiteljstvo, d.o.o.</item>
    </izvorni_sadrzaj>
    <derivirana_varijabla naziv="DomainObject.Predmet.SudioniciListNaziv_1">
      <item>FINA</item>
      <item>GEŠ poduzeće za trgovinu na veliko i malo, export-import, turizam i ugostiteljstvo, d.o.o.</item>
    </derivirana_varijabla>
  </DomainObject.Predmet.SudioniciListNaziv>
  <DomainObject.Predmet.SudioniciListAdressOIB>
    <izvorni_sadrzaj>
      <item>FINA, OIB 85821130368</item>
      <item>GEŠ poduzeće za trgovinu na veliko i malo, export-import, turizam i ugostiteljstvo, d.o.o., OIB 32159703158, Braće Bilišića 4,23000 Zadar</item>
    </izvorni_sadrzaj>
    <derivirana_varijabla naziv="DomainObject.Predmet.SudioniciListAdressOIB_1">
      <item>FINA, OIB 85821130368</item>
      <item>GEŠ poduzeće za trgovinu na veliko i malo, export-import, turizam i ugostiteljstvo, d.o.o., OIB 32159703158, Braće Bilišića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32159703158</item>
    </izvorni_sadrzaj>
    <derivirana_varijabla naziv="DomainObject.Predmet.SudioniciListNazivOIB_1">
      <item>, OIB 85821130368</item>
      <item>, OIB 32159703158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D064E-8272-48A3-B461-F88291807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2147</properties:Characters>
  <properties:Lines>64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2017-12-27T08:34:00Z</dcterms:created>
  <dc:creator>Jelena Marin</dc:creator>
  <cp:lastModifiedBy>Jelena Marin</cp:lastModifiedBy>
  <cp:lastPrinted>2017-12-27T08:31:00Z</cp:lastPrinted>
  <dcterms:modified xmlns:xsi="http://www.w3.org/2001/XMLSchema-instance" xsi:type="dcterms:W3CDTF">2017-12-27T08:35:00Z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